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1a0f" w14:paraId="fae1a0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F77D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F77D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F77D2">
        <w:rPr>
          <w:rFonts w:cs="Times New Roman" w:eastAsia="Times New Roman"/>
          <w:szCs w:val="20"/>
          <w:lang w:eastAsia="hr-HR"/>
        </w:rPr>
        <w:t xml:space="preserve">               6 St-82/2016-2.</w:t>
      </w: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F77D2">
        <w:rPr>
          <w:rFonts w:cs="Times New Roman" w:eastAsia="Times New Roman"/>
          <w:szCs w:val="20"/>
          <w:lang w:eastAsia="hr-HR"/>
        </w:rPr>
        <w:t>O G L A S</w:t>
      </w: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F77D2">
        <w:rPr>
          <w:rFonts w:cs="Times New Roman" w:eastAsia="Times New Roman"/>
          <w:szCs w:val="20"/>
          <w:lang w:eastAsia="hr-HR"/>
        </w:rPr>
        <w:t>Trgovački sud u Bjelovaru, u skraćenom stečajnom postupku nad stečajnim dužnikom LIRUM poljoprivredna zadruga za proizvodnju i trgovinu, Pitomača, P. Preradovića 36, MBS: 010065119, OIB: 35508089391, koji se vodi kod ovoga suda pod brojem St-82/2016, temeljem odredbe čl.430., 431. i 434. Stečajnog zakona (Narodne novine br. 71/15), objavljuje:</w:t>
      </w: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F77D2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38.874,53 kn, u koji iznos je uračunata kamata i naknada Financijske agencije za provedbu ovrhe na novčanim sredstvima.  </w:t>
      </w: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F77D2">
        <w:rPr>
          <w:rFonts w:cs="Times New Roman" w:eastAsia="Times New Roman"/>
          <w:szCs w:val="20"/>
          <w:lang w:eastAsia="hr-HR"/>
        </w:rPr>
        <w:t xml:space="preserve">II. Poziva se osoba ovlaštena za zastupanje dužnika – Marijan </w:t>
      </w:r>
      <w:proofErr w:type="spellStart"/>
      <w:r w:rsidRPr="006F77D2">
        <w:rPr>
          <w:rFonts w:cs="Times New Roman" w:eastAsia="Times New Roman"/>
          <w:szCs w:val="20"/>
          <w:lang w:eastAsia="hr-HR"/>
        </w:rPr>
        <w:t>Lincmajer</w:t>
      </w:r>
      <w:proofErr w:type="spellEnd"/>
      <w:r w:rsidRPr="006F77D2">
        <w:rPr>
          <w:rFonts w:cs="Times New Roman" w:eastAsia="Times New Roman"/>
          <w:szCs w:val="20"/>
          <w:lang w:eastAsia="hr-HR"/>
        </w:rPr>
        <w:t>, Pitomača, P. Preradovića 36, OIB: 67499501218, da u roku od 15 dana od objave ovog oglasa na mrežnoj stranici e-Oglasna ploča Trgovačkog suda u Bjelovaru podnese sudu javnobilježnički ovjerovljen popis imovine i obveza na propisanom obrascu.</w:t>
      </w: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F77D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F77D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F77D2">
        <w:rPr>
          <w:rFonts w:cs="Times New Roman" w:eastAsia="Times New Roman"/>
          <w:szCs w:val="20"/>
          <w:lang w:eastAsia="hr-HR"/>
        </w:rPr>
        <w:t xml:space="preserve">U Bjelovaru, 2. veljače 2016. </w:t>
      </w: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F77D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F77D2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F77D2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6F77D2">
        <w:rPr>
          <w:rFonts w:cs="Times New Roman" w:eastAsia="Times New Roman"/>
          <w:szCs w:val="20"/>
          <w:lang w:eastAsia="hr-HR"/>
        </w:rPr>
        <w:t>Rj</w:t>
      </w:r>
      <w:proofErr w:type="spellEnd"/>
      <w:r w:rsidRPr="006F77D2">
        <w:rPr>
          <w:rFonts w:cs="Times New Roman" w:eastAsia="Times New Roman"/>
          <w:szCs w:val="20"/>
          <w:lang w:eastAsia="hr-HR"/>
        </w:rPr>
        <w:t>.</w:t>
      </w: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F77D2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6F77D2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F77D2">
        <w:rPr>
          <w:rFonts w:cs="Times New Roman" w:eastAsia="Times New Roman"/>
          <w:szCs w:val="20"/>
          <w:lang w:eastAsia="hr-HR"/>
        </w:rPr>
        <w:t>II. Kal. 45 dana</w:t>
      </w: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F77D2">
        <w:rPr>
          <w:rFonts w:cs="Times New Roman" w:eastAsia="Times New Roman"/>
          <w:szCs w:val="20"/>
          <w:lang w:eastAsia="hr-HR"/>
        </w:rPr>
        <w:t>Bjelovar, 2.2.2016.</w:t>
      </w:r>
    </w:p>
    <w:p w:rsidRDefault="006F77D2" w:rsidP="006F77D2" w:rsidR="006F77D2" w:rsidRPr="006F77D2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77D2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St-82/2016-2</izvorni_sadrzaj>
    <derivirana_varijabla naziv="DomainObject.Oznaka_1">St-82/2016-2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St-82/2016</izvorni_sadrzaj>
    <derivirana_varijabla naziv="DomainObject.Predmet.OznakaBroj_1">St-82/2016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LIRUM poljoprivredna zadruga za proizvodnju i trgovinu, Pitomača</izvorni_sadrzaj>
    <derivirana_varijabla naziv="DomainObject.Predmet.ProtustrankaFormated_1">  LIRUM poljoprivredna zadruga za proizvodnju i trgovinu, Pitomača</derivirana_varijabla>
  </DomainObject.Predmet.ProtustrankaFormated>
  <DomainObject.Predmet.ProtustrankaFormatedOIB>
    <izvorni_sadrzaj>  LIRUM poljoprivredna zadruga za proizvodnju i trgovinu, Pitomača, OIB 35508089391</izvorni_sadrzaj>
    <derivirana_varijabla naziv="DomainObject.Predmet.ProtustrankaFormatedOIB_1">  LIRUM poljoprivredna zadruga za proizvodnju i trgovinu, Pitomača, OIB 35508089391</derivirana_varijabla>
  </DomainObject.Predmet.ProtustrankaFormatedOIB>
  <DomainObject.Predmet.ProtustrankaFormatedWithAdress>
    <izvorni_sadrzaj> LIRUM poljoprivredna zadruga za proizvodnju i trgovinu, Pitomača, P. Preradovića 36, 33405 Pitomača</izvorni_sadrzaj>
    <derivirana_varijabla naziv="DomainObject.Predmet.ProtustrankaFormatedWithAdress_1"> LIRUM poljoprivredna zadruga za proizvodnju i trgovinu, Pitomača, P. Preradovića 36, 33405 Pitomača</derivirana_varijabla>
  </DomainObject.Predmet.ProtustrankaFormatedWithAdress>
  <DomainObject.Predmet.ProtustrankaFormatedWithAdressOIB>
    <izvorni_sadrzaj> LIRUM poljoprivredna zadruga za proizvodnju i trgovinu, Pitomača, OIB 35508089391, P. Preradovića 36, 33405 Pitomača</izvorni_sadrzaj>
    <derivirana_varijabla naziv="DomainObject.Predmet.ProtustrankaFormatedWithAdressOIB_1"> LIRUM poljoprivredna zadruga za proizvodnju i trgovinu, Pitomača, OIB 35508089391, P. Preradovića 36, 33405 Pitomača</derivirana_varijabla>
  </DomainObject.Predmet.ProtustrankaFormatedWithAdressOIB>
  <DomainObject.Predmet.ProtustrankaWithAdress>
    <izvorni_sadrzaj>LIRUM poljoprivredna zadruga za proizvodnju i trgovinu, Pitomača P. Preradovića 36, 33405 Pitomača</izvorni_sadrzaj>
    <derivirana_varijabla naziv="DomainObject.Predmet.ProtustrankaWithAdress_1">LIRUM poljoprivredna zadruga za proizvodnju i trgovinu, Pitomača P. Preradovića 36, 33405 Pitomača</derivirana_varijabla>
  </DomainObject.Predmet.ProtustrankaWithAdress>
  <DomainObject.Predmet.ProtustrankaWithAdressOIB>
    <izvorni_sadrzaj>LIRUM poljoprivredna zadruga za proizvodnju i trgovinu, Pitomača, OIB 35508089391, P. Preradovića 36, 33405 Pitomača</izvorni_sadrzaj>
    <derivirana_varijabla naziv="DomainObject.Predmet.ProtustrankaWithAdressOIB_1">LIRUM poljoprivredna zadruga za proizvodnju i trgovinu, Pitomača, OIB 35508089391, P. Preradovića 36, 33405 Pitomača</derivirana_varijabla>
  </DomainObject.Predmet.ProtustrankaWithAdressOIB>
  <DomainObject.Predmet.ProtustrankaNazivFormated>
    <izvorni_sadrzaj>LIRUM poljoprivredna zadruga za proizvodnju i trgovinu, Pitomača</izvorni_sadrzaj>
    <derivirana_varijabla naziv="DomainObject.Predmet.ProtustrankaNazivFormated_1">LIRUM poljoprivredna zadruga za proizvodnju i trgovinu, Pitomača</derivirana_varijabla>
  </DomainObject.Predmet.ProtustrankaNazivFormated>
  <DomainObject.Predmet.ProtustrankaNazivFormatedOIB>
    <izvorni_sadrzaj>LIRUM poljoprivredna zadruga za proizvodnju i trgovinu, Pitomača, OIB 35508089391</izvorni_sadrzaj>
    <derivirana_varijabla naziv="DomainObject.Predmet.ProtustrankaNazivFormatedOIB_1">LIRUM poljoprivredna zadruga za proizvodnju i trgovinu, Pitomača, OIB 35508089391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Supila, 43000 Bjelovar</izvorni_sadrzaj>
    <derivirana_varijabla naziv="DomainObject.Predmet.StrankaFormatedWithAdress_1"> FINA, RC ZAGREB, Podružnica Bjelovar, F. Supila, 43000 Bjelovar</derivirana_varijabla>
  </DomainObject.Predmet.StrankaFormatedWithAdress>
  <DomainObject.Predmet.StrankaFormatedWithAdressOIB>
    <izvorni_sadrzaj> FINA, RC ZAGREB, Podružnica Bjelovar, OIB 85821130368, F. Supila, 43000 Bjelovar</izvorni_sadrzaj>
    <derivirana_varijabla naziv="DomainObject.Predmet.StrankaFormatedWithAdressOIB_1"> FINA, RC ZAGREB, Podružnica Bjelovar, OIB 85821130368, F. Supila, 43000 Bjelovar</derivirana_varijabla>
  </DomainObject.Predmet.StrankaFormatedWithAdressOIB>
  <DomainObject.Predmet.StrankaWithAdress>
    <izvorni_sadrzaj>FINA, RC ZAGREB, Podružnica Bjelovar F. Supila,43000 Bjelovar</izvorni_sadrzaj>
    <derivirana_varijabla naziv="DomainObject.Predmet.StrankaWithAdress_1">FINA, RC ZAGREB, Podružnica Bjelovar F. Supila,43000 Bjelovar</derivirana_varijabla>
  </DomainObject.Predmet.StrankaWithAdress>
  <DomainObject.Predmet.StrankaWithAdressOIB>
    <izvorni_sadrzaj>FINA, RC ZAGREB, Podružnica Bjelovar, OIB 85821130368, F. Supila,43000 Bjelovar</izvorni_sadrzaj>
    <derivirana_varijabla naziv="DomainObject.Predmet.StrankaWithAdressOIB_1">FINA, RC ZAGREB, Podružnica Bjelovar, OIB 85821130368, F. Supila,43000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Supila, 43000 Bjelovar</item>
    </izvorni_sadrzaj>
    <derivirana_varijabla naziv="DomainObject.Predmet.StrankaListFormatedWithAdress_1">
      <item>FINA, RC ZAGREB, Podružnica Bjelovar, F. Supila, 43000 Bjelovar</item>
    </derivirana_varijabla>
  </DomainObject.Predmet.StrankaListFormatedWithAdress>
  <DomainObject.Predmet.StrankaListFormatedWithAdressOIB>
    <izvorni_sadrzaj>
      <item>FINA, RC ZAGREB, Podružnica Bjelovar, OIB 85821130368, F. Supila, 43000 Bjelovar</item>
    </izvorni_sadrzaj>
    <derivirana_varijabla naziv="DomainObject.Predmet.StrankaListFormatedWithAdressOIB_1">
      <item>FINA, RC ZAGREB, Podružnica Bjelovar, OIB 85821130368, F. Supila,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LIRUM poljoprivredna zadruga za proizvodnju i trgovinu, Pitomača</item>
    </izvorni_sadrzaj>
    <derivirana_varijabla naziv="DomainObject.Predmet.ProtuStrankaListFormated_1">
      <item>LIRUM poljoprivredna zadruga za proizvodnju i trgovinu, Pitomača</item>
    </derivirana_varijabla>
  </DomainObject.Predmet.ProtuStrankaListFormated>
  <DomainObject.Predmet.ProtuStrankaListFormatedOIB>
    <izvorni_sadrzaj>
      <item>LIRUM poljoprivredna zadruga za proizvodnju i trgovinu, Pitomača, OIB 35508089391</item>
    </izvorni_sadrzaj>
    <derivirana_varijabla naziv="DomainObject.Predmet.ProtuStrankaListFormatedOIB_1">
      <item>LIRUM poljoprivredna zadruga za proizvodnju i trgovinu, Pitomača, OIB 35508089391</item>
    </derivirana_varijabla>
  </DomainObject.Predmet.ProtuStrankaListFormatedOIB>
  <DomainObject.Predmet.ProtuStrankaListFormatedWithAdress>
    <izvorni_sadrzaj>
      <item>LIRUM poljoprivredna zadruga za proizvodnju i trgovinu, Pitomača, P. Preradovića 36, 33405 Pitomača</item>
    </izvorni_sadrzaj>
    <derivirana_varijabla naziv="DomainObject.Predmet.ProtuStrankaListFormatedWithAdress_1">
      <item>LIRUM poljoprivredna zadruga za proizvodnju i trgovinu, Pitomača, P. Preradovića 36, 33405 Pitomača</item>
    </derivirana_varijabla>
  </DomainObject.Predmet.ProtuStrankaListFormatedWithAdress>
  <DomainObject.Predmet.ProtuStrankaListFormatedWithAdressOIB>
    <izvorni_sadrzaj>
      <item>LIRUM poljoprivredna zadruga za proizvodnju i trgovinu, Pitomača, OIB 35508089391, P. Preradovića 36, 33405 Pitomača</item>
    </izvorni_sadrzaj>
    <derivirana_varijabla naziv="DomainObject.Predmet.ProtuStrankaListFormatedWithAdressOIB_1">
      <item>LIRUM poljoprivredna zadruga za proizvodnju i trgovinu, Pitomača, OIB 35508089391, P. Preradovića 36, 33405 Pitomača</item>
    </derivirana_varijabla>
  </DomainObject.Predmet.ProtuStrankaListFormatedWithAdressOIB>
  <DomainObject.Predmet.ProtuStrankaListNazivFormated>
    <izvorni_sadrzaj>
      <item>LIRUM poljoprivredna zadruga za proizvodnju i trgovinu, Pitomača</item>
    </izvorni_sadrzaj>
    <derivirana_varijabla naziv="DomainObject.Predmet.ProtuStrankaListNazivFormated_1">
      <item>LIRUM poljoprivredna zadruga za proizvodnju i trgovinu, Pitomača</item>
    </derivirana_varijabla>
  </DomainObject.Predmet.ProtuStrankaListNazivFormated>
  <DomainObject.Predmet.ProtuStrankaListNazivFormatedOIB>
    <izvorni_sadrzaj>
      <item>LIRUM poljoprivredna zadruga za proizvodnju i trgovinu, Pitomača, OIB 35508089391</item>
    </izvorni_sadrzaj>
    <derivirana_varijabla naziv="DomainObject.Predmet.ProtuStrankaListNazivFormatedOIB_1">
      <item>LIRUM poljoprivredna zadruga za proizvodnju i trgovinu, Pitomača, OIB 35508089391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St-82/2016-2</izvorni_sadrzaj>
    <derivirana_varijabla naziv="DomainObject.PoslovniBrojDokumenta_1">St-82/2016-2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LIRUM poljoprivredna zadruga za proizvodnju i trgovinu, Pitomača</izvorni_sadrzaj>
    <derivirana_varijabla naziv="DomainObject.Predmet.ProtustrankaIDrugi_1">LIRUM poljoprivredna zadruga za proizvodnju i trgovinu, Pitomača</derivirana_varijabla>
  </DomainObject.Predmet.ProtustrankaIDrugi>
  <DomainObject.Predmet.StrankaIDrugiAdressOIB>
    <izvorni_sadrzaj>FINA, RC ZAGREB, Podružnica Bjelovar, OIB 85821130368, F. Supila, 43000 Bjelovar</izvorni_sadrzaj>
    <derivirana_varijabla naziv="DomainObject.Predmet.StrankaIDrugiAdressOIB_1">FINA, RC ZAGREB, Podružnica Bjelovar, OIB 85821130368, F. Supila, 43000 Bjelovar</derivirana_varijabla>
  </DomainObject.Predmet.StrankaIDrugiAdressOIB>
  <DomainObject.Predmet.ProtustrankaIDrugiAdressOIB>
    <izvorni_sadrzaj>LIRUM poljoprivredna zadruga za proizvodnju i trgovinu, Pitomača, OIB 35508089391, P. Preradovića 36, 33405 Pitomača</izvorni_sadrzaj>
    <derivirana_varijabla naziv="DomainObject.Predmet.ProtustrankaIDrugiAdressOIB_1">LIRUM poljoprivredna zadruga za proizvodnju i trgovinu, Pitomača, OIB 35508089391, P. Preradovića 36,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LIRUM poljoprivredna zadruga za proizvodnju i trgovinu, Pitomača</item>
    </izvorni_sadrzaj>
    <derivirana_varijabla naziv="DomainObject.Predmet.SudioniciListNaziv_1">
      <item>FINA, RC ZAGREB, Podružnica Bjelovar</item>
      <item>LIRUM poljoprivredna zadruga za proizvodnju i trgovinu, Pitomača</item>
    </derivirana_varijabla>
  </DomainObject.Predmet.SudioniciListNaziv>
  <DomainObject.Predmet.SudioniciListAdressOIB>
    <izvorni_sadrzaj>
      <item>FINA, RC ZAGREB, Podružnica Bjelovar, OIB 85821130368, F. Supila,43000 Bjelovar</item>
      <item>LIRUM poljoprivredna zadruga za proizvodnju i trgovinu, Pitomača, OIB 35508089391, P. Preradovića 36,33405 Pitomača</item>
    </izvorni_sadrzaj>
    <derivirana_varijabla naziv="DomainObject.Predmet.SudioniciListAdressOIB_1">
      <item>FINA, RC ZAGREB, Podružnica Bjelovar, OIB 85821130368, F. Supila,43000 Bjelovar</item>
      <item>LIRUM poljoprivredna zadruga za proizvodnju i trgovinu, Pitomača, OIB 35508089391, P. Preradovića 36,33405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F69B74-9735-4C0C-88CA-296B39F5A1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1739</properties:Characters>
  <properties:Lines>51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2016-02-02T12:34:00Z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