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af14" w14:paraId="d75af14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42B65">
        <w:t>1399</w:t>
      </w:r>
      <w:r w:rsidR="00E94D82">
        <w:t>/</w:t>
      </w:r>
      <w:r w:rsidR="00F2638E">
        <w:t>16</w:t>
      </w:r>
      <w:r w:rsidR="00E94D82">
        <w:t>-</w:t>
      </w:r>
      <w:r w:rsidR="00942B65">
        <w:t>28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74670A" w:rsidP="008D6901" w:rsidR="0074670A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="00771268">
        <w:t xml:space="preserve">nad dužnikom </w:t>
      </w:r>
      <w:r w:rsidR="00942B65">
        <w:rPr>
          <w:color w:val="000000"/>
        </w:rPr>
        <w:t>ĐIR j.d.o.o. za ugostiteljstvo i usluge, u stečaju, Županja, J.J.Strossmayera 23, MBS 030143359, OIB 62447405233</w:t>
      </w:r>
      <w:r w:rsidRPr="009D4DD6">
        <w:t xml:space="preserve">, dana </w:t>
      </w:r>
      <w:r>
        <w:t xml:space="preserve">25. </w:t>
      </w:r>
      <w:r w:rsidR="00771268">
        <w:t xml:space="preserve">travnja 2018.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AD3249" w:rsidP="00BB13AD" w:rsidR="00AD3249">
      <w:pPr>
        <w:ind w:firstLine="708"/>
        <w:jc w:val="both"/>
      </w:pP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262189" w:rsidR="00262189">
      <w:pPr>
        <w:pStyle w:val="Tijeloteksta"/>
        <w:numPr>
          <w:ilvl w:val="0"/>
          <w:numId w:val="25"/>
        </w:numPr>
      </w:pPr>
      <w:r w:rsidRPr="00771268">
        <w:rPr>
          <w:bCs/>
        </w:rPr>
        <w:t>Stečajno</w:t>
      </w:r>
      <w:r w:rsidR="00AC1203" w:rsidRPr="00771268">
        <w:rPr>
          <w:bCs/>
        </w:rPr>
        <w:t>m</w:t>
      </w:r>
      <w:r w:rsidRPr="00771268">
        <w:rPr>
          <w:bCs/>
        </w:rPr>
        <w:t xml:space="preserve"> upravitelj</w:t>
      </w:r>
      <w:r w:rsidR="00AC1203" w:rsidRPr="00771268">
        <w:rPr>
          <w:bCs/>
        </w:rPr>
        <w:t>u</w:t>
      </w:r>
      <w:r w:rsidR="00942B65">
        <w:rPr>
          <w:lang w:eastAsia="en-US"/>
        </w:rPr>
        <w:t xml:space="preserve">  </w:t>
      </w:r>
      <w:r w:rsidR="00942B65">
        <w:t>Zlatku Markasović mr. iur.,  Osijek, Vij. I. Meštrovića 50, OIB 82230536462</w:t>
      </w:r>
      <w:r w:rsidR="00771268">
        <w:rPr>
          <w:lang w:eastAsia="en-US"/>
        </w:rPr>
        <w:t>, od</w:t>
      </w:r>
      <w:r>
        <w:t>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7133EC">
        <w:rPr>
          <w:color w:val="000000"/>
        </w:rPr>
        <w:t>ĐIR j.d.o.o. za ugostiteljstvo i usluge, u stečaju, Županja, J.J.Strossmayera 23, MBS 030143359, OIB 62447405233.</w:t>
      </w:r>
    </w:p>
    <w:p w:rsidRDefault="00771268" w:rsidP="00771268" w:rsidR="00771268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942B65">
        <w:t>Zlatku Markasović mr. iur.,  Osijek, Vij. I. Meštrovića 50, OIB 82230536462</w:t>
      </w:r>
      <w:r>
        <w:t>, odobrava se naknada stvarnih troškova, nastalih u prethodnom postup</w:t>
      </w:r>
      <w:r w:rsidR="00F42A0A">
        <w:t xml:space="preserve">ku, u neto iznosu od </w:t>
      </w:r>
      <w:r w:rsidR="007133EC">
        <w:t>99,50</w:t>
      </w:r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</w:t>
      </w:r>
      <w:r w:rsidR="00CB5735">
        <w:t xml:space="preserve">Zlatka Markasović mr. iur.,  Osijek, Vij. I. Meštrovića 50, OIB 82230536462, </w:t>
      </w:r>
      <w:r w:rsidR="00546588">
        <w:t>IBAN:</w:t>
      </w:r>
      <w:r w:rsidR="00274EF5" w:rsidRPr="00274EF5">
        <w:t xml:space="preserve"> </w:t>
      </w:r>
      <w:r w:rsidR="00274EF5">
        <w:t>HR</w:t>
      </w:r>
      <w:r w:rsidR="00CB5735">
        <w:t>7625000093</w:t>
      </w:r>
      <w:r w:rsidR="00AD3249">
        <w:t>120066063</w:t>
      </w:r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274EF5">
        <w:t xml:space="preserve">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AD3249">
        <w:t>Zlatka Markasović mr. iur.,  Osijek, Vij. I. Meštrovića 50, OIB 82230536462, IBAN:</w:t>
      </w:r>
      <w:r w:rsidR="00AD3249" w:rsidRPr="00274EF5">
        <w:t xml:space="preserve"> </w:t>
      </w:r>
      <w:r w:rsidR="00AD3249">
        <w:t>HR7625000093120066063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942B65" w:rsidP="0074670A" w:rsidR="0074670A">
      <w:pPr>
        <w:jc w:val="right"/>
      </w:pPr>
      <w:r>
        <w:t>13 St-1399/16-28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>
      <w:pPr>
        <w:pStyle w:val="Tijeloteksta"/>
        <w:rPr>
          <w:bCs/>
        </w:rPr>
      </w:pPr>
    </w:p>
    <w:p w:rsidRDefault="0074670A" w:rsidP="0053154A" w:rsidR="0074670A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74670A" w:rsidP="00A84420" w:rsidR="0074670A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133EC">
        <w:rPr>
          <w:bCs/>
        </w:rPr>
        <w:t>1399/16-15 od 14. prosinca</w:t>
      </w:r>
      <w:r w:rsidR="00274EF5">
        <w:rPr>
          <w:bCs/>
        </w:rPr>
        <w:t xml:space="preserve"> 2017</w:t>
      </w:r>
      <w:r>
        <w:rPr>
          <w:bCs/>
        </w:rPr>
        <w:t xml:space="preserve">. godine pokrenut je prethodni postupak nad dužnikom </w:t>
      </w:r>
      <w:r w:rsidR="007133EC">
        <w:rPr>
          <w:color w:val="000000"/>
        </w:rPr>
        <w:t>ĐIR j.d.o.o. za ugostiteljstvo i usluge, u stečaju, Županja, J.J.Strossmayera 23, MBS 030143359, OIB 62447405233</w:t>
      </w:r>
      <w:r w:rsidR="00DD0651"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274EF5">
        <w:rPr>
          <w:bCs/>
        </w:rPr>
        <w:t xml:space="preserve"> </w:t>
      </w:r>
      <w:r w:rsidR="00942B65">
        <w:t>Zlatko Markasović mr. iur.,  Osijek</w:t>
      </w:r>
      <w:r w:rsidR="00274EF5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ED7323">
        <w:rPr>
          <w:bCs/>
        </w:rPr>
        <w:t>ročištu</w:t>
      </w:r>
      <w:r>
        <w:rPr>
          <w:bCs/>
        </w:rPr>
        <w:t xml:space="preserve"> radi izjašnjenja o prijedlogu i raspravi o pretpostavkama</w:t>
      </w:r>
      <w:r w:rsidR="00ED7323">
        <w:rPr>
          <w:bCs/>
        </w:rPr>
        <w:t xml:space="preserve"> održanom dana 13. veljače 2018.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ED7323">
        <w:rPr>
          <w:bCs/>
        </w:rPr>
        <w:t xml:space="preserve"> </w:t>
      </w:r>
      <w:r w:rsidR="00526B23">
        <w:rPr>
          <w:bCs/>
        </w:rPr>
        <w:t>12. veljače</w:t>
      </w:r>
      <w:r w:rsidR="00ED7323">
        <w:rPr>
          <w:bCs/>
        </w:rPr>
        <w:t xml:space="preserve"> 2018. </w:t>
      </w:r>
      <w:r>
        <w:rPr>
          <w:bCs/>
        </w:rPr>
        <w:t>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 troškova</w:t>
      </w:r>
      <w:r w:rsidR="00526B23">
        <w:rPr>
          <w:bCs/>
        </w:rPr>
        <w:t xml:space="preserve">  i</w:t>
      </w:r>
      <w:r w:rsidR="00870949">
        <w:rPr>
          <w:bCs/>
        </w:rPr>
        <w:t>zdavanja potvrd</w:t>
      </w:r>
      <w:r w:rsidR="00ED7323">
        <w:rPr>
          <w:bCs/>
        </w:rPr>
        <w:t>e</w:t>
      </w:r>
      <w:r w:rsidR="00870949">
        <w:rPr>
          <w:bCs/>
        </w:rPr>
        <w:t xml:space="preserve"> Zemljišno-knjižnog odjela, potvrd</w:t>
      </w:r>
      <w:r w:rsidR="00ED7323">
        <w:rPr>
          <w:bCs/>
        </w:rPr>
        <w:t>e o blokadi</w:t>
      </w:r>
      <w:r w:rsidR="00526B23">
        <w:rPr>
          <w:bCs/>
        </w:rPr>
        <w:t xml:space="preserve"> žiro</w:t>
      </w:r>
      <w:r w:rsidR="00ED7323">
        <w:rPr>
          <w:bCs/>
        </w:rPr>
        <w:t xml:space="preserve"> računa, </w:t>
      </w:r>
      <w:r w:rsidR="00526B23">
        <w:rPr>
          <w:bCs/>
        </w:rPr>
        <w:t xml:space="preserve"> biljega i usluga fotokopiranja. </w:t>
      </w:r>
      <w:r w:rsidR="00870949">
        <w:rPr>
          <w:bCs/>
        </w:rPr>
        <w:t xml:space="preserve">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25.</w:t>
      </w:r>
      <w:r w:rsidR="0074670A">
        <w:t xml:space="preserve"> travanj 2018.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133EC">
        <w:t>Zlatko Markasović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>. 16/</w:t>
      </w:r>
      <w:r w:rsidR="0074670A">
        <w:t xml:space="preserve">5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6FE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4EF5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7AB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26B23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1AD2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3EC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670A"/>
    <w:rsid w:val="0074711B"/>
    <w:rsid w:val="00747DCE"/>
    <w:rsid w:val="00755B23"/>
    <w:rsid w:val="00757D03"/>
    <w:rsid w:val="00760964"/>
    <w:rsid w:val="00761510"/>
    <w:rsid w:val="00764EF6"/>
    <w:rsid w:val="00771268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2B65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3249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5735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D7323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1399</izvorni_sadrzaj>
    <derivirana_varijabla naziv="DomainObject.Predmet.Broj_1">1399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St-1399/2016</izvorni_sadrzaj>
    <derivirana_varijabla naziv="DomainObject.Predmet.OznakaBroj_1">St-1399/2016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ĐIR jednostavno društvo s ograničenom odgovornošću  za ugostiteljstvo i usluge</izvorni_sadrzaj>
    <derivirana_varijabla naziv="DomainObject.Predmet.ProtustrankaFormated_1">  ĐIR jednostavno društvo s ograničenom odgovornošću  za ugostiteljstvo i usluge</derivirana_varijabla>
  </DomainObject.Predmet.ProtustrankaFormated>
  <DomainObject.Predmet.ProtustrankaFormatedOIB>
    <izvorni_sadrzaj>  ĐIR jednostavno društvo s ograničenom odgovornošću  za ugostiteljstvo i usluge, OIB 62447405233</izvorni_sadrzaj>
    <derivirana_varijabla naziv="DomainObject.Predmet.ProtustrankaFormatedOIB_1">  ĐIR jednostavno društvo s ograničenom odgovornošću  za ugostiteljstvo i usluge, OIB 62447405233</derivirana_varijabla>
  </DomainObject.Predmet.ProtustrankaFormatedOIB>
  <DomainObject.Predmet.ProtustrankaFormatedWithAdress>
    <izvorni_sadrzaj> ĐIR jednostavno društvo s ograničenom odgovornošću  za ugostiteljstvo i usluge, J. J. Strossmayera 23, 32270 Županja</izvorni_sadrzaj>
    <derivirana_varijabla naziv="DomainObject.Predmet.ProtustrankaFormatedWithAdress_1"> ĐIR jednostavno društvo s ograničenom odgovornošću  za ugostiteljstvo i usluge, J. J. Strossmayera 23, 32270 Županja</derivirana_varijabla>
  </DomainObject.Predmet.ProtustrankaFormatedWithAdress>
  <DomainObject.Predmet.ProtustrankaFormatedWithAdressOIB>
    <izvorni_sadrzaj> ĐIR jednostavno društvo s ograničenom odgovornošću  za ugostiteljstvo i usluge, OIB 62447405233, J. J. Strossmayera 23, 32270 Županja</izvorni_sadrzaj>
    <derivirana_varijabla naziv="DomainObject.Predmet.ProtustrankaFormatedWithAdressOIB_1"> ĐIR jednostavno društvo s ograničenom odgovornošću  za ugostiteljstvo i usluge, OIB 62447405233, J. J. Strossmayera 23, 32270 Županja</derivirana_varijabla>
  </DomainObject.Predmet.ProtustrankaFormatedWithAdressOIB>
  <DomainObject.Predmet.ProtustrankaWithAdress>
    <izvorni_sadrzaj>ĐIR jednostavno društvo s ograničenom odgovornošću  za ugostiteljstvo i usluge J. J. Strossmayera 23, 32270 Županja</izvorni_sadrzaj>
    <derivirana_varijabla naziv="DomainObject.Predmet.ProtustrankaWithAdress_1">ĐIR jednostavno društvo s ograničenom odgovornošću  za ugostiteljstvo i usluge J. J. Strossmayera 23, 32270 Županja</derivirana_varijabla>
  </DomainObject.Predmet.ProtustrankaWithAdress>
  <DomainObject.Predmet.ProtustrankaWithAdressOIB>
    <izvorni_sadrzaj>ĐIR jednostavno društvo s ograničenom odgovornošću  za ugostiteljstvo i usluge, OIB 62447405233, J. J. Strossmayera 23, 32270 Županja</izvorni_sadrzaj>
    <derivirana_varijabla naziv="DomainObject.Predmet.ProtustrankaWithAdressOIB_1">ĐIR jednostavno društvo s ograničenom odgovornošću  za ugostiteljstvo i usluge, OIB 62447405233, J. J. Strossmayera 23, 32270 Županja</derivirana_varijabla>
  </DomainObject.Predmet.ProtustrankaWithAdressOIB>
  <DomainObject.Predmet.ProtustrankaNazivFormated>
    <izvorni_sadrzaj>ĐIR jednostavno društvo s ograničenom odgovornošću  za ugostiteljstvo i usluge</izvorni_sadrzaj>
    <derivirana_varijabla naziv="DomainObject.Predmet.ProtustrankaNazivFormated_1">ĐIR jednostavno društvo s ograničenom odgovornošću  za ugostiteljstvo i usluge</derivirana_varijabla>
  </DomainObject.Predmet.ProtustrankaNazivFormated>
  <DomainObject.Predmet.ProtustrankaNazivFormatedOIB>
    <izvorni_sadrzaj>ĐIR jednostavno društvo s ograničenom odgovornošću  za ugostiteljstvo i usluge, OIB 62447405233</izvorni_sadrzaj>
    <derivirana_varijabla naziv="DomainObject.Predmet.ProtustrankaNazivFormatedOIB_1">ĐIR jednostavno društvo s ograničenom odgovornošću  za ugostiteljstvo i usluge, OIB 62447405233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ĐIR jednostavno društvo s ograničenom odgovornošću  za ugostiteljstvo i usluge</item>
    </izvorni_sadrzaj>
    <derivirana_varijabla naziv="DomainObject.Predmet.ProtuStrankaListFormated_1">
      <item>ĐIR jednostavno društvo s ograničenom odgovornošću  za ugostiteljstvo i usluge</item>
    </derivirana_varijabla>
  </DomainObject.Predmet.ProtuStrankaListFormated>
  <DomainObject.Predmet.ProtuStrankaListFormatedOIB>
    <izvorni_sadrzaj>
      <item>ĐIR jednostavno društvo s ograničenom odgovornošću  za ugostiteljstvo i usluge, OIB 62447405233</item>
    </izvorni_sadrzaj>
    <derivirana_varijabla naziv="DomainObject.Predmet.ProtuStrankaListFormatedOIB_1">
      <item>ĐIR jednostavno društvo s ograničenom odgovornošću  za ugostiteljstvo i usluge, OIB 62447405233</item>
    </derivirana_varijabla>
  </DomainObject.Predmet.ProtuStrankaListFormatedOIB>
  <DomainObject.Predmet.ProtuStrankaListFormatedWithAdress>
    <izvorni_sadrzaj>
      <item>ĐIR jednostavno društvo s ograničenom odgovornošću  za ugostiteljstvo i usluge, J. J. Strossmayera 23, 32270 Županja</item>
    </izvorni_sadrzaj>
    <derivirana_varijabla naziv="DomainObject.Predmet.ProtuStrankaListFormatedWithAdress_1">
      <item>ĐIR jednostavno društvo s ograničenom odgovornošću  za ugostiteljstvo i usluge, J. J. Strossmayera 23, 32270 Županja</item>
    </derivirana_varijabla>
  </DomainObject.Predmet.ProtuStrankaListFormatedWithAdress>
  <DomainObject.Predmet.ProtuStrankaListFormatedWithAdressOIB>
    <izvorni_sadrzaj>
      <item>ĐIR jednostavno društvo s ograničenom odgovornošću  za ugostiteljstvo i usluge, OIB 62447405233, J. J. Strossmayera 23, 32270 Županja</item>
    </izvorni_sadrzaj>
    <derivirana_varijabla naziv="DomainObject.Predmet.ProtuStrankaListFormatedWithAdressOIB_1">
      <item>ĐIR jednostavno društvo s ograničenom odgovornošću  za ugostiteljstvo i usluge, OIB 62447405233, J. J. Strossmayera 23, 32270 Županja</item>
    </derivirana_varijabla>
  </DomainObject.Predmet.ProtuStrankaListFormatedWithAdressOIB>
  <DomainObject.Predmet.ProtuStrankaListNazivFormated>
    <izvorni_sadrzaj>
      <item>ĐIR jednostavno društvo s ograničenom odgovornošću  za ugostiteljstvo i usluge</item>
    </izvorni_sadrzaj>
    <derivirana_varijabla naziv="DomainObject.Predmet.ProtuStrankaListNazivFormated_1">
      <item>ĐIR jednostavno društvo s ograničenom odgovornošću  za ugostiteljstvo i usluge</item>
    </derivirana_varijabla>
  </DomainObject.Predmet.ProtuStrankaListNazivFormated>
  <DomainObject.Predmet.ProtuStrankaListNazivFormatedOIB>
    <izvorni_sadrzaj>
      <item>ĐIR jednostavno društvo s ograničenom odgovornošću  za ugostiteljstvo i usluge, OIB 62447405233</item>
    </izvorni_sadrzaj>
    <derivirana_varijabla naziv="DomainObject.Predmet.ProtuStrankaListNazivFormatedOIB_1">
      <item>ĐIR jednostavno društvo s ograničenom odgovornošću  za ugostiteljstvo i usluge, OIB 62447405233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ĐIR jednostavno društvo s ograničenom odgovornošću  za ugostiteljstvo i usluge</izvorni_sadrzaj>
    <derivirana_varijabla naziv="DomainObject.Predmet.ProtustrankaIDrugi_1">ĐIR jednostavno društvo s ograničenom odgovornošću  za ugostiteljstvo i usluge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ĐIR jednostavno društvo s ograničenom odgovornošću  za ugostiteljstvo i usluge, OIB 62447405233, J. J. Strossmayera 23, 32270 Županja</izvorni_sadrzaj>
    <derivirana_varijabla naziv="DomainObject.Predmet.ProtustrankaIDrugiAdressOIB_1">ĐIR jednostavno društvo s ograničenom odgovornošću  za ugostiteljstvo i usluge, OIB 62447405233, J. J. Strossmayera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27. ožujka 2018.</izvorni_sadrzaj>
    <derivirana_varijabla naziv="DomainObject.Predmet.OdlukaRjesenje.DatumPravomocnosti_1">27. ožujka 2018.</derivirana_varijabla>
  </DomainObject.Predmet.OdlukaRjesenje.DatumPravomocnosti>
  <DomainObject.Predmet.OdlukaRjesenje.Oznaka>
    <izvorni_sadrzaj>St-1399/2016-26</izvorni_sadrzaj>
    <derivirana_varijabla naziv="DomainObject.Predmet.OdlukaRjesenje.Oznaka_1">St-1399/2016-26</derivirana_varijabla>
  </DomainObject.Predmet.OdlukaRjesenje.Oznaka>
  <DomainObject.Predmet.SudioniciListNaziv>
    <izvorni_sadrzaj>
      <item>ĐIR jednostavno društvo s ograničenom odgovornošću  za ugostiteljstvo i usluge</item>
      <item>RH MF PU PODRUČNI URED SLAVONIJE I BARANJE POREZNO MJESTO VUKOVAR</item>
    </izvorni_sadrzaj>
    <derivirana_varijabla naziv="DomainObject.Predmet.SudioniciListNaziv_1">
      <item>ĐIR jednostavno društvo s ograničenom odgovornošću  za ugostiteljstvo i usluge</item>
      <item>RH MF PU PODRUČNI URED SLAVONIJE I BARANJE POREZNO MJESTO VUKOVAR</item>
    </derivirana_varijabla>
  </DomainObject.Predmet.SudioniciListNaziv>
  <DomainObject.Predmet.SudioniciListAdressOIB>
    <izvorni_sadrzaj>
      <item>ĐIR jednostavno društvo s ograničenom odgovornošću  za ugostiteljstvo i usluge, OIB 62447405233, J. J. Strossmayera 23,32270 Županja</item>
      <item>RH MF PU PODRUČNI URED SLAVONIJE I BARANJE POREZNO MJESTO VUKOVAR, OIB 18683136487</item>
    </izvorni_sadrzaj>
    <derivirana_varijabla naziv="DomainObject.Predmet.SudioniciListAdressOIB_1">
      <item>ĐIR jednostavno društvo s ograničenom odgovornošću  za ugostiteljstvo i usluge, OIB 62447405233, J. J. Strossmayera 23,32270 Županja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62447405233</item>
      <item>, OIB 18683136487</item>
    </izvorni_sadrzaj>
    <derivirana_varijabla naziv="DomainObject.Predmet.SudioniciListNazivOIB_1">
      <item>, OIB 62447405233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68B31-D04E-488C-908E-41AEF848F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3323</properties:Characters>
  <properties:Lines>100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2018-04-25T12:19:00Z</dcterms:created>
  <dc:creator>hermanj</dc:creator>
  <cp:lastModifiedBy>Maja Kocijan</cp:lastModifiedBy>
  <cp:lastPrinted>2018-04-25T12:32:00Z</cp:lastPrinted>
  <dcterms:modified xmlns:xsi="http://www.w3.org/2001/XMLSchema-instance" xsi:type="dcterms:W3CDTF">2018-04-25T12:38:00Z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