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9f7b" w14:paraId="4689f7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D726B4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9C3EE6">
        <w:rPr>
          <w:b/>
        </w:rPr>
        <w:t>4</w:t>
      </w:r>
      <w:r w:rsidR="004529FC">
        <w:rPr>
          <w:b/>
        </w:rPr>
        <w:t>16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9225DC">
        <w:t>UDRUŽENJE NOVINARA REPUBLIKE HRVATSKE U LIKVIDACIJI, Zagreb, Antuna Bauera 19, OIB: 74157964061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941C41">
        <w:rPr>
          <w:bCs/>
        </w:rPr>
        <w:t xml:space="preserve">dužnika </w:t>
      </w:r>
      <w:r w:rsidR="00B1346D">
        <w:t xml:space="preserve">UDRUŽENJE NOVINARA REPUBLIKE HRVATSKE U LIKVIDACIJI, Zagreb, Antuna Bauera 19, OIB: 74157964061 </w:t>
      </w:r>
      <w:r w:rsidRPr="002D1830">
        <w:t xml:space="preserve">iznosi </w:t>
      </w:r>
      <w:r w:rsidR="00B1346D">
        <w:t>1.186.382,80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 </w:t>
      </w:r>
      <w:r w:rsidR="002B4041">
        <w:t>Domagoj Margetić</w:t>
      </w:r>
      <w:r w:rsidRPr="0068625A">
        <w:t xml:space="preserve"> </w:t>
      </w:r>
      <w:r w:rsidR="0084700D" w:rsidRPr="0068625A">
        <w:t>odnosno novoizab</w:t>
      </w:r>
      <w:r w:rsidR="00481033">
        <w:t xml:space="preserve">rane osobe za zastupanje udruge, odnosno likvidator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735844">
        <w:rPr>
          <w:b/>
        </w:rPr>
        <w:t>416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19D" w:rsidR="00C6719D">
      <w:r>
        <w:separator/>
      </w:r>
    </w:p>
  </w:endnote>
  <w:endnote w:id="0" w:type="continuationSeparator">
    <w:p w:rsidRDefault="00C6719D" w:rsidR="00C67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19D" w:rsidR="00C6719D">
      <w:r>
        <w:separator/>
      </w:r>
    </w:p>
  </w:footnote>
  <w:footnote w:id="0" w:type="continuationSeparator">
    <w:p w:rsidRDefault="00C6719D" w:rsidR="00C67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615B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06B97"/>
    <w:rsid w:val="0011144C"/>
    <w:rsid w:val="0011475A"/>
    <w:rsid w:val="001170AF"/>
    <w:rsid w:val="0012539F"/>
    <w:rsid w:val="00143387"/>
    <w:rsid w:val="001437B2"/>
    <w:rsid w:val="0016762E"/>
    <w:rsid w:val="00173F18"/>
    <w:rsid w:val="00177EC7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200587"/>
    <w:rsid w:val="00204273"/>
    <w:rsid w:val="00204C74"/>
    <w:rsid w:val="002063E3"/>
    <w:rsid w:val="00206DCA"/>
    <w:rsid w:val="0021117B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15A8"/>
    <w:rsid w:val="002B4041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3F69"/>
    <w:rsid w:val="00444C9E"/>
    <w:rsid w:val="00451991"/>
    <w:rsid w:val="004529FC"/>
    <w:rsid w:val="004638F5"/>
    <w:rsid w:val="0046632E"/>
    <w:rsid w:val="00476EB4"/>
    <w:rsid w:val="00481033"/>
    <w:rsid w:val="00482F57"/>
    <w:rsid w:val="00484B20"/>
    <w:rsid w:val="00484C41"/>
    <w:rsid w:val="0048554A"/>
    <w:rsid w:val="004863EF"/>
    <w:rsid w:val="0048747B"/>
    <w:rsid w:val="004973FC"/>
    <w:rsid w:val="004A0D7B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4188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E7376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4913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4E9B"/>
    <w:rsid w:val="00936874"/>
    <w:rsid w:val="00937840"/>
    <w:rsid w:val="00941C41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6719D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26B4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6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6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St-1416/2016</izvorni_sadrzaj>
    <derivirana_varijabla naziv="DomainObject.Predmet.OznakaBroj_1">St-1416/2016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UDRUŽENJE NOVINARA REPUBLIKE HRVATSKE</izvorni_sadrzaj>
    <derivirana_varijabla naziv="DomainObject.Predmet.ProtustrankaFormated_1">  UDRUŽENJE NOVINARA REPUBLIKE HRVATSKE</derivirana_varijabla>
  </DomainObject.Predmet.ProtustrankaFormated>
  <DomainObject.Predmet.ProtustrankaFormatedOIB>
    <izvorni_sadrzaj>  UDRUŽENJE NOVINARA REPUBLIKE HRVATSKE, OIB 74157964061</izvorni_sadrzaj>
    <derivirana_varijabla naziv="DomainObject.Predmet.ProtustrankaFormatedOIB_1">  UDRUŽENJE NOVINARA REPUBLIKE HRVATSKE, OIB 74157964061</derivirana_varijabla>
  </DomainObject.Predmet.ProtustrankaFormatedOIB>
  <DomainObject.Predmet.ProtustrankaFormatedWithAdress>
    <izvorni_sadrzaj> UDRUŽENJE NOVINARA REPUBLIKE HRVATSKE, Antuna Buera 19, 10000 Zagreb</izvorni_sadrzaj>
    <derivirana_varijabla naziv="DomainObject.Predmet.ProtustrankaFormatedWithAdress_1"> UDRUŽENJE NOVINARA REPUBLIKE HRVATSKE, Antuna Buera 19, 10000 Zagreb</derivirana_varijabla>
  </DomainObject.Predmet.ProtustrankaFormatedWithAdress>
  <DomainObject.Predmet.ProtustrankaFormatedWithAdressOIB>
    <izvorni_sadrzaj> UDRUŽENJE NOVINARA REPUBLIKE HRVATSKE, OIB 74157964061, Antuna Buera 19, 10000 Zagreb</izvorni_sadrzaj>
    <derivirana_varijabla naziv="DomainObject.Predmet.ProtustrankaFormatedWithAdressOIB_1"> UDRUŽENJE NOVINARA REPUBLIKE HRVATSKE, OIB 74157964061, Antuna Buera 19, 10000 Zagreb</derivirana_varijabla>
  </DomainObject.Predmet.ProtustrankaFormatedWithAdressOIB>
  <DomainObject.Predmet.ProtustrankaWithAdress>
    <izvorni_sadrzaj>UDRUŽENJE NOVINARA REPUBLIKE HRVATSKE Antuna Buera 19, 10000 Zagreb</izvorni_sadrzaj>
    <derivirana_varijabla naziv="DomainObject.Predmet.ProtustrankaWithAdress_1">UDRUŽENJE NOVINARA REPUBLIKE HRVATSKE Antuna Buera 19, 10000 Zagreb</derivirana_varijabla>
  </DomainObject.Predmet.ProtustrankaWithAdress>
  <DomainObject.Predmet.ProtustrankaWithAdressOIB>
    <izvorni_sadrzaj>UDRUŽENJE NOVINARA REPUBLIKE HRVATSKE, OIB 74157964061, Antuna Buera 19, 10000 Zagreb</izvorni_sadrzaj>
    <derivirana_varijabla naziv="DomainObject.Predmet.ProtustrankaWithAdressOIB_1">UDRUŽENJE NOVINARA REPUBLIKE HRVATSKE, OIB 74157964061, Antuna Buera 19, 10000 Zagreb</derivirana_varijabla>
  </DomainObject.Predmet.ProtustrankaWithAdressOIB>
  <DomainObject.Predmet.ProtustrankaNazivFormated>
    <izvorni_sadrzaj>UDRUŽENJE NOVINARA REPUBLIKE HRVATSKE</izvorni_sadrzaj>
    <derivirana_varijabla naziv="DomainObject.Predmet.ProtustrankaNazivFormated_1">UDRUŽENJE NOVINARA REPUBLIKE HRVATSKE</derivirana_varijabla>
  </DomainObject.Predmet.ProtustrankaNazivFormated>
  <DomainObject.Predmet.ProtustrankaNazivFormatedOIB>
    <izvorni_sadrzaj>UDRUŽENJE NOVINARA REPUBLIKE HRVATSKE, OIB 74157964061</izvorni_sadrzaj>
    <derivirana_varijabla naziv="DomainObject.Predmet.ProtustrankaNazivFormatedOIB_1">UDRUŽENJE NOVINARA REPUBLIKE HRVATSKE, OIB 74157964061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1186382.80</izvorni_sadrzaj>
    <derivirana_varijabla naziv="DomainObject.Predmet.TrenutnaVrijednost_1">1186382.80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UDRUŽENJE NOVINARA REPUBLIKE HRVATSKE</item>
    </izvorni_sadrzaj>
    <derivirana_varijabla naziv="DomainObject.Predmet.ProtuStrankaListFormated_1">
      <item>UDRUŽENJE NOVINARA REPUBLIKE HRVATSKE</item>
    </derivirana_varijabla>
  </DomainObject.Predmet.ProtuStrankaListFormated>
  <DomainObject.Predmet.ProtuStrankaListFormatedOIB>
    <izvorni_sadrzaj>
      <item>UDRUŽENJE NOVINARA REPUBLIKE HRVATSKE, OIB 74157964061</item>
    </izvorni_sadrzaj>
    <derivirana_varijabla naziv="DomainObject.Predmet.ProtuStrankaListFormatedOIB_1">
      <item>UDRUŽENJE NOVINARA REPUBLIKE HRVATSKE, OIB 74157964061</item>
    </derivirana_varijabla>
  </DomainObject.Predmet.ProtuStrankaListFormatedOIB>
  <DomainObject.Predmet.ProtuStrankaListFormatedWithAdress>
    <izvorni_sadrzaj>
      <item>UDRUŽENJE NOVINARA REPUBLIKE HRVATSKE, Antuna Buera 19, 10000 Zagreb</item>
    </izvorni_sadrzaj>
    <derivirana_varijabla naziv="DomainObject.Predmet.ProtuStrankaListFormatedWithAdress_1">
      <item>UDRUŽENJE NOVINARA REPUBLIKE HRVATSKE, Antuna Buera 19, 10000 Zagreb</item>
    </derivirana_varijabla>
  </DomainObject.Predmet.ProtuStrankaListFormatedWithAdress>
  <DomainObject.Predmet.ProtuStrankaListFormatedWithAdressOIB>
    <izvorni_sadrzaj>
      <item>UDRUŽENJE NOVINARA REPUBLIKE HRVATSKE, OIB 74157964061, Antuna Buera 19, 10000 Zagreb</item>
    </izvorni_sadrzaj>
    <derivirana_varijabla naziv="DomainObject.Predmet.ProtuStrankaListFormatedWithAdressOIB_1">
      <item>UDRUŽENJE NOVINARA REPUBLIKE HRVATSKE, OIB 74157964061, Antuna Buera 19, 10000 Zagreb</item>
    </derivirana_varijabla>
  </DomainObject.Predmet.ProtuStrankaListFormatedWithAdressOIB>
  <DomainObject.Predmet.ProtuStrankaListNazivFormated>
    <izvorni_sadrzaj>
      <item>UDRUŽENJE NOVINARA REPUBLIKE HRVATSKE</item>
    </izvorni_sadrzaj>
    <derivirana_varijabla naziv="DomainObject.Predmet.ProtuStrankaListNazivFormated_1">
      <item>UDRUŽENJE NOVINARA REPUBLIKE HRVATSKE</item>
    </derivirana_varijabla>
  </DomainObject.Predmet.ProtuStrankaListNazivFormated>
  <DomainObject.Predmet.ProtuStrankaListNazivFormatedOIB>
    <izvorni_sadrzaj>
      <item>UDRUŽENJE NOVINARA REPUBLIKE HRVATSKE, OIB 74157964061</item>
    </izvorni_sadrzaj>
    <derivirana_varijabla naziv="DomainObject.Predmet.ProtuStrankaListNazivFormatedOIB_1">
      <item>UDRUŽENJE NOVINARA REPUBLIKE HRVATSKE, OIB 74157964061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UDRUŽENJE NOVINARA REPUBLIKE HRVATSKE</izvorni_sadrzaj>
    <derivirana_varijabla naziv="DomainObject.Predmet.ProtustrankaIDrugi_1">UDRUŽENJE NOVINARA REPUBLIKE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UDRUŽENJE NOVINARA REPUBLIKE HRVATSKE, OIB 74157964061, Antuna Buera 19, 10000 Zagreb</izvorni_sadrzaj>
    <derivirana_varijabla naziv="DomainObject.Predmet.ProtustrankaIDrugiAdressOIB_1">UDRUŽENJE NOVINARA REPUBLIKE HRVATSKE, OIB 74157964061, Antuna Buera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UDRUŽENJE NOVINARA REPUBLIKE HRVATSKE</item>
      <item>FINA Regionalni centar Zagreb</item>
    </izvorni_sadrzaj>
    <derivirana_varijabla naziv="DomainObject.Predmet.SudioniciListNaziv_1">
      <item>UDRUŽENJE NOVINARA REPUBLIKE HRVATSKE</item>
      <item>FINA Regionalni centar Zagreb</item>
    </derivirana_varijabla>
  </DomainObject.Predmet.SudioniciListNaziv>
  <DomainObject.Predmet.SudioniciListAdressOIB>
    <izvorni_sadrzaj>
      <item>UDRUŽENJE NOVINARA REPUBLIKE HRVATSKE, OIB 74157964061, Antuna Buera 19,10000 Zagreb</item>
      <item>FINA Regionalni centar Zagreb, OIB 85821130368, Trg svibanjskih žrtava 1995. 1,10000 Zagreb</item>
    </izvorni_sadrzaj>
    <derivirana_varijabla naziv="DomainObject.Predmet.SudioniciListAdressOIB_1">
      <item>UDRUŽENJE NOVINARA REPUBLIKE HRVATSKE, OIB 74157964061, Antuna Buera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74157964061</item>
      <item>, OIB 85821130368</item>
    </izvorni_sadrzaj>
    <derivirana_varijabla naziv="DomainObject.Predmet.SudioniciListNazivOIB_1">
      <item>, OIB 74157964061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E2DEB-8307-4578-B909-A38B5C097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2193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2016-05-31T10:26:00Z</dcterms:created>
  <dc:creator>Korisnik</dc:creator>
  <cp:keywords/>
  <cp:lastModifiedBy>wsadmin</cp:lastModifiedBy>
  <cp:lastPrinted>2016-05-30T07:21:00Z</cp:lastPrinted>
  <dcterms:modified xmlns:xsi="http://www.w3.org/2001/XMLSchema-instance" xsi:type="dcterms:W3CDTF">2016-05-31T10:37:00Z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