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9466" w14:paraId="a4d9466" w:rsidRDefault="00DB2619" w:rsidP="00DB2619" w:rsidR="00DB2619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619" w:rsidP="00DB2619" w:rsidR="00DB261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DB2619" w:rsidP="00DB2619" w:rsidR="00DB2619">
      <w:r>
        <w:t>Trgovački</w:t>
      </w:r>
      <w:r w:rsidRPr="009077C2">
        <w:t xml:space="preserve"> sud u </w:t>
      </w:r>
      <w:r>
        <w:t>Osijeku</w:t>
      </w:r>
    </w:p>
    <w:p w:rsidRDefault="00DB2619" w:rsidP="00DB2619" w:rsidR="00DB261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St-1263/18-11</w:t>
      </w:r>
    </w:p>
    <w:p w:rsidRDefault="00DB2619" w:rsidP="00DB2619" w:rsidR="00DB261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jc w:val="center"/>
      </w:pPr>
      <w:r>
        <w:t xml:space="preserve">R E P U B L I K A  H R V A T S K A </w:t>
      </w:r>
    </w:p>
    <w:p w:rsidRDefault="00DB2619" w:rsidP="00156BC3" w:rsidR="00DB2619">
      <w:pPr>
        <w:pStyle w:val="Naslov1"/>
        <w:rPr>
          <w:b w:val="false"/>
          <w:bCs w:val="false"/>
        </w:rPr>
      </w:pP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C20335" w:rsidR="00514F01">
      <w:pPr>
        <w:jc w:val="both"/>
      </w:pPr>
      <w:r>
        <w:tab/>
      </w:r>
      <w:r w:rsidR="00DB2619" w:rsidRPr="00611430">
        <w:t xml:space="preserve">Trgovački sud u Osijeku, po sucu mr. sc. Tihomiru Kovačeviću, kao stečajnom sucu, povodom prijedloga </w:t>
      </w:r>
      <w:r w:rsidR="00DB2619">
        <w:t>RH, MF, PU, Područni ured Vukovar zastupana po ŽDO u Vukovaru</w:t>
      </w:r>
      <w:r w:rsidR="00DB2619" w:rsidRPr="00611430">
        <w:t xml:space="preserve">, </w:t>
      </w:r>
      <w:r w:rsidR="00DB2619">
        <w:t xml:space="preserve">OIB 18683136487 za </w:t>
      </w:r>
      <w:r w:rsidR="00DB2619" w:rsidRPr="0041082E">
        <w:t xml:space="preserve">otvaranje stečajnog postupka nad dužnikom </w:t>
      </w:r>
      <w:r w:rsidR="00DB2619">
        <w:t>SAVAK jednostavno društvo s ograničenom odgovornošću za trgovinu i usluge, Berak, Stjepana Radića 8</w:t>
      </w:r>
      <w:r w:rsidR="00DB2619" w:rsidRPr="00DC018E">
        <w:t>, MBS 0</w:t>
      </w:r>
      <w:r w:rsidR="00DB2619">
        <w:t>30155407</w:t>
      </w:r>
      <w:r w:rsidR="00DB2619" w:rsidRPr="00DC018E">
        <w:t xml:space="preserve">, OIB </w:t>
      </w:r>
      <w:r w:rsidR="00DB2619">
        <w:t>01745689419</w:t>
      </w:r>
      <w:r w:rsidR="00C20335" w:rsidRPr="002C03FA">
        <w:t xml:space="preserve">, dana </w:t>
      </w:r>
      <w:r w:rsidR="00E4241D">
        <w:t>6</w:t>
      </w:r>
      <w:r w:rsidR="00C20335" w:rsidRPr="002C03FA">
        <w:t xml:space="preserve">. </w:t>
      </w:r>
      <w:r w:rsidR="00DB2619">
        <w:t>prosinca</w:t>
      </w:r>
      <w:r w:rsidR="00C20335" w:rsidRPr="002C03FA">
        <w:t xml:space="preserve"> 2018.</w:t>
      </w:r>
    </w:p>
    <w:p w:rsidRDefault="008C581C" w:rsidP="00514F01" w:rsidR="008C581C">
      <w:pPr>
        <w:ind w:firstLine="708"/>
        <w:jc w:val="both"/>
      </w:pPr>
    </w:p>
    <w:p w:rsidRDefault="00990E50" w:rsidP="00514F01" w:rsidR="00990E50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990E50" w:rsidP="00514F01" w:rsidR="00990E50">
      <w:pPr>
        <w:jc w:val="both"/>
      </w:pPr>
    </w:p>
    <w:p w:rsidRDefault="00514F01" w:rsidP="00DB2619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DB2619" w:rsidRPr="00DB2619">
        <w:t>SAVAK jednostavno društvo s ograničenom odgovornošću za trgovinu i usluge, Berak, Stjepana Radića 8, MBS 030155407, OIB 01745689419</w:t>
      </w:r>
      <w:r>
        <w:t>, da u roku od 15 dana uplate na sudski depozit ovoga suda broj HR3123900011300000200 s pozivom na broj HR05 272-</w:t>
      </w:r>
      <w:r w:rsidR="00B03DD2">
        <w:t>12</w:t>
      </w:r>
      <w:r w:rsidR="00990E50">
        <w:t>63</w:t>
      </w:r>
      <w:r>
        <w:t>-1</w:t>
      </w:r>
      <w:r w:rsidR="00D86986">
        <w:t>8</w:t>
      </w:r>
      <w:r>
        <w:t xml:space="preserve"> kod Hrvatske poštanske banke iznos od </w:t>
      </w:r>
      <w:r w:rsidR="00990E50">
        <w:rPr>
          <w:color w:val="000000"/>
        </w:rPr>
        <w:t>18.7</w:t>
      </w:r>
      <w:r w:rsidR="00B03DD2">
        <w:rPr>
          <w:color w:val="000000"/>
        </w:rPr>
        <w:t>00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/>
    <w:p w:rsidRDefault="00990E50" w:rsidP="00514F01" w:rsidR="00990E50"/>
    <w:p w:rsidRDefault="00990E50" w:rsidP="00514F01" w:rsidR="00990E50"/>
    <w:p w:rsidRDefault="00990E50" w:rsidP="00514F01" w:rsidR="00990E50"/>
    <w:p w:rsidRDefault="00C13F20" w:rsidP="00514F01" w:rsidR="00C13F20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C13F20" w:rsidP="00514F01" w:rsidR="00C13F20" w:rsidRPr="00702E78"/>
    <w:p w:rsidRDefault="00990E50" w:rsidP="00990E50" w:rsidR="00990E50">
      <w:pPr>
        <w:ind w:firstLine="720"/>
        <w:jc w:val="both"/>
      </w:pPr>
      <w:r>
        <w:t xml:space="preserve">Dana 17.08.2018. zaprimljen je na ovome sudu zahtjev FINE Regionalni centar Osijek, Podružnica Osijek, klasa: 110-07/18-01/04 Ur. broj 04-06-18-3567 od 16.08.2018. godine, za provedbu skraćenog stečajnog postupka nad dužnikom </w:t>
      </w:r>
      <w:r w:rsidRPr="000F47D6">
        <w:t>SAVAK jednostavno društvo s ograničenom odgovornošću za trgovinu i usluge, Berak, Stjepana Radića 8, MBS 030155407, OIB 01745689419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990E50" w:rsidP="00990E50" w:rsidR="00990E50">
      <w:pPr>
        <w:ind w:firstLine="720"/>
        <w:jc w:val="both"/>
      </w:pPr>
    </w:p>
    <w:p w:rsidRDefault="00990E50" w:rsidP="00990E50" w:rsidR="00990E50">
      <w:pPr>
        <w:ind w:firstLine="720"/>
        <w:jc w:val="both"/>
      </w:pPr>
      <w:r>
        <w:t>U prijedlogu je navela da na dan 14.08.2018. dužnik u Očevidniku redoslijeda osnova za plaćanje ima evidentirane neizvršene osnove za plaćanje u neprekinutom razdoblju od 120 dana, u ukupnom iznosu od 9.541,29 kn, u koji iznos je uračunata kamata i naknada FINE za provedbe ovrhe na novčanim sredstvima dužnika. Navodi da dužnik nema zaposlenih radnika.</w:t>
      </w:r>
    </w:p>
    <w:p w:rsidRDefault="00990E50" w:rsidP="00990E50" w:rsidR="00990E50">
      <w:pPr>
        <w:ind w:firstLine="720"/>
        <w:jc w:val="both"/>
      </w:pPr>
    </w:p>
    <w:p w:rsidRDefault="00990E50" w:rsidP="00990E50" w:rsidR="00990E50">
      <w:pPr>
        <w:ind w:firstLine="720"/>
        <w:jc w:val="both"/>
      </w:pPr>
      <w:r>
        <w:t xml:space="preserve">Dostavlja popis računa i oročenih novčanih sredstava na dan </w:t>
      </w:r>
      <w:r w:rsidRPr="00C94527">
        <w:t>14.08</w:t>
      </w:r>
      <w:r w:rsidRPr="00D65F36">
        <w:t>.2018</w:t>
      </w:r>
      <w:r>
        <w:t>., te navodi da na temelju čl. 112. st. 5. SZ dužnik na ime predujma za namirenje troškova stečajnog postupka nema zaplijenjena novčana sredstva.</w:t>
      </w:r>
    </w:p>
    <w:p w:rsidRDefault="00990E50" w:rsidP="00990E50" w:rsidR="00990E50">
      <w:pPr>
        <w:ind w:firstLine="720"/>
        <w:jc w:val="both"/>
      </w:pPr>
    </w:p>
    <w:p w:rsidRDefault="00990E50" w:rsidP="00990E50" w:rsidR="00990E50">
      <w:pPr>
        <w:ind w:firstLine="720"/>
        <w:jc w:val="both"/>
      </w:pPr>
      <w:r>
        <w:t>Dana 10.09.2018. sud je zaprimio prijedlog RH, MF, PU za otvaranje stečajnog postupka nad predmetnim dužnikom, te je sud obustavio skraćeni stečajni postupak, te postupak nastavio po općim odredbama SZ.</w:t>
      </w:r>
    </w:p>
    <w:p w:rsidRDefault="005334E5" w:rsidP="005F045D" w:rsidR="005334E5">
      <w:pPr>
        <w:ind w:right="-335"/>
        <w:jc w:val="both"/>
      </w:pPr>
    </w:p>
    <w:p w:rsidRDefault="00514F01" w:rsidP="006025D5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257C89">
        <w:t>6</w:t>
      </w:r>
      <w:r>
        <w:t>.</w:t>
      </w:r>
      <w:r w:rsidR="00257C89">
        <w:t>1</w:t>
      </w:r>
      <w:r w:rsidR="00C13F20">
        <w:t>2</w:t>
      </w:r>
      <w:r>
        <w:t>.2018.  godine, privremen</w:t>
      </w:r>
      <w:r w:rsidR="00C13F20">
        <w:t>a</w:t>
      </w:r>
      <w:r>
        <w:t xml:space="preserve"> stečajn</w:t>
      </w:r>
      <w:r w:rsidR="00C13F20">
        <w:t>a</w:t>
      </w:r>
      <w:r>
        <w:t xml:space="preserve"> upravitelj</w:t>
      </w:r>
      <w:r w:rsidR="00C13F20">
        <w:t>ica</w:t>
      </w:r>
      <w:r>
        <w:t xml:space="preserve"> je izloži</w:t>
      </w:r>
      <w:r w:rsidR="00C13F20">
        <w:t>la</w:t>
      </w:r>
      <w:r>
        <w:t xml:space="preserve"> svoje pisano izvješće od</w:t>
      </w:r>
      <w:r w:rsidRPr="00A128F1">
        <w:t xml:space="preserve"> </w:t>
      </w:r>
      <w:r w:rsidR="00257C89">
        <w:t>2</w:t>
      </w:r>
      <w:r w:rsidR="00C13F20">
        <w:t>7</w:t>
      </w:r>
      <w:r w:rsidRPr="00A128F1">
        <w:t>.</w:t>
      </w:r>
      <w:r w:rsidR="00257C89">
        <w:t>1</w:t>
      </w:r>
      <w:r w:rsidR="00C13F20">
        <w:t>1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C13F20">
        <w:t>26</w:t>
      </w:r>
      <w:r w:rsidRPr="00F16487">
        <w:t>-</w:t>
      </w:r>
      <w:r w:rsidR="000A2FC4">
        <w:t>2</w:t>
      </w:r>
      <w:r w:rsidR="00C13F20">
        <w:t>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C13F20">
        <w:t>18.7</w:t>
      </w:r>
      <w:r w:rsidR="00257C89">
        <w:t>00</w:t>
      </w:r>
      <w:r w:rsidR="000A2FC4" w:rsidRPr="000A2FC4">
        <w:t xml:space="preserve">,00 </w:t>
      </w:r>
      <w:r w:rsidR="00820518">
        <w:t xml:space="preserve">kn i </w:t>
      </w:r>
      <w:r w:rsidR="00162879">
        <w:t xml:space="preserve">to </w:t>
      </w:r>
      <w:r w:rsidR="00794F7C">
        <w:rPr>
          <w:color w:val="000000"/>
        </w:rPr>
        <w:t>Potvrda Općinskog suda u Osijek zk odjel u iznosu od 20,00 kn, naknada FINI i Centru za vozila u iznosu od 70,00 kn, jednokratna nagrada privremenom stečajnom upravitelju u iznosu od 3.500,00 kn, vođenje knjigovodstva u stečaju (625,00 kn x 12 mj) u iznosu od 7.500,00 kn, FINA certifikat 60 kn x 12 u iznosu od 720,00 kn, troškovi otvaranja i zatvaranja žiro-računa u iznosu od 300,00 kn, trošak izrade pečata u iznosu od</w:t>
      </w:r>
      <w:r w:rsidR="003A552E">
        <w:rPr>
          <w:color w:val="000000"/>
        </w:rPr>
        <w:t xml:space="preserve"> 150,00 kn, naknada banci za vođenje računa mjesečno cca 40,00 kn x 12 u iznosu od 480,00 kn, poštanski troškovi stečajnog postupka (10 pošiljki x 9,50 kn) u iznosu od 140,00 kn, trošak izrade završnog računa za 2015., 2016. i 2017. u iznosu od 5.000,00 kn i trošak putovanja stečajnog upravitelja Osijek-Berak-Osijek 5 x u iznosu od 800,00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853487" w:rsidP="006025D5" w:rsidR="00853487" w:rsidRPr="006025D5">
      <w:pPr>
        <w:ind w:right="-2"/>
        <w:jc w:val="both"/>
        <w:rPr>
          <w:color w:val="000000"/>
        </w:rPr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E4241D" w:rsidRPr="00E4241D">
        <w:t xml:space="preserve">6. </w:t>
      </w:r>
      <w:r w:rsidR="00C13F20">
        <w:t>prosinca</w:t>
      </w:r>
      <w:r w:rsidR="00E4241D" w:rsidRPr="00E4241D">
        <w:t xml:space="preserve"> </w:t>
      </w:r>
      <w:r w:rsidRPr="00333014">
        <w:t>2018</w:t>
      </w:r>
      <w:r w:rsidRPr="00F15533">
        <w:t>.</w:t>
      </w:r>
    </w:p>
    <w:p w:rsidRDefault="00853487" w:rsidP="00514F01" w:rsidR="00853487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F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B2619" w:rsidRPr="00DB2619">
      <w:t>Poslovni broj: 14 St-1263/18-11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2FC4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6A94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57C89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0E1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02BD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552E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06A06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865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25D5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4F7C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53487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0E50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3DD2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3F20"/>
    <w:rsid w:val="00C15701"/>
    <w:rsid w:val="00C1574B"/>
    <w:rsid w:val="00C16A5B"/>
    <w:rsid w:val="00C20335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2619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241D"/>
    <w:rsid w:val="00E43055"/>
    <w:rsid w:val="00E43F53"/>
    <w:rsid w:val="00E46200"/>
    <w:rsid w:val="00E51AB3"/>
    <w:rsid w:val="00E52B6E"/>
    <w:rsid w:val="00E540FB"/>
    <w:rsid w:val="00E56F4F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46B3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198A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SAVAK jednostavno društvo s ograičenom odgovorošću za trgovinu i usluge</izvorni_sadrzaj>
    <derivirana_varijabla naziv="DomainObject.Predmet.ProtustrankaFormated_1">  SAVAK jednostavno društvo s ograičenom odgovorošću za trgovinu i usluge</derivirana_varijabla>
  </DomainObject.Predmet.ProtustrankaFormated>
  <DomainObject.Predmet.ProtustrankaFormatedOIB>
    <izvorni_sadrzaj>  SAVAK jednostavno društvo s ograičenom odgovorošću za trgovinu i usluge, OIB 01745689419</izvorni_sadrzaj>
    <derivirana_varijabla naziv="DomainObject.Predmet.ProtustrankaFormatedOIB_1">  SAVAK jednostavno društvo s ograičenom odgovorošću za trgovinu i usluge, OIB 01745689419</derivirana_varijabla>
  </DomainObject.Predmet.ProtustrankaFormatedOIB>
  <DomainObject.Predmet.ProtustrankaFormatedWithAdress>
    <izvorni_sadrzaj> SAVAK jednostavno društvo s ograičenom odgovorošću za trgovinu i usluge, Stjepana Radića 8, 32243 Berak</izvorni_sadrzaj>
    <derivirana_varijabla naziv="DomainObject.Predmet.ProtustrankaFormatedWithAdress_1"> SAVAK jednostavno društvo s ograičenom odgovorošću za trgovinu i usluge, Stjepana Radića 8, 32243 Berak</derivirana_varijabla>
  </DomainObject.Predmet.ProtustrankaFormatedWithAdress>
  <DomainObject.Predmet.ProtustrankaFormatedWithAdressOIB>
    <izvorni_sadrzaj> SAVAK jednostavno društvo s ograičenom odgovorošću za trgovinu i usluge, OIB 01745689419, Stjepana Radića 8, 32243 Berak</izvorni_sadrzaj>
    <derivirana_varijabla naziv="DomainObject.Predmet.ProtustrankaFormatedWithAdressOIB_1"> SAVAK jednostavno društvo s ograičenom odgovorošću za trgovinu i usluge, OIB 01745689419, Stjepana Radića 8, 32243 Berak</derivirana_varijabla>
  </DomainObject.Predmet.ProtustrankaFormatedWithAdressOIB>
  <DomainObject.Predmet.ProtustrankaWithAdress>
    <izvorni_sadrzaj>SAVAK jednostavno društvo s ograičenom odgovorošću za trgovinu i usluge Stjepana Radića 8, 32243 Berak</izvorni_sadrzaj>
    <derivirana_varijabla naziv="DomainObject.Predmet.ProtustrankaWithAdress_1">SAVAK jednostavno društvo s ograičenom odgovorošću za trgovinu i usluge Stjepana Radića 8, 32243 Berak</derivirana_varijabla>
  </DomainObject.Predmet.ProtustrankaWithAdress>
  <DomainObject.Predmet.ProtustrankaWithAdressOIB>
    <izvorni_sadrzaj>SAVAK jednostavno društvo s ograičenom odgovorošću za trgovinu i usluge, OIB 01745689419, Stjepana Radića 8, 32243 Berak</izvorni_sadrzaj>
    <derivirana_varijabla naziv="DomainObject.Predmet.ProtustrankaWithAdressOIB_1">SAVAK jednostavno društvo s ograičenom odgovorošću za trgovinu i usluge, OIB 01745689419, Stjepana Radića 8, 32243 Berak</derivirana_varijabla>
  </DomainObject.Predmet.ProtustrankaWithAdressOIB>
  <DomainObject.Predmet.ProtustrankaNazivFormated>
    <izvorni_sadrzaj>SAVAK jednostavno društvo s ograičenom odgovorošću za trgovinu i usluge</izvorni_sadrzaj>
    <derivirana_varijabla naziv="DomainObject.Predmet.ProtustrankaNazivFormated_1">SAVAK jednostavno društvo s ograičenom odgovorošću za trgovinu i usluge</derivirana_varijabla>
  </DomainObject.Predmet.ProtustrankaNazivFormated>
  <DomainObject.Predmet.ProtustrankaNazivFormatedOIB>
    <izvorni_sadrzaj>SAVAK jednostavno društvo s ograičenom odgovorošću za trgovinu i usluge, OIB 01745689419</izvorni_sadrzaj>
    <derivirana_varijabla naziv="DomainObject.Predmet.ProtustrankaNazivFormatedOIB_1">SAVAK jednostavno društvo s ograičenom odgovorošću za trgovinu i usluge, OIB 01745689419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UPRVA</izvorni_sadrzaj>
    <derivirana_varijabla naziv="DomainObject.Predmet.StrankaFormated_1">  RH MF POREZNA UPRVA</derivirana_varijabla>
  </DomainObject.Predmet.StrankaFormated>
  <DomainObject.Predmet.StrankaFormatedOIB>
    <izvorni_sadrzaj>  RH MF POREZNA UPRVA, OIB 18683136487</izvorni_sadrzaj>
    <derivirana_varijabla naziv="DomainObject.Predmet.StrankaFormatedOIB_1">  RH MF POREZNA UPRVA, OIB 18683136487</derivirana_varijabla>
  </DomainObject.Predmet.StrankaFormatedOIB>
  <DomainObject.Predmet.StrankaFormatedWithAdress>
    <izvorni_sadrzaj> RH MF POREZNA UPRVA</izvorni_sadrzaj>
    <derivirana_varijabla naziv="DomainObject.Predmet.StrankaFormatedWithAdress_1"> RH MF POREZNA UPRVA</derivirana_varijabla>
  </DomainObject.Predmet.StrankaFormatedWithAdress>
  <DomainObject.Predmet.StrankaFormatedWithAdressOIB>
    <izvorni_sadrzaj> RH MF POREZNA UPRVA, OIB 18683136487</izvorni_sadrzaj>
    <derivirana_varijabla naziv="DomainObject.Predmet.StrankaFormatedWithAdressOIB_1"> RH MF POREZNA UPRVA, OIB 18683136487</derivirana_varijabla>
  </DomainObject.Predmet.StrankaFormatedWithAdressOIB>
  <DomainObject.Predmet.StrankaWithAdress>
    <izvorni_sadrzaj>RH MF POREZNA UPRVA </izvorni_sadrzaj>
    <derivirana_varijabla naziv="DomainObject.Predmet.StrankaWithAdress_1">RH MF POREZNA UPRVA </derivirana_varijabla>
  </DomainObject.Predmet.StrankaWithAdress>
  <DomainObject.Predmet.StrankaWithAdressOIB>
    <izvorni_sadrzaj>RH MF POREZNA UPRVA, OIB 18683136487</izvorni_sadrzaj>
    <derivirana_varijabla naziv="DomainObject.Predmet.StrankaWithAdressOIB_1">RH MF POREZNA UPRVA, OIB 18683136487</derivirana_varijabla>
  </DomainObject.Predmet.StrankaWithAdressOIB>
  <DomainObject.Predmet.StrankaNazivFormated>
    <izvorni_sadrzaj>RH MF POREZNA UPRVA</izvorni_sadrzaj>
    <derivirana_varijabla naziv="DomainObject.Predmet.StrankaNazivFormated_1">RH MF POREZNA UPRVA</derivirana_varijabla>
  </DomainObject.Predmet.StrankaNazivFormated>
  <DomainObject.Predmet.StrankaNazivFormatedOIB>
    <izvorni_sadrzaj>RH MF POREZNA UPRVA, OIB 18683136487</izvorni_sadrzaj>
    <derivirana_varijabla naziv="DomainObject.Predmet.StrankaNazivFormatedOIB_1">RH MF POREZNA UPRVA,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UPRVA</item>
    </izvorni_sadrzaj>
    <derivirana_varijabla naziv="DomainObject.Predmet.StrankaListFormated_1">
      <item>RH MF POREZNA UPRVA</item>
    </derivirana_varijabla>
  </DomainObject.Predmet.StrankaListFormated>
  <DomainObject.Predmet.StrankaListFormatedOIB>
    <izvorni_sadrzaj>
      <item>RH MF POREZNA UPRVA, OIB 18683136487</item>
    </izvorni_sadrzaj>
    <derivirana_varijabla naziv="DomainObject.Predmet.StrankaListFormatedOIB_1">
      <item>RH MF POREZNA UPRVA, OIB 18683136487</item>
    </derivirana_varijabla>
  </DomainObject.Predmet.StrankaListFormatedOIB>
  <DomainObject.Predmet.StrankaListFormatedWithAdress>
    <izvorni_sadrzaj>
      <item>RH MF POREZNA UPRVA</item>
    </izvorni_sadrzaj>
    <derivirana_varijabla naziv="DomainObject.Predmet.StrankaListFormatedWithAdress_1">
      <item>RH MF POREZNA UPRVA</item>
    </derivirana_varijabla>
  </DomainObject.Predmet.StrankaListFormatedWithAdress>
  <DomainObject.Predmet.StrankaListFormatedWithAdressOIB>
    <izvorni_sadrzaj>
      <item>RH MF POREZNA UPRVA, OIB 18683136487</item>
    </izvorni_sadrzaj>
    <derivirana_varijabla naziv="DomainObject.Predmet.StrankaListFormatedWithAdressOIB_1">
      <item>RH MF POREZNA UPRVA, OIB 18683136487</item>
    </derivirana_varijabla>
  </DomainObject.Predmet.StrankaListFormatedWithAdressOIB>
  <DomainObject.Predmet.StrankaListNazivFormated>
    <izvorni_sadrzaj>
      <item>RH MF POREZNA UPRVA</item>
    </izvorni_sadrzaj>
    <derivirana_varijabla naziv="DomainObject.Predmet.StrankaListNazivFormated_1">
      <item>RH MF POREZNA UPRVA</item>
    </derivirana_varijabla>
  </DomainObject.Predmet.StrankaListNazivFormated>
  <DomainObject.Predmet.StrankaListNazivFormatedOIB>
    <izvorni_sadrzaj>
      <item>RH MF POREZNA UPRVA, OIB 18683136487</item>
    </izvorni_sadrzaj>
    <derivirana_varijabla naziv="DomainObject.Predmet.StrankaListNazivFormatedOIB_1">
      <item>RH MF POREZNA UPRVA, OIB 18683136487</item>
    </derivirana_varijabla>
  </DomainObject.Predmet.StrankaListNazivFormatedOIB>
  <DomainObject.Predmet.ProtuStrankaListFormated>
    <izvorni_sadrzaj>
      <item>SAVAK jednostavno društvo s ograičenom odgovorošću za trgovinu i usluge</item>
    </izvorni_sadrzaj>
    <derivirana_varijabla naziv="DomainObject.Predmet.ProtuStrankaListFormated_1">
      <item>SAVAK jednostavno društvo s ograičenom odgovorošću za trgovinu i usluge</item>
    </derivirana_varijabla>
  </DomainObject.Predmet.ProtuStrankaListFormated>
  <DomainObject.Predmet.ProtuStrankaListFormatedOIB>
    <izvorni_sadrzaj>
      <item>SAVAK jednostavno društvo s ograičenom odgovorošću za trgovinu i usluge, OIB 01745689419</item>
    </izvorni_sadrzaj>
    <derivirana_varijabla naziv="DomainObject.Predmet.ProtuStrankaListFormatedOIB_1">
      <item>SAVAK jednostavno društvo s ograičenom odgovorošću za trgovinu i usluge, OIB 01745689419</item>
    </derivirana_varijabla>
  </DomainObject.Predmet.ProtuStrankaListFormatedOIB>
  <DomainObject.Predmet.ProtuStrankaListFormatedWithAdress>
    <izvorni_sadrzaj>
      <item>SAVAK jednostavno društvo s ograičenom odgovorošću za trgovinu i usluge, Stjepana Radića 8, 32243 Berak</item>
    </izvorni_sadrzaj>
    <derivirana_varijabla naziv="DomainObject.Predmet.ProtuStrankaListFormatedWithAdress_1">
      <item>SAVAK jednostavno društvo s ograičenom odgovorošću za trgovinu i usluge, Stjepana Radića 8, 32243 Berak</item>
    </derivirana_varijabla>
  </DomainObject.Predmet.ProtuStrankaListFormatedWithAdress>
  <DomainObject.Predmet.ProtuStrankaListFormatedWithAdressOIB>
    <izvorni_sadrzaj>
      <item>SAVAK jednostavno društvo s ograičenom odgovorošću za trgovinu i usluge, OIB 01745689419, Stjepana Radića 8, 32243 Berak</item>
    </izvorni_sadrzaj>
    <derivirana_varijabla naziv="DomainObject.Predmet.ProtuStrankaListFormatedWithAdressOIB_1">
      <item>SAVAK jednostavno društvo s ograičenom odgovorošću za trgovinu i usluge, OIB 01745689419, Stjepana Radića 8, 32243 Berak</item>
    </derivirana_varijabla>
  </DomainObject.Predmet.ProtuStrankaListFormatedWithAdressOIB>
  <DomainObject.Predmet.ProtuStrankaListNazivFormated>
    <izvorni_sadrzaj>
      <item>SAVAK jednostavno društvo s ograičenom odgovorošću za trgovinu i usluge</item>
    </izvorni_sadrzaj>
    <derivirana_varijabla naziv="DomainObject.Predmet.ProtuStrankaListNazivFormated_1">
      <item>SAVAK jednostavno društvo s ograičenom odgovorošću za trgovinu i usluge</item>
    </derivirana_varijabla>
  </DomainObject.Predmet.ProtuStrankaListNazivFormated>
  <DomainObject.Predmet.ProtuStrankaListNazivFormatedOIB>
    <izvorni_sadrzaj>
      <item>SAVAK jednostavno društvo s ograičenom odgovorošću za trgovinu i usluge, OIB 01745689419</item>
    </izvorni_sadrzaj>
    <derivirana_varijabla naziv="DomainObject.Predmet.ProtuStrankaListNazivFormatedOIB_1">
      <item>SAVAK jednostavno društvo s ograičenom odgovorošću za trgovinu i usluge, OIB 01745689419</item>
    </derivirana_varijabla>
  </DomainObject.Predmet.ProtuStrankaListNazivFormatedOIB>
  <DomainObject.Predmet.OstaliListFormated>
    <izvorni_sadrzaj>
      <item>Vitomir Penavić</item>
      <item>ŽDO GUO Vukovar</item>
    </izvorni_sadrzaj>
    <derivirana_varijabla naziv="DomainObject.Predmet.OstaliListFormated_1">
      <item>Vitomir Penavić</item>
      <item>ŽDO GUO Vukovar</item>
    </derivirana_varijabla>
  </DomainObject.Predmet.OstaliListFormated>
  <DomainObject.Predmet.OstaliListFormatedOIB>
    <izvorni_sadrzaj>
      <item>Vitomir Penavić, OIB 59306122959</item>
      <item>ŽDO GUO Vukovar, OIB 52634238587</item>
    </izvorni_sadrzaj>
    <derivirana_varijabla naziv="DomainObject.Predmet.OstaliListFormatedOIB_1">
      <item>Vitomir Penavić, OIB 59306122959</item>
      <item>ŽDO GUO Vukovar, OIB 52634238587</item>
    </derivirana_varijabla>
  </DomainObject.Predmet.OstaliListFormatedOIB>
  <DomainObject.Predmet.OstaliListFormatedWithAdress>
    <izvorni_sadrzaj>
      <item>Vitomir Penavić, Ulica Braće Domany 2, 10000 Zagreb</item>
      <item>ŽDO GUO Vukovar, bb, 32000 Vukovar</item>
    </izvorni_sadrzaj>
    <derivirana_varijabla naziv="DomainObject.Predmet.OstaliListFormatedWithAdress_1">
      <item>Vitomir Penavić, Ulica Braće Domany 2, 10000 Zagreb</item>
      <item>ŽDO GUO Vukovar, bb, 32000 Vukovar</item>
    </derivirana_varijabla>
  </DomainObject.Predmet.OstaliListFormatedWithAdress>
  <DomainObject.Predmet.OstaliListFormatedWithAdressOIB>
    <izvorni_sadrzaj>
      <item>Vitomir Penavić, OIB 59306122959, Ulica Braće Domany 2, 10000 Zagreb</item>
      <item>ŽDO GUO Vukovar, OIB 52634238587, bb, 32000 Vukovar</item>
    </izvorni_sadrzaj>
    <derivirana_varijabla naziv="DomainObject.Predmet.OstaliListFormatedWithAdressOIB_1">
      <item>Vitomir Penavić, OIB 59306122959, Ulica Braće Domany 2, 10000 Zagreb</item>
      <item>ŽDO GUO Vukovar, OIB 52634238587, bb, 32000 Vukovar</item>
    </derivirana_varijabla>
  </DomainObject.Predmet.OstaliListFormatedWithAdressOIB>
  <DomainObject.Predmet.OstaliListNazivFormated>
    <izvorni_sadrzaj>
      <item>Vitomir Penavić</item>
      <item>ŽDO GUO Vukovar</item>
    </izvorni_sadrzaj>
    <derivirana_varijabla naziv="DomainObject.Predmet.OstaliListNazivFormated_1">
      <item>Vitomir Penavić</item>
      <item>ŽDO GUO Vukovar</item>
    </derivirana_varijabla>
  </DomainObject.Predmet.OstaliListNazivFormated>
  <DomainObject.Predmet.OstaliListNazivFormatedOIB>
    <izvorni_sadrzaj>
      <item>Vitomir Penavić, OIB 59306122959</item>
      <item>ŽDO GUO Vukovar, OIB 52634238587</item>
    </izvorni_sadrzaj>
    <derivirana_varijabla naziv="DomainObject.Predmet.OstaliListNazivFormatedOIB_1">
      <item>Vitomir Penavić, OIB 59306122959</item>
      <item>ŽDO GUO Vukovar,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UPRVA</izvorni_sadrzaj>
    <derivirana_varijabla naziv="DomainObject.Predmet.StrankaIDrugi_1">RH MF POREZNA UPRVA</derivirana_varijabla>
  </DomainObject.Predmet.StrankaIDrugi>
  <DomainObject.Predmet.ProtustrankaIDrugi>
    <izvorni_sadrzaj>SAVAK jednostavno društvo s ograičenom odgovorošću za trgovinu i usluge</izvorni_sadrzaj>
    <derivirana_varijabla naziv="DomainObject.Predmet.ProtustrankaIDrugi_1">SAVAK jednostavno društvo s ograičenom odgovorošću za trgovinu i usluge</derivirana_varijabla>
  </DomainObject.Predmet.ProtustrankaIDrugi>
  <DomainObject.Predmet.StrankaIDrugiAdressOIB>
    <izvorni_sadrzaj>RH MF POREZNA UPRVA, OIB 18683136487</izvorni_sadrzaj>
    <derivirana_varijabla naziv="DomainObject.Predmet.StrankaIDrugiAdressOIB_1">RH MF POREZNA UPRVA, OIB 18683136487</derivirana_varijabla>
  </DomainObject.Predmet.StrankaIDrugiAdressOIB>
  <DomainObject.Predmet.ProtustrankaIDrugiAdressOIB>
    <izvorni_sadrzaj>SAVAK jednostavno društvo s ograičenom odgovorošću za trgovinu i usluge, OIB 01745689419, Stjepana Radića 8, 32243 Berak</izvorni_sadrzaj>
    <derivirana_varijabla naziv="DomainObject.Predmet.ProtustrankaIDrugiAdressOIB_1">SAVAK jednostavno društvo s ograičenom odgovorošću za trgovinu i usluge, OIB 01745689419, Stjepana Radića 8,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SAVAK jednostavno društvo s ograičenom odgovorošću za trgovinu i usluge</item>
      <item>RH MF POREZNA UPRVA</item>
      <item>Vitomir Penavić</item>
      <item>ŽDO GUO Vukovar</item>
    </izvorni_sadrzaj>
    <derivirana_varijabla naziv="DomainObject.Predmet.SudioniciListNaziv_1">
      <item>SAVAK jednostavno društvo s ograičenom odgovorošću za trgovinu i usluge</item>
      <item>RH MF POREZNA UPRVA</item>
      <item>Vitomir Penavić</item>
      <item>ŽDO GUO Vukovar</item>
    </derivirana_varijabla>
  </DomainObject.Predmet.SudioniciListNaziv>
  <DomainObject.Predmet.SudioniciListAdressOIB>
    <izvorni_sadrzaj>
      <item>SAVAK jednostavno društvo s ograičenom odgovorošću za trgovinu i usluge, OIB 01745689419, Stjepana Radića 8,32243 Berak</item>
      <item>RH MF POREZNA UPRVA, OIB 18683136487</item>
      <item>Vitomir Penavić, OIB 59306122959, Ulica Braće Domany 2,10000 Zagreb</item>
      <item>ŽDO GUO Vukovar, OIB 52634238587, bb,32000 Vukovar</item>
    </izvorni_sadrzaj>
    <derivirana_varijabla naziv="DomainObject.Predmet.SudioniciListAdressOIB_1">
      <item>SAVAK jednostavno društvo s ograičenom odgovorošću za trgovinu i usluge, OIB 01745689419, Stjepana Radića 8,32243 Berak</item>
      <item>RH MF POREZNA UPRVA, OIB 18683136487</item>
      <item>Vitomir Penavić, OIB 59306122959, Ulica Braće Domany 2,10000 Zagreb</item>
      <item>ŽDO GUO Vukovar, OIB 52634238587,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01745689419</item>
      <item>, OIB 18683136487</item>
      <item>, OIB 59306122959</item>
      <item>, OIB 52634238587</item>
    </izvorni_sadrzaj>
    <derivirana_varijabla naziv="DomainObject.Predmet.SudioniciListNazivOIB_1">
      <item>, OIB 01745689419</item>
      <item>, OIB 18683136487</item>
      <item>, OIB 59306122959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St-1263/2018-4</izvorni_sadrzaj>
    <derivirana_varijabla naziv="DomainObject.PredzadnjaOdlukaIzPredmeta.Oznaka_1">St-1263/2018-4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A4223-C172-440E-956F-E7F86A02C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806</properties:Words>
  <properties:Characters>4160</properties:Characters>
  <properties:Lines>98</properties:Lines>
  <properties:Paragraphs>24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2018-12-06T09:24:00Z</cp:lastPrinted>
  <dcterms:modified xmlns:xsi="http://www.w3.org/2001/XMLSchema-instance" xsi:type="dcterms:W3CDTF">2018-12-06T10:00:00Z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