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9bb4" w14:paraId="1b09bb4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 w:rsidRPr="00F971B3">
        <w:rPr>
          <w:b w:val="false"/>
          <w:lang w:val="hr-HR"/>
        </w:rPr>
        <w:t>13 St-</w:t>
      </w:r>
      <w:r w:rsidR="00D864C4">
        <w:rPr>
          <w:b w:val="false"/>
          <w:lang w:val="hr-HR"/>
        </w:rPr>
        <w:t>1683/17-5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854628" w:rsidP="00854628" w:rsidR="00854628">
      <w:pPr>
        <w:ind w:hanging="720" w:left="360"/>
        <w:jc w:val="center"/>
      </w:pPr>
    </w:p>
    <w:p w:rsidRDefault="00854628" w:rsidP="00854628" w:rsidR="00854628">
      <w:pPr>
        <w:ind w:firstLine="708"/>
        <w:jc w:val="both"/>
      </w:pPr>
      <w:r>
        <w:t xml:space="preserve">Trgovački sud u Osijeku, po sucu Jadranki Herman, u stečajnom predmetu povodom zahtjeva Financijske agencije Regionalni centar Osijek, Podružnica Osijek, za pokretanje skraćenog stečajnog postupka nad </w:t>
      </w:r>
      <w:r w:rsidR="00D864C4">
        <w:t xml:space="preserve"> FAST FOOD FINO jednostavno društvo s ograničenom odgovornošću za ugostiteljstvo i usluge,  Višnjevac, Eugena Kvaternika 3, MBS: 030174811, OIB: 20119271364</w:t>
      </w:r>
      <w:r>
        <w:t xml:space="preserve">, dana </w:t>
      </w:r>
      <w:r w:rsidR="00D864C4">
        <w:t>11. siječnja 2018.</w:t>
      </w:r>
    </w:p>
    <w:p w:rsidRDefault="003A31A7" w:rsidP="00B75497" w:rsidR="003A31A7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D864C4">
        <w:t xml:space="preserve"> FAST FOOD FINO jednostavno društvo s ograničenom odgovornošću za ugostiteljstvo i usluge,  Višnjevac, Eugena Kvaternika 3, MBS: 030174811, OIB: 20119271364.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47501A" w:rsidP="0047501A" w:rsidR="0047501A">
      <w:pPr>
        <w:jc w:val="both"/>
      </w:pPr>
    </w:p>
    <w:p w:rsidRDefault="00FA70D4" w:rsidP="0047501A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r w:rsidR="00D864C4">
        <w:t>12. prosinca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</w:t>
      </w:r>
      <w:r w:rsidR="00854628">
        <w:t>7</w:t>
      </w:r>
      <w:r w:rsidR="003A31A7">
        <w:t>-1</w:t>
      </w:r>
      <w:r w:rsidR="00FC4191">
        <w:t>7</w:t>
      </w:r>
      <w:r w:rsidR="003A31A7">
        <w:t>-</w:t>
      </w:r>
      <w:r w:rsidR="00D864C4">
        <w:t>6058 od 11. prosinca</w:t>
      </w:r>
      <w:r w:rsidR="00FC4191">
        <w:t xml:space="preserve"> 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854628">
        <w:t xml:space="preserve"> </w:t>
      </w:r>
      <w:r w:rsidR="00D864C4">
        <w:t xml:space="preserve"> FAST FOOD FINO jednostavno društvo s ograničenom odgovornošću za ugostiteljstvo i usluge,  Višnjevac, Eugena Kvaternika 3, MBS: 030174811, OIB: 20119271364.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D864C4">
        <w:t xml:space="preserve">13. prosinca </w:t>
      </w:r>
      <w:r w:rsidR="00FC4191">
        <w:t>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D864C4">
        <w:t>168</w:t>
      </w:r>
      <w:r w:rsidR="00685B11">
        <w:t>3</w:t>
      </w:r>
      <w:r w:rsidR="0093778C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685B11" w:rsidP="0041616A" w:rsidR="00685B11">
      <w:pPr>
        <w:ind w:firstLine="720"/>
        <w:jc w:val="both"/>
      </w:pPr>
    </w:p>
    <w:p w:rsidRDefault="00685B11" w:rsidP="0041616A" w:rsidR="00685B11">
      <w:pPr>
        <w:ind w:firstLine="720"/>
        <w:jc w:val="both"/>
      </w:pPr>
    </w:p>
    <w:p w:rsidRDefault="00D72678" w:rsidP="0047501A" w:rsidR="00D72678">
      <w:pPr>
        <w:jc w:val="both"/>
      </w:pPr>
    </w:p>
    <w:p w:rsidRDefault="0041616A" w:rsidP="003A31A7" w:rsidR="0041616A">
      <w:pPr>
        <w:ind w:firstLine="720"/>
        <w:jc w:val="center"/>
      </w:pPr>
      <w:r>
        <w:lastRenderedPageBreak/>
        <w:t>2</w:t>
      </w:r>
    </w:p>
    <w:p w:rsidRDefault="00685B11" w:rsidP="00685B11" w:rsidR="00685B11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1683/17-5</w:t>
      </w:r>
    </w:p>
    <w:p w:rsidRDefault="0047501A" w:rsidP="003A31A7" w:rsidR="0047501A">
      <w:pPr>
        <w:ind w:firstLine="720"/>
        <w:jc w:val="center"/>
        <w:rPr>
          <w:b/>
        </w:rPr>
      </w:pPr>
    </w:p>
    <w:p w:rsidRDefault="0041616A" w:rsidP="0041616A" w:rsidR="0041616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93778C">
        <w:t xml:space="preserve"> </w:t>
      </w:r>
      <w:r w:rsidR="00685B11">
        <w:t xml:space="preserve">27. prosinca </w:t>
      </w:r>
      <w:r w:rsidR="00FC4191">
        <w:t>2017</w:t>
      </w:r>
      <w:r w:rsidR="006E648B">
        <w:t xml:space="preserve">. godine, vjerovnik Republika </w:t>
      </w:r>
      <w:r w:rsidR="00685B11">
        <w:t xml:space="preserve">Hrvatska </w:t>
      </w:r>
      <w:r w:rsidR="0093778C">
        <w:t>za tražbinu Ministarstva</w:t>
      </w:r>
      <w:r w:rsidR="00FC4191">
        <w:t xml:space="preserve"> financija,</w:t>
      </w:r>
      <w:r w:rsidR="00685B11">
        <w:t xml:space="preserve"> Porezna uprava Područni ured Osijek</w:t>
      </w:r>
      <w:r w:rsidR="006E648B">
        <w:t xml:space="preserve"> zastupana po Županijskom</w:t>
      </w:r>
      <w:r w:rsidR="00D67A2E">
        <w:t xml:space="preserve"> državnom odvjetništvu u </w:t>
      </w:r>
      <w:r w:rsidR="0093778C">
        <w:t>Osijeku</w:t>
      </w:r>
      <w:r w:rsidR="006E648B">
        <w:t xml:space="preserve"> podnijela je prijedlog za otvaranjem stečajnog postupka nad dužnikom </w:t>
      </w:r>
      <w:r w:rsidR="00685B11">
        <w:t xml:space="preserve"> FAST FOOD FINO jednostavno društvo s ograničenom odgovornošću za ugostiteljstvo i usluge,  Višnjevac, Eugena Kvaternika 3, MBS: 030174811, OIB: 20119271364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  <w:r w:rsidR="0093778C">
        <w:rPr>
          <w:bCs/>
        </w:rPr>
        <w:t xml:space="preserve"> 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685B11">
        <w:rPr>
          <w:bCs/>
        </w:rPr>
        <w:t xml:space="preserve"> 11. siječanj 2018.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121BAF">
        <w:t>Stečajnog zakona).</w:t>
      </w:r>
    </w:p>
    <w:p w:rsidRDefault="0047501A" w:rsidP="00B75497" w:rsidR="0047501A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75497" w:rsidP="00B75497" w:rsidR="00B75497">
      <w:pPr>
        <w:numPr>
          <w:ilvl w:val="0"/>
          <w:numId w:val="2"/>
        </w:numPr>
        <w:jc w:val="both"/>
      </w:pPr>
      <w:r>
        <w:t>Predla</w:t>
      </w:r>
      <w:r w:rsidR="00F920FE">
        <w:t xml:space="preserve">gatelju – FINA Regionalni centar Osijek </w:t>
      </w:r>
    </w:p>
    <w:p w:rsidRDefault="0093778C" w:rsidP="00B75497" w:rsidR="00707959">
      <w:pPr>
        <w:numPr>
          <w:ilvl w:val="0"/>
          <w:numId w:val="2"/>
        </w:numPr>
        <w:jc w:val="both"/>
      </w:pPr>
      <w:r>
        <w:t>ŽDO Osijek</w:t>
      </w:r>
    </w:p>
    <w:p w:rsidRDefault="00B7064E" w:rsidP="00CD61D3" w:rsidR="0093778C">
      <w:pPr>
        <w:numPr>
          <w:ilvl w:val="0"/>
          <w:numId w:val="2"/>
        </w:numPr>
        <w:jc w:val="both"/>
      </w:pPr>
      <w:r>
        <w:t>Dužniku</w:t>
      </w:r>
      <w:r w:rsidR="00F920FE">
        <w:t xml:space="preserve"> </w:t>
      </w:r>
      <w:r w:rsidR="0089190C">
        <w:t xml:space="preserve">- </w:t>
      </w:r>
      <w:r w:rsidR="00685B11">
        <w:t xml:space="preserve"> FAST FOOD FINO j.d.o.o.,  Višnjevac, Eugena Kvaternika 3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93778C" w:rsidP="00E3332C" w:rsidR="00DE7EA8">
      <w:pPr>
        <w:numPr>
          <w:ilvl w:val="0"/>
          <w:numId w:val="2"/>
        </w:numPr>
        <w:jc w:val="both"/>
      </w:pPr>
      <w:r>
        <w:t xml:space="preserve">kal. </w:t>
      </w:r>
      <w:r w:rsidR="00685B11">
        <w:t>11/2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D55E4"/>
    <w:rsid w:val="000D5628"/>
    <w:rsid w:val="000E5C95"/>
    <w:rsid w:val="000E6E82"/>
    <w:rsid w:val="00121BAF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00F12"/>
    <w:rsid w:val="002132A8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5C18"/>
    <w:rsid w:val="00456233"/>
    <w:rsid w:val="004636D6"/>
    <w:rsid w:val="0047501A"/>
    <w:rsid w:val="004E65BC"/>
    <w:rsid w:val="005012E6"/>
    <w:rsid w:val="005200AB"/>
    <w:rsid w:val="005560F4"/>
    <w:rsid w:val="00571630"/>
    <w:rsid w:val="00583AE6"/>
    <w:rsid w:val="00590D1E"/>
    <w:rsid w:val="005C00F3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85B11"/>
    <w:rsid w:val="006E648B"/>
    <w:rsid w:val="006F0A36"/>
    <w:rsid w:val="00707959"/>
    <w:rsid w:val="00710662"/>
    <w:rsid w:val="00726845"/>
    <w:rsid w:val="007360A5"/>
    <w:rsid w:val="00752B41"/>
    <w:rsid w:val="0076496B"/>
    <w:rsid w:val="007C1C95"/>
    <w:rsid w:val="007C2112"/>
    <w:rsid w:val="007E4F5B"/>
    <w:rsid w:val="0083069C"/>
    <w:rsid w:val="00843FFA"/>
    <w:rsid w:val="00854628"/>
    <w:rsid w:val="0085567C"/>
    <w:rsid w:val="0089190C"/>
    <w:rsid w:val="008A49DF"/>
    <w:rsid w:val="008F656F"/>
    <w:rsid w:val="0093778C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72678"/>
    <w:rsid w:val="00D84AEC"/>
    <w:rsid w:val="00D864C4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918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St-1683/2017</izvorni_sadrzaj>
    <derivirana_varijabla naziv="DomainObject.Predmet.OznakaBroj_1">St-1683/2017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FAST FOOD FINO jednostavno društvo s ograničenom odgovornošću za ugostiteljstvo i usluge</izvorni_sadrzaj>
    <derivirana_varijabla naziv="DomainObject.Predmet.ProtustrankaFormated_1">  FAST FOOD FINO jednostavno društvo s ograničenom odgovornošću za ugostiteljstvo i usluge</derivirana_varijabla>
  </DomainObject.Predmet.ProtustrankaFormated>
  <DomainObject.Predmet.ProtustrankaFormatedOIB>
    <izvorni_sadrzaj>  FAST FOOD FINO jednostavno društvo s ograničenom odgovornošću za ugostiteljstvo i usluge, OIB 20119271364</izvorni_sadrzaj>
    <derivirana_varijabla naziv="DomainObject.Predmet.ProtustrankaFormatedOIB_1">  FAST FOOD FINO jednostavno društvo s ograničenom odgovornošću za ugostiteljstvo i usluge, OIB 20119271364</derivirana_varijabla>
  </DomainObject.Predmet.ProtustrankaFormatedOIB>
  <DomainObject.Predmet.ProtustrankaFormatedWithAdress>
    <izvorni_sadrzaj> FAST FOOD FINO jednostavno društvo s ograničenom odgovornošću za ugostiteljstvo i usluge, Eugena Kvaternika 3, 31220 Višnjevac</izvorni_sadrzaj>
    <derivirana_varijabla naziv="DomainObject.Predmet.ProtustrankaFormatedWithAdress_1"> FAST FOOD FINO jednostavno društvo s ograničenom odgovornošću za ugostiteljstvo i usluge, Eugena Kvaternika 3, 31220 Višnjevac</derivirana_varijabla>
  </DomainObject.Predmet.ProtustrankaFormatedWithAdress>
  <DomainObject.Predmet.ProtustrankaFormatedWithAdressOIB>
    <izvorni_sadrzaj> FAST FOOD FINO jednostavno društvo s ograničenom odgovornošću za ugostiteljstvo i usluge, OIB 20119271364, Eugena Kvaternika 3, 31220 Višnjevac</izvorni_sadrzaj>
    <derivirana_varijabla naziv="DomainObject.Predmet.ProtustrankaFormatedWithAdressOIB_1"> FAST FOOD FINO jednostavno društvo s ograničenom odgovornošću za ugostiteljstvo i usluge, OIB 20119271364, Eugena Kvaternika 3, 31220 Višnjevac</derivirana_varijabla>
  </DomainObject.Predmet.ProtustrankaFormatedWithAdressOIB>
  <DomainObject.Predmet.ProtustrankaWithAdress>
    <izvorni_sadrzaj>FAST FOOD FINO jednostavno društvo s ograničenom odgovornošću za ugostiteljstvo i usluge Eugena Kvaternika 3, 31220 Višnjevac</izvorni_sadrzaj>
    <derivirana_varijabla naziv="DomainObject.Predmet.ProtustrankaWithAdress_1">FAST FOOD FINO jednostavno društvo s ograničenom odgovornošću za ugostiteljstvo i usluge Eugena Kvaternika 3, 31220 Višnjevac</derivirana_varijabla>
  </DomainObject.Predmet.ProtustrankaWithAdress>
  <DomainObject.Predmet.ProtustrankaWithAdressOIB>
    <izvorni_sadrzaj>FAST FOOD FINO jednostavno društvo s ograničenom odgovornošću za ugostiteljstvo i usluge, OIB 20119271364, Eugena Kvaternika 3, 31220 Višnjevac</izvorni_sadrzaj>
    <derivirana_varijabla naziv="DomainObject.Predmet.ProtustrankaWithAdressOIB_1">FAST FOOD FINO jednostavno društvo s ograničenom odgovornošću za ugostiteljstvo i usluge, OIB 20119271364, Eugena Kvaternika 3, 31220 Višnjevac</derivirana_varijabla>
  </DomainObject.Predmet.ProtustrankaWithAdressOIB>
  <DomainObject.Predmet.ProtustrankaNazivFormated>
    <izvorni_sadrzaj>FAST FOOD FINO jednostavno društvo s ograničenom odgovornošću za ugostiteljstvo i usluge</izvorni_sadrzaj>
    <derivirana_varijabla naziv="DomainObject.Predmet.ProtustrankaNazivFormated_1">FAST FOOD FINO jednostavno društvo s ograničenom odgovornošću za ugostiteljstvo i usluge</derivirana_varijabla>
  </DomainObject.Predmet.ProtustrankaNazivFormated>
  <DomainObject.Predmet.ProtustrankaNazivFormatedOIB>
    <izvorni_sadrzaj>FAST FOOD FINO jednostavno društvo s ograničenom odgovornošću za ugostiteljstvo i usluge, OIB 20119271364</izvorni_sadrzaj>
    <derivirana_varijabla naziv="DomainObject.Predmet.ProtustrankaNazivFormatedOIB_1">FAST FOOD FINO jednostavno društvo s ograničenom odgovornošću za ugostiteljstvo i usluge, OIB 20119271364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FAST FOOD FINO jednostavno društvo s ograničenom odgovornošću za ugostiteljstvo i usluge</item>
    </izvorni_sadrzaj>
    <derivirana_varijabla naziv="DomainObject.Predmet.ProtuStrankaListFormated_1">
      <item>FAST FOOD FINO jednostavno društvo s ograničenom odgovornošću za ugostiteljstvo i usluge</item>
    </derivirana_varijabla>
  </DomainObject.Predmet.ProtuStrankaListFormated>
  <DomainObject.Predmet.ProtuStrankaListFormatedOIB>
    <izvorni_sadrzaj>
      <item>FAST FOOD FINO jednostavno društvo s ograničenom odgovornošću za ugostiteljstvo i usluge, OIB 20119271364</item>
    </izvorni_sadrzaj>
    <derivirana_varijabla naziv="DomainObject.Predmet.ProtuStrankaListFormatedOIB_1">
      <item>FAST FOOD FINO jednostavno društvo s ograničenom odgovornošću za ugostiteljstvo i usluge, OIB 20119271364</item>
    </derivirana_varijabla>
  </DomainObject.Predmet.ProtuStrankaListFormatedOIB>
  <DomainObject.Predmet.ProtuStrankaListFormatedWithAdress>
    <izvorni_sadrzaj>
      <item>FAST FOOD FINO jednostavno društvo s ograničenom odgovornošću za ugostiteljstvo i usluge, Eugena Kvaternika 3, 31220 Višnjevac</item>
    </izvorni_sadrzaj>
    <derivirana_varijabla naziv="DomainObject.Predmet.ProtuStrankaListFormatedWithAdress_1">
      <item>FAST FOOD FINO jednostavno društvo s ograničenom odgovornošću za ugostiteljstvo i usluge, Eugena Kvaternika 3, 31220 Višnjevac</item>
    </derivirana_varijabla>
  </DomainObject.Predmet.ProtuStrankaListFormatedWithAdress>
  <DomainObject.Predmet.ProtuStrankaListFormatedWithAdressOIB>
    <izvorni_sadrzaj>
      <item>FAST FOOD FINO jednostavno društvo s ograničenom odgovornošću za ugostiteljstvo i usluge, OIB 20119271364, Eugena Kvaternika 3, 31220 Višnjevac</item>
    </izvorni_sadrzaj>
    <derivirana_varijabla naziv="DomainObject.Predmet.ProtuStrankaListFormatedWithAdressOIB_1">
      <item>FAST FOOD FINO jednostavno društvo s ograničenom odgovornošću za ugostiteljstvo i usluge, OIB 20119271364, Eugena Kvaternika 3, 31220 Višnjevac</item>
    </derivirana_varijabla>
  </DomainObject.Predmet.ProtuStrankaListFormatedWithAdressOIB>
  <DomainObject.Predmet.ProtuStrankaListNazivFormated>
    <izvorni_sadrzaj>
      <item>FAST FOOD FINO jednostavno društvo s ograničenom odgovornošću za ugostiteljstvo i usluge</item>
    </izvorni_sadrzaj>
    <derivirana_varijabla naziv="DomainObject.Predmet.ProtuStrankaListNazivFormated_1">
      <item>FAST FOOD FINO jednostavno društvo s ograničenom odgovornošću za ugostiteljstvo i usluge</item>
    </derivirana_varijabla>
  </DomainObject.Predmet.ProtuStrankaListNazivFormated>
  <DomainObject.Predmet.ProtuStrankaListNazivFormatedOIB>
    <izvorni_sadrzaj>
      <item>FAST FOOD FINO jednostavno društvo s ograničenom odgovornošću za ugostiteljstvo i usluge, OIB 20119271364</item>
    </izvorni_sadrzaj>
    <derivirana_varijabla naziv="DomainObject.Predmet.ProtuStrankaListNazivFormatedOIB_1">
      <item>FAST FOOD FINO jednostavno društvo s ograničenom odgovornošću za ugostiteljstvo i usluge, OIB 20119271364</item>
    </derivirana_varijabla>
  </DomainObject.Predmet.ProtuStrankaListNazivFormatedOIB>
  <DomainObject.Predmet.OstaliListFormated>
    <izvorni_sadrzaj>
      <item>Krešimir Pejić</item>
    </izvorni_sadrzaj>
    <derivirana_varijabla naziv="DomainObject.Predmet.OstaliListFormated_1">
      <item>Krešimir Pejić</item>
    </derivirana_varijabla>
  </DomainObject.Predmet.OstaliListFormated>
  <DomainObject.Predmet.OstaliListFormatedOIB>
    <izvorni_sadrzaj>
      <item>Krešimir Pejić, OIB 67734084119</item>
    </izvorni_sadrzaj>
    <derivirana_varijabla naziv="DomainObject.Predmet.OstaliListFormatedOIB_1">
      <item>Krešimir Pejić, OIB 67734084119</item>
    </derivirana_varijabla>
  </DomainObject.Predmet.OstaliListFormatedOIB>
  <DomainObject.Predmet.OstaliListFormatedWithAdress>
    <izvorni_sadrzaj>
      <item>Krešimir Pejić, Eugena Kvaternika 3, 31220 Višnjevac</item>
    </izvorni_sadrzaj>
    <derivirana_varijabla naziv="DomainObject.Predmet.OstaliListFormatedWithAdress_1">
      <item>Krešimir Pejić, Eugena Kvaternika 3, 31220 Višnjevac</item>
    </derivirana_varijabla>
  </DomainObject.Predmet.OstaliListFormatedWithAdress>
  <DomainObject.Predmet.OstaliListFormatedWithAdressOIB>
    <izvorni_sadrzaj>
      <item>Krešimir Pejić, OIB 67734084119, Eugena Kvaternika 3, 31220 Višnjevac</item>
    </izvorni_sadrzaj>
    <derivirana_varijabla naziv="DomainObject.Predmet.OstaliListFormatedWithAdressOIB_1">
      <item>Krešimir Pejić, OIB 67734084119, Eugena Kvaternika 3, 31220 Višnjevac</item>
    </derivirana_varijabla>
  </DomainObject.Predmet.OstaliListFormatedWithAdressOIB>
  <DomainObject.Predmet.OstaliListNazivFormated>
    <izvorni_sadrzaj>
      <item>Krešimir Pejić</item>
    </izvorni_sadrzaj>
    <derivirana_varijabla naziv="DomainObject.Predmet.OstaliListNazivFormated_1">
      <item>Krešimir Pejić</item>
    </derivirana_varijabla>
  </DomainObject.Predmet.OstaliListNazivFormated>
  <DomainObject.Predmet.OstaliListNazivFormatedOIB>
    <izvorni_sadrzaj>
      <item>Krešimir Pejić, OIB 67734084119</item>
    </izvorni_sadrzaj>
    <derivirana_varijabla naziv="DomainObject.Predmet.OstaliListNazivFormatedOIB_1">
      <item>Krešimir Pejić, OIB 67734084119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FAST FOOD FINO jednostavno društvo s ograničenom odgovornošću za ugostiteljstvo i usluge</izvorni_sadrzaj>
    <derivirana_varijabla naziv="DomainObject.Predmet.ProtustrankaIDrugi_1">FAST FOOD FINO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FAST FOOD FINO jednostavno društvo s ograničenom odgovornošću za ugostiteljstvo i usluge, OIB 20119271364, Eugena Kvaternika 3, 31220 Višnjevac</izvorni_sadrzaj>
    <derivirana_varijabla naziv="DomainObject.Predmet.ProtustrankaIDrugiAdressOIB_1">FAST FOOD FINO jednostavno društvo s ograničenom odgovornošću za ugostiteljstvo i usluge, OIB 20119271364, Eugena Kvaternika 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FAST FOOD FINO jednostavno društvo s ograničenom odgovornošću za ugostiteljstvo i usluge</item>
      <item>Krešimir Pejić</item>
    </izvorni_sadrzaj>
    <derivirana_varijabla naziv="DomainObject.Predmet.SudioniciListNaziv_1">
      <item>FINA RC OSIJEK</item>
      <item>FAST FOOD FINO jednostavno društvo s ograničenom odgovornošću za ugostiteljstvo i usluge</item>
      <item>Krešimir Pejić</item>
    </derivirana_varijabla>
  </DomainObject.Predmet.SudioniciListNaziv>
  <DomainObject.Predmet.SudioniciListAdressOIB>
    <izvorni_sadrzaj>
      <item>FINA RC OSIJEK, OIB 85821130368</item>
      <item>FAST FOOD FINO jednostavno društvo s ograničenom odgovornošću za ugostiteljstvo i usluge, OIB 20119271364, Eugena Kvaternika 3,31220 Višnjevac</item>
      <item>Krešimir Pejić, OIB 67734084119, Eugena Kvaternika 3,31220 Višnjevac</item>
    </izvorni_sadrzaj>
    <derivirana_varijabla naziv="DomainObject.Predmet.SudioniciListAdressOIB_1">
      <item>FINA RC OSIJEK, OIB 85821130368</item>
      <item>FAST FOOD FINO jednostavno društvo s ograničenom odgovornošću za ugostiteljstvo i usluge, OIB 20119271364, Eugena Kvaternika 3,31220 Višnjevac</item>
      <item>Krešimir Pejić, OIB 67734084119, Eugena Kvaternika 3,31220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20119271364</item>
      <item>, OIB 67734084119</item>
    </izvorni_sadrzaj>
    <derivirana_varijabla naziv="DomainObject.Predmet.SudioniciListNazivOIB_1">
      <item>, OIB 85821130368</item>
      <item>, OIB 20119271364</item>
      <item>, OIB 67734084119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DBC80-BBE2-44E9-8CB4-5C0B3C98E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2814</properties:Characters>
  <properties:Lines>88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2018-01-11T10:40:00Z</dcterms:created>
  <dc:creator>mkocijan</dc:creator>
  <cp:lastModifiedBy>Maja Kocijan</cp:lastModifiedBy>
  <cp:lastPrinted>2018-01-11T10:45:00Z</cp:lastPrinted>
  <dcterms:modified xmlns:xsi="http://www.w3.org/2001/XMLSchema-instance" xsi:type="dcterms:W3CDTF">2018-01-11T10:47:00Z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