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fbea" w14:paraId="97efbea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</w:t>
      </w:r>
      <w:r w:rsidR="00F64A92">
        <w:rPr>
          <w:color w:val="000000"/>
        </w:rPr>
        <w:t xml:space="preserve">           </w:t>
      </w:r>
      <w:r w:rsidR="00C20B4E" w:rsidRPr="00020363">
        <w:rPr>
          <w:color w:val="000000"/>
        </w:rPr>
        <w:t xml:space="preserve">  </w:t>
      </w:r>
      <w:r w:rsidR="00C20B4E" w:rsidRPr="001E1CB5">
        <w:rPr>
          <w:b/>
          <w:color w:val="000000"/>
        </w:rPr>
        <w:t>Broj: 1/St-</w:t>
      </w:r>
      <w:r w:rsidR="00215519">
        <w:rPr>
          <w:b/>
          <w:color w:val="000000"/>
        </w:rPr>
        <w:t>37/2011-314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9B3F96" w:rsidR="00596C61">
      <w:pPr>
        <w:ind w:right="-142"/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</w:t>
      </w:r>
      <w:r w:rsidR="00215519">
        <w:t xml:space="preserve">nastavljenom </w:t>
      </w:r>
      <w:r w:rsidR="001E1CB5">
        <w:rPr>
          <w:color w:val="000000"/>
        </w:rPr>
        <w:t xml:space="preserve">postupku radi naknadne diobe 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</w:t>
      </w:r>
      <w:proofErr w:type="spellStart"/>
      <w:r w:rsidR="00215519">
        <w:rPr>
          <w:color w:val="000000"/>
        </w:rPr>
        <w:t>Košarevac</w:t>
      </w:r>
      <w:proofErr w:type="spellEnd"/>
      <w:r w:rsidR="00215519">
        <w:rPr>
          <w:color w:val="000000"/>
        </w:rPr>
        <w:t xml:space="preserve"> 1, OIB 12006668158</w:t>
      </w:r>
      <w:r w:rsidR="00976A56">
        <w:t xml:space="preserve">,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215519">
        <w:t>2</w:t>
      </w:r>
      <w:r w:rsidR="005F1475">
        <w:t>6</w:t>
      </w:r>
      <w:r w:rsidR="001E1CB5">
        <w:t>.travnja</w:t>
      </w:r>
      <w:r w:rsidR="00C20B4E">
        <w:t xml:space="preserve"> 2018</w:t>
      </w:r>
      <w:r w:rsidR="009663CA">
        <w:t>.g.</w:t>
      </w:r>
    </w:p>
    <w:p w:rsidRDefault="00A23C9F" w:rsidR="00A23C9F"/>
    <w:p w:rsidRDefault="00F54A3A" w:rsidR="00F54A3A"/>
    <w:p w:rsidRDefault="009663CA" w:rsidP="004519BF" w:rsidR="00A23C9F">
      <w:pPr>
        <w:jc w:val="center"/>
      </w:pPr>
      <w:r w:rsidRPr="00A23C9F">
        <w:t>r i j e š i o    j e</w:t>
      </w:r>
    </w:p>
    <w:p w:rsidRDefault="00F54A3A" w:rsidP="004519BF" w:rsidR="00F54A3A">
      <w:pPr>
        <w:jc w:val="center"/>
      </w:pPr>
    </w:p>
    <w:p w:rsidRDefault="0084730D" w:rsidP="0084730D" w:rsidR="0084730D">
      <w:pPr>
        <w:ind w:left="360"/>
      </w:pPr>
    </w:p>
    <w:p w:rsidRDefault="00291688" w:rsidP="009B3F96" w:rsidR="009B3F96">
      <w:pPr>
        <w:ind w:right="-284" w:left="360"/>
        <w:rPr>
          <w:color w:val="000000"/>
        </w:rPr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215519" w:rsidRPr="00215519">
        <w:rPr>
          <w:b/>
        </w:rPr>
        <w:t>ZRINI KRAJINI, OIB 47157853230, Slavonski Brod, Sv. Lovre 97a</w:t>
      </w:r>
      <w:r w:rsidR="00215519">
        <w:t>,</w:t>
      </w:r>
      <w:r>
        <w:t xml:space="preserve"> </w:t>
      </w:r>
      <w:r w:rsidR="00DA6440" w:rsidRPr="00572D74">
        <w:rPr>
          <w:b/>
        </w:rPr>
        <w:t>dosuđuje se</w:t>
      </w:r>
      <w:r w:rsidR="00DA6440">
        <w:t xml:space="preserve"> </w:t>
      </w:r>
      <w:r w:rsidR="009A2A22">
        <w:t xml:space="preserve">dio imovine </w:t>
      </w:r>
      <w:r w:rsidR="00931567">
        <w:t xml:space="preserve">vlasništva </w:t>
      </w:r>
      <w:r w:rsidR="00931567">
        <w:rPr>
          <w:color w:val="000000"/>
        </w:rPr>
        <w:t xml:space="preserve">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</w:t>
      </w:r>
      <w:proofErr w:type="spellStart"/>
      <w:r w:rsidR="00215519">
        <w:rPr>
          <w:color w:val="000000"/>
        </w:rPr>
        <w:t>Košarevac</w:t>
      </w:r>
      <w:proofErr w:type="spellEnd"/>
      <w:r w:rsidR="00215519">
        <w:rPr>
          <w:color w:val="000000"/>
        </w:rPr>
        <w:t xml:space="preserve"> 1, OIB 12006668158 </w:t>
      </w:r>
      <w:r w:rsidR="00931567">
        <w:rPr>
          <w:color w:val="000000"/>
        </w:rPr>
        <w:t>i to:</w:t>
      </w:r>
    </w:p>
    <w:p w:rsidRDefault="00572D74" w:rsidP="009B3F96" w:rsidR="00572D74">
      <w:pPr>
        <w:ind w:right="-284" w:left="360"/>
        <w:rPr>
          <w:color w:val="000000"/>
        </w:rPr>
      </w:pPr>
    </w:p>
    <w:p w:rsidRDefault="00931567" w:rsidP="00931567" w:rsidR="00215519">
      <w:pPr>
        <w:ind w:left="360"/>
      </w:pPr>
      <w:r>
        <w:t xml:space="preserve"> nekretnina označena sa kč.br. </w:t>
      </w:r>
      <w:r w:rsidR="00215519">
        <w:t>6410/1</w:t>
      </w:r>
      <w:r>
        <w:t xml:space="preserve">, </w:t>
      </w:r>
      <w:r w:rsidR="00215519">
        <w:t xml:space="preserve">oranica </w:t>
      </w:r>
      <w:proofErr w:type="spellStart"/>
      <w:r w:rsidR="00215519">
        <w:t>Bjeliš</w:t>
      </w:r>
      <w:proofErr w:type="spellEnd"/>
      <w:r w:rsidR="00215519">
        <w:t>, ukupne površine 20448 m2,</w:t>
      </w:r>
    </w:p>
    <w:p w:rsidRDefault="00215519" w:rsidP="00931567" w:rsidR="00215519">
      <w:pPr>
        <w:ind w:left="360"/>
      </w:pPr>
      <w:r>
        <w:t xml:space="preserve"> nekretnina označena sa kč.br. 6419/2, oranica </w:t>
      </w:r>
      <w:proofErr w:type="spellStart"/>
      <w:r>
        <w:t>Bjeliš</w:t>
      </w:r>
      <w:proofErr w:type="spellEnd"/>
      <w:r>
        <w:t>, ukupne površine 8640 m2,</w:t>
      </w:r>
    </w:p>
    <w:p w:rsidRDefault="00215519" w:rsidP="00931567" w:rsidR="00931567">
      <w:pPr>
        <w:ind w:left="360"/>
      </w:pPr>
      <w:r>
        <w:t>obje upisane</w:t>
      </w:r>
      <w:r w:rsidR="00931567">
        <w:t xml:space="preserve"> u </w:t>
      </w:r>
      <w:proofErr w:type="spellStart"/>
      <w:r w:rsidR="00931567">
        <w:t>zk.ul</w:t>
      </w:r>
      <w:proofErr w:type="spellEnd"/>
      <w:r w:rsidR="00931567">
        <w:t xml:space="preserve">. </w:t>
      </w:r>
      <w:r>
        <w:t>12618</w:t>
      </w:r>
      <w:r w:rsidR="00931567">
        <w:t xml:space="preserve"> k.o. </w:t>
      </w:r>
      <w:r>
        <w:t>Slavonski Brod</w:t>
      </w:r>
      <w:r w:rsidR="009B3F96">
        <w:t>.</w:t>
      </w:r>
    </w:p>
    <w:p w:rsidRDefault="00931567" w:rsidP="00931567" w:rsidR="00931567">
      <w:pPr>
        <w:ind w:left="360"/>
      </w:pPr>
    </w:p>
    <w:p w:rsidRDefault="0041286C" w:rsidP="00572D74" w:rsidR="00572D74">
      <w:pPr>
        <w:jc w:val="both"/>
      </w:pPr>
      <w:r>
        <w:tab/>
      </w:r>
      <w:r w:rsidRPr="007C79B0">
        <w:rPr>
          <w:b/>
        </w:rPr>
        <w:t>II –</w:t>
      </w:r>
      <w:r w:rsidR="007F0608">
        <w:rPr>
          <w:b/>
        </w:rPr>
        <w:t xml:space="preserve"> </w:t>
      </w:r>
      <w:r w:rsidR="007F0608" w:rsidRPr="007F0608">
        <w:t>K</w:t>
      </w:r>
      <w:r w:rsidR="005D67E3" w:rsidRPr="007F0608">
        <w:t>upac</w:t>
      </w:r>
      <w:r w:rsidR="005D67E3">
        <w:t xml:space="preserve"> </w:t>
      </w:r>
      <w:r w:rsidR="00572D74">
        <w:rPr>
          <w:b/>
        </w:rPr>
        <w:t>ZRINO KRAJINA</w:t>
      </w:r>
      <w:r w:rsidR="00572D74" w:rsidRPr="00215519">
        <w:rPr>
          <w:b/>
        </w:rPr>
        <w:t>, OIB 47157853230, Slavonski Brod, Sv. Lovre 97a</w:t>
      </w:r>
      <w:r w:rsidR="00C20B4E">
        <w:t>,</w:t>
      </w:r>
      <w:r w:rsidR="00931567">
        <w:t xml:space="preserve"> </w:t>
      </w:r>
      <w:r w:rsidR="00572D74">
        <w:t xml:space="preserve">dužan je uplatiti </w:t>
      </w:r>
      <w:proofErr w:type="spellStart"/>
      <w:r w:rsidR="00572D74">
        <w:t>kupovnine</w:t>
      </w:r>
      <w:proofErr w:type="spellEnd"/>
      <w:r w:rsidR="00572D74">
        <w:t xml:space="preserve"> u iznosima od po </w:t>
      </w:r>
      <w:r w:rsidR="00572D74" w:rsidRPr="00572D74">
        <w:rPr>
          <w:b/>
        </w:rPr>
        <w:t>36.900,00 kn</w:t>
      </w:r>
      <w:r w:rsidR="00572D74">
        <w:rPr>
          <w:b/>
        </w:rPr>
        <w:t xml:space="preserve"> </w:t>
      </w:r>
      <w:r w:rsidR="00572D74" w:rsidRPr="00572D74">
        <w:t>i</w:t>
      </w:r>
      <w:r w:rsidR="00572D74">
        <w:t xml:space="preserve"> </w:t>
      </w:r>
      <w:r w:rsidR="00572D74" w:rsidRPr="00572D74">
        <w:rPr>
          <w:b/>
        </w:rPr>
        <w:t>15.800,00 kn</w:t>
      </w:r>
      <w:r w:rsidR="00572D74">
        <w:t xml:space="preserve">, odnosno ukupno </w:t>
      </w:r>
      <w:r w:rsidR="00572D74" w:rsidRPr="00572D74">
        <w:rPr>
          <w:b/>
        </w:rPr>
        <w:t>52.700,00 kn</w:t>
      </w:r>
      <w:r w:rsidR="00572D74">
        <w:t>, umanjeno za uplaćene jamčevine (</w:t>
      </w:r>
      <w:r w:rsidR="005F1475">
        <w:t>5.235,80</w:t>
      </w:r>
      <w:r w:rsidR="00572D74">
        <w:t xml:space="preserve"> kn), u roku od 30 dana, računajući od dana zaključenja javne dražbe (</w:t>
      </w:r>
      <w:r w:rsidR="007649C7">
        <w:t>20.04</w:t>
      </w:r>
      <w:r w:rsidR="00572D74">
        <w:t>.2018.g.)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649C7">
        <w:rPr>
          <w:b/>
        </w:rPr>
        <w:t>37</w:t>
      </w:r>
      <w:r w:rsidR="007C79B0">
        <w:t>-</w:t>
      </w:r>
      <w:r w:rsidR="007F0608">
        <w:t>2011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 xml:space="preserve">. </w:t>
      </w:r>
    </w:p>
    <w:p w:rsidRDefault="00664C6A" w:rsidP="0005159F" w:rsidR="00664C6A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649C7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</w:t>
      </w:r>
      <w:proofErr w:type="spellStart"/>
      <w:r w:rsidR="007649C7">
        <w:t>Zrini</w:t>
      </w:r>
      <w:proofErr w:type="spellEnd"/>
      <w:r w:rsidR="007649C7">
        <w:t xml:space="preserve"> Krajini iz Slavonskog Broda, Sv. Lovre 97a, OIB </w:t>
      </w:r>
      <w:r w:rsidR="007649C7" w:rsidRPr="007649C7">
        <w:t>47157853230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</w:t>
      </w:r>
      <w:r w:rsidR="00050D5E">
        <w:t>kupac izvrši uplatu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772D9" w:rsidP="00050D5E" w:rsidR="002772D9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9F1FEF" w:rsidR="009F1FEF">
      <w:pPr>
        <w:ind w:firstLine="708"/>
        <w:jc w:val="right"/>
        <w:rPr>
          <w:b/>
          <w:color w:val="000000"/>
        </w:rPr>
      </w:pPr>
      <w:r w:rsidRPr="001E1CB5">
        <w:rPr>
          <w:b/>
          <w:color w:val="000000"/>
        </w:rPr>
        <w:t>Broj: 1/St-</w:t>
      </w:r>
      <w:r>
        <w:rPr>
          <w:b/>
          <w:color w:val="000000"/>
        </w:rPr>
        <w:t>37/2011-314</w:t>
      </w:r>
    </w:p>
    <w:p w:rsidRDefault="009F1FEF" w:rsidP="009F1FEF" w:rsidR="009F1FEF">
      <w:pPr>
        <w:ind w:firstLine="708"/>
        <w:jc w:val="right"/>
        <w:rPr>
          <w:b/>
          <w:color w:val="000000"/>
        </w:rPr>
      </w:pPr>
    </w:p>
    <w:p w:rsidRDefault="009F1FEF" w:rsidP="009F1FEF" w:rsidR="009F1FEF">
      <w:pPr>
        <w:ind w:firstLine="708"/>
        <w:jc w:val="right"/>
        <w:rPr>
          <w:b/>
        </w:rPr>
      </w:pPr>
    </w:p>
    <w:p w:rsidRDefault="00291688" w:rsidP="003F14E4" w:rsidR="00AB0EB0">
      <w:pPr>
        <w:ind w:firstLine="360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F64A92" w:rsidP="00F64A92" w:rsidR="00F64A92">
      <w:pPr>
        <w:ind w:left="720"/>
        <w:jc w:val="both"/>
      </w:pPr>
    </w:p>
    <w:p w:rsidRDefault="007649C7" w:rsidP="00291688" w:rsidR="00291688">
      <w:pPr>
        <w:numPr>
          <w:ilvl w:val="0"/>
          <w:numId w:val="10"/>
        </w:numPr>
        <w:jc w:val="both"/>
      </w:pPr>
      <w:r>
        <w:t xml:space="preserve">zabilježba prijenosa prava vlasništva radi osiguranja potraživanja vjerovnika Croatia osiguranje d.d. Zagreb, Filijala </w:t>
      </w:r>
      <w:proofErr w:type="spellStart"/>
      <w:r>
        <w:t>Slav.Brod</w:t>
      </w:r>
      <w:proofErr w:type="spellEnd"/>
      <w:r>
        <w:t xml:space="preserve"> u iznosu od 10.518.260,76 kn s imena i vlasništva stečajnog dužnika, upisano pod br. Z-2695/02 od 20.05.2002.g.</w:t>
      </w:r>
    </w:p>
    <w:p w:rsidRDefault="00B011C2" w:rsidP="00444CB3" w:rsidR="00715BD7">
      <w:pPr>
        <w:numPr>
          <w:ilvl w:val="0"/>
          <w:numId w:val="10"/>
        </w:numPr>
        <w:jc w:val="both"/>
      </w:pPr>
      <w:r>
        <w:t xml:space="preserve">zabilježba </w:t>
      </w:r>
      <w:r w:rsidR="00715BD7">
        <w:t>rješenja ovog suda o otvaranju stečajnog postupka nad dužnikom br. St-325/03-208 od 01.03.2005.g., upisana pod br. Z-1561/04</w:t>
      </w:r>
    </w:p>
    <w:p w:rsidRDefault="00715BD7" w:rsidP="00444CB3" w:rsidR="00444CB3">
      <w:pPr>
        <w:numPr>
          <w:ilvl w:val="0"/>
          <w:numId w:val="10"/>
        </w:numPr>
        <w:jc w:val="both"/>
      </w:pPr>
      <w:r>
        <w:t xml:space="preserve">zabilježba </w:t>
      </w:r>
      <w:r w:rsidR="00B011C2">
        <w:t>rješenja ovog suda</w:t>
      </w:r>
      <w:r w:rsidR="00291688">
        <w:t xml:space="preserve"> o prodaji nekretnina </w:t>
      </w:r>
      <w:r w:rsidR="00930B02">
        <w:t>u stečajnom postupku br. St-</w:t>
      </w:r>
      <w:r w:rsidR="003A2CD7">
        <w:t xml:space="preserve">325/2003-1153 </w:t>
      </w:r>
      <w:r w:rsidR="00930B02">
        <w:t xml:space="preserve">od </w:t>
      </w:r>
      <w:r w:rsidR="003A2CD7">
        <w:t>22.11.2010.</w:t>
      </w:r>
      <w:r w:rsidR="00930B02">
        <w:t>g.</w:t>
      </w:r>
      <w:r w:rsidR="00291688">
        <w:t>, upisana pod br. Z-</w:t>
      </w:r>
      <w:r w:rsidR="003A2CD7">
        <w:t>8764/10</w:t>
      </w:r>
      <w:r w:rsidR="00930B02">
        <w:t xml:space="preserve"> od </w:t>
      </w:r>
      <w:r w:rsidR="00DC038A">
        <w:t>23.11.2010</w:t>
      </w:r>
      <w:r w:rsidR="00930B02">
        <w:t>.g.</w:t>
      </w:r>
    </w:p>
    <w:p w:rsidRDefault="00C06255" w:rsidP="00444CB3" w:rsidR="00C06255">
      <w:pPr>
        <w:ind w:left="720"/>
      </w:pPr>
    </w:p>
    <w:p w:rsidRDefault="003F14E4" w:rsidP="003F14E4" w:rsidR="003F14E4">
      <w:pPr>
        <w:ind w:firstLine="708"/>
        <w:jc w:val="both"/>
      </w:pPr>
      <w:r w:rsidRPr="002772D9">
        <w:rPr>
          <w:b/>
        </w:rPr>
        <w:t>IV</w:t>
      </w:r>
      <w:r>
        <w:t xml:space="preserve"> – Ovo rješenje objavljuje se na mrežnoj stranici e-Oglasna ploča suda, radi dostave svim sudionicima u postupku, a dostava se smatra obavljenom istekom osmog dana od dana objave.</w:t>
      </w:r>
    </w:p>
    <w:p w:rsidRDefault="008624AB" w:rsidP="00444CB3" w:rsidR="008624AB">
      <w:pPr>
        <w:ind w:left="720"/>
      </w:pPr>
    </w:p>
    <w:p w:rsidRDefault="00F54A3A" w:rsidP="00444CB3" w:rsidR="00F54A3A">
      <w:pPr>
        <w:ind w:left="720"/>
      </w:pPr>
    </w:p>
    <w:p w:rsidRDefault="00F54A3A" w:rsidP="00444CB3" w:rsidR="00F54A3A">
      <w:pPr>
        <w:ind w:left="720"/>
      </w:pPr>
    </w:p>
    <w:p w:rsidRDefault="009663CA" w:rsidP="009663CA" w:rsidR="008624AB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F54A3A" w:rsidR="00F54A3A"/>
    <w:p w:rsidRDefault="00F54A3A" w:rsidR="00F54A3A"/>
    <w:p w:rsidRDefault="009663CA" w:rsidP="007B6874" w:rsidR="00B21442">
      <w:pPr>
        <w:jc w:val="both"/>
      </w:pPr>
      <w:r>
        <w:tab/>
      </w:r>
      <w:r w:rsidR="00B21442">
        <w:t>Nakon zaključenja stečajnog postupka nad dužnikom JASINJE d.d. u stečaju Slavonski Brod</w:t>
      </w:r>
      <w:r w:rsidR="00954C06">
        <w:t xml:space="preserve"> i brisanja dužnika iz sudskog registra</w:t>
      </w:r>
      <w:r w:rsidR="00B21442">
        <w:t>, odlučeno je nastaviti prodaju uz odgovarajuću primjenu propisa o ovrsi, nekretnina označenih u točki I ovog rješenja</w:t>
      </w:r>
      <w:r w:rsidR="00B87516">
        <w:t>, a za korist stečajne mase iza brisanog dužnika, koja je upisana u sudski registar pod nazivom "stečajna masa iza JASINJE d.d. u stečaju Slavonski Brod, Trg pobjede 16/I, OIB 85671530059"</w:t>
      </w:r>
      <w:r w:rsidR="00954C06">
        <w:t>.</w:t>
      </w:r>
    </w:p>
    <w:p w:rsidRDefault="00FA5514" w:rsidP="007B6874" w:rsidR="00FA5514">
      <w:pPr>
        <w:jc w:val="both"/>
      </w:pPr>
    </w:p>
    <w:p w:rsidRDefault="006D2442" w:rsidP="007B6874" w:rsidR="00FA5514">
      <w:pPr>
        <w:jc w:val="both"/>
      </w:pPr>
      <w:r>
        <w:tab/>
        <w:t xml:space="preserve">Na četrnaestom ročištu za javnu dražbu </w:t>
      </w:r>
      <w:r w:rsidR="00FA5514">
        <w:t>održanom dana 20.travnja 2018.g., u odnosu n</w:t>
      </w:r>
      <w:r>
        <w:t xml:space="preserve">a nekretninu označenu sa kč.br. 6410/1, upisanu u </w:t>
      </w:r>
      <w:proofErr w:type="spellStart"/>
      <w:r>
        <w:t>zk.ul</w:t>
      </w:r>
      <w:proofErr w:type="spellEnd"/>
      <w:r>
        <w:t>. 12618 k.o. Slavonski Brod</w:t>
      </w:r>
      <w:r w:rsidR="00FA5514">
        <w:t xml:space="preserve">, ponudu je dao </w:t>
      </w:r>
      <w:proofErr w:type="spellStart"/>
      <w:r w:rsidR="00FA5514">
        <w:t>Zrino</w:t>
      </w:r>
      <w:proofErr w:type="spellEnd"/>
      <w:r w:rsidR="00FA5514">
        <w:t xml:space="preserve"> Krajina iz Slavonskog Broda kao jedini ponuditelj</w:t>
      </w:r>
      <w:r w:rsidR="00DF25C7">
        <w:t xml:space="preserve">, u iznosu 36.900,00 kn, a u </w:t>
      </w:r>
      <w:r w:rsidR="00FA5514">
        <w:t xml:space="preserve"> odnosu na nekretninu označenu sa kč.br. </w:t>
      </w:r>
      <w:r w:rsidR="00DF25C7">
        <w:t>6419/2</w:t>
      </w:r>
      <w:r w:rsidR="00FA5514">
        <w:t xml:space="preserve"> , upisanu u </w:t>
      </w:r>
      <w:r w:rsidR="00DF25C7">
        <w:t xml:space="preserve">isti </w:t>
      </w:r>
      <w:proofErr w:type="spellStart"/>
      <w:r w:rsidR="00FA5514">
        <w:t>zk.ul</w:t>
      </w:r>
      <w:proofErr w:type="spellEnd"/>
      <w:r w:rsidR="00FA5514">
        <w:t xml:space="preserve">. </w:t>
      </w:r>
      <w:r w:rsidR="00DF25C7">
        <w:t>ponudu je pored Zrine Krajine</w:t>
      </w:r>
      <w:r w:rsidR="007023EC">
        <w:t xml:space="preserve"> u iznosu od 15.8</w:t>
      </w:r>
      <w:r w:rsidR="00BA5AF4">
        <w:t>00,00 kn</w:t>
      </w:r>
      <w:r w:rsidR="00DF25C7">
        <w:t xml:space="preserve">, dao i ponuditelj Dubravko </w:t>
      </w:r>
      <w:proofErr w:type="spellStart"/>
      <w:r w:rsidR="00DF25C7">
        <w:t>Čelebija</w:t>
      </w:r>
      <w:proofErr w:type="spellEnd"/>
      <w:r w:rsidR="00DF25C7">
        <w:t xml:space="preserve"> iz Slavonskog Broda, i to u iznosu 15.600,00 kn.</w:t>
      </w:r>
    </w:p>
    <w:p w:rsidRDefault="00DF25C7" w:rsidP="007B6874" w:rsidR="00DF25C7">
      <w:pPr>
        <w:jc w:val="both"/>
      </w:pPr>
    </w:p>
    <w:p w:rsidRDefault="00862340" w:rsidP="00DC038A" w:rsidR="00971FE9">
      <w:pPr>
        <w:jc w:val="both"/>
      </w:pPr>
      <w:r>
        <w:tab/>
      </w:r>
      <w:r w:rsidR="00DC038A">
        <w:t xml:space="preserve">Kako je </w:t>
      </w:r>
      <w:r w:rsidR="009F1FEF">
        <w:t xml:space="preserve">ponuditelj </w:t>
      </w:r>
      <w:proofErr w:type="spellStart"/>
      <w:r w:rsidR="00DC038A">
        <w:t>Zrino</w:t>
      </w:r>
      <w:proofErr w:type="spellEnd"/>
      <w:r w:rsidR="00DC038A">
        <w:t xml:space="preserve"> Krajina ponudio najveću cijenu za navedene nekretnine te kako je uredno izvršio uplatu zatražene jamčevine u visini 10% utvrđene vrijednosti, što je sud utvrdio uvidom u priloženu potvrdu banke i podatke računo</w:t>
      </w:r>
      <w:r w:rsidR="0073030E">
        <w:t>vodstva ovog Suda, isti je svoji</w:t>
      </w:r>
      <w:r w:rsidR="00DC038A">
        <w:t>m ponud</w:t>
      </w:r>
      <w:r w:rsidR="0073030E">
        <w:t>ama</w:t>
      </w:r>
      <w:r w:rsidR="00DC038A">
        <w:t xml:space="preserve"> ispunio sve uvjete da mu se nekretnine dosude, zbog čega je valjalo odlučiti kao pod točkom I, II i III izreke ovog rješenja na temelju odredbe </w:t>
      </w:r>
      <w:r w:rsidR="00DC038A">
        <w:rPr>
          <w:color w:val="000000"/>
        </w:rPr>
        <w:t xml:space="preserve">čl. 164 Stečajnog zakona (NN br. 44/96, 29/99, 129/00, 123/03, 82/06, 116/10, 25/12 133/12, dalje SZ) uz primjenu čl. </w:t>
      </w:r>
      <w:r w:rsidR="00CE057D">
        <w:rPr>
          <w:color w:val="000000"/>
        </w:rPr>
        <w:t>100 st 1,</w:t>
      </w:r>
      <w:r w:rsidR="008A6770">
        <w:rPr>
          <w:color w:val="000000"/>
        </w:rPr>
        <w:t xml:space="preserve"> </w:t>
      </w:r>
      <w:r w:rsidR="00CE057D">
        <w:rPr>
          <w:color w:val="000000"/>
        </w:rPr>
        <w:t>2 i 3</w:t>
      </w:r>
      <w:r w:rsidR="008B4738">
        <w:rPr>
          <w:color w:val="000000"/>
        </w:rPr>
        <w:t xml:space="preserve"> i čl.101</w:t>
      </w:r>
      <w:r w:rsidR="00DC038A">
        <w:rPr>
          <w:color w:val="000000"/>
        </w:rPr>
        <w:t xml:space="preserve"> Ovršnog zakona (NN br. </w:t>
      </w:r>
      <w:r w:rsidR="008B4738">
        <w:rPr>
          <w:color w:val="000000"/>
        </w:rPr>
        <w:t>57/96, 29/99, 42/00, 173/03, 194/03, 151/04, 88/05, 67/08</w:t>
      </w:r>
      <w:r w:rsidR="00DC038A">
        <w:rPr>
          <w:color w:val="000000"/>
        </w:rPr>
        <w:t>).</w:t>
      </w:r>
      <w:r w:rsidR="00DC038A">
        <w:tab/>
      </w:r>
    </w:p>
    <w:p w:rsidRDefault="00DC038A" w:rsidP="00DC038A" w:rsidR="00DC038A">
      <w:pPr>
        <w:jc w:val="both"/>
      </w:pPr>
    </w:p>
    <w:p w:rsidRDefault="00F54A3A" w:rsidP="00DC038A" w:rsidR="00F54A3A">
      <w:pPr>
        <w:jc w:val="both"/>
      </w:pPr>
    </w:p>
    <w:p w:rsidRDefault="00F54A3A" w:rsidP="00DC038A" w:rsidR="00F54A3A">
      <w:pPr>
        <w:jc w:val="both"/>
      </w:pPr>
    </w:p>
    <w:p w:rsidRDefault="00F54A3A" w:rsidP="00DC038A" w:rsidR="00F54A3A">
      <w:pPr>
        <w:jc w:val="both"/>
      </w:pPr>
    </w:p>
    <w:p w:rsidRDefault="00F54A3A" w:rsidP="00F54A3A" w:rsidR="00F54A3A">
      <w:pPr>
        <w:ind w:firstLine="708"/>
        <w:jc w:val="right"/>
        <w:rPr>
          <w:b/>
          <w:color w:val="000000"/>
        </w:rPr>
      </w:pPr>
    </w:p>
    <w:p w:rsidRDefault="00F54A3A" w:rsidP="00F54A3A" w:rsidR="00F54A3A">
      <w:pPr>
        <w:ind w:firstLine="708"/>
        <w:jc w:val="right"/>
        <w:rPr>
          <w:b/>
          <w:color w:val="000000"/>
        </w:rPr>
      </w:pPr>
      <w:r w:rsidRPr="001E1CB5">
        <w:rPr>
          <w:b/>
          <w:color w:val="000000"/>
        </w:rPr>
        <w:t>Broj: 1/St-</w:t>
      </w:r>
      <w:r>
        <w:rPr>
          <w:b/>
          <w:color w:val="000000"/>
        </w:rPr>
        <w:t>37/2011-314</w:t>
      </w:r>
    </w:p>
    <w:p w:rsidRDefault="00F54A3A" w:rsidP="00DC038A" w:rsidR="00F54A3A">
      <w:pPr>
        <w:jc w:val="both"/>
      </w:pPr>
    </w:p>
    <w:p w:rsidRDefault="00F54A3A" w:rsidP="00DC038A" w:rsidR="00F54A3A">
      <w:pPr>
        <w:jc w:val="both"/>
      </w:pPr>
    </w:p>
    <w:p w:rsidRDefault="002772D9" w:rsidP="00DC038A" w:rsidR="002772D9">
      <w:pPr>
        <w:ind w:firstLine="708"/>
      </w:pPr>
      <w:r>
        <w:t>Kao pod točkom IV izreke odlučeno je temeljem odredbe čl. 12 st 1 Stečajnog zakona ( NN br. 71/15, 104/17, dalje SZ) koja odredba se primjenjuje i u ovom stečajnom postupku temeljem odredbe čl. 441 st 2 SZ-a.</w:t>
      </w:r>
    </w:p>
    <w:p w:rsidRDefault="00F54A3A" w:rsidP="00DC038A" w:rsidR="00F54A3A">
      <w:pPr>
        <w:ind w:firstLine="708"/>
      </w:pPr>
    </w:p>
    <w:p w:rsidRDefault="009B3F96" w:rsidP="004A0A10" w:rsidR="009B3F96"/>
    <w:p w:rsidRDefault="009B3F96" w:rsidP="004A0A10" w:rsidR="009B3F96">
      <w:pPr>
        <w:jc w:val="center"/>
      </w:pPr>
      <w:r>
        <w:t xml:space="preserve">U Slavonskom </w:t>
      </w:r>
      <w:r w:rsidR="00CD4033">
        <w:t xml:space="preserve">Brodu, </w:t>
      </w:r>
      <w:r w:rsidR="00DC038A">
        <w:t>2</w:t>
      </w:r>
      <w:r w:rsidR="00FA5514">
        <w:t>6</w:t>
      </w:r>
      <w:r>
        <w:t>.travnja 2018.g.</w:t>
      </w:r>
      <w:r w:rsidR="008F2119">
        <w:tab/>
      </w:r>
    </w:p>
    <w:p w:rsidRDefault="008F2119" w:rsidP="004A0A10" w:rsidR="008F2119">
      <w:pPr>
        <w:jc w:val="center"/>
      </w:pPr>
      <w:r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P="003F14E4" w:rsidR="00947F65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47F65">
        <w:t>, v.r.</w:t>
      </w:r>
    </w:p>
    <w:p w:rsidRDefault="00B87646" w:rsidP="00947F65" w:rsidR="00D0797F">
      <w:pPr>
        <w:ind w:firstLine="708" w:left="6372"/>
      </w:pPr>
      <w:r>
        <w:tab/>
      </w:r>
      <w:r>
        <w:tab/>
      </w:r>
      <w:r>
        <w:tab/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3F14E4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8D45EF" w:rsidP="007B6874" w:rsidR="008D45EF">
      <w:pPr>
        <w:jc w:val="both"/>
      </w:pPr>
    </w:p>
    <w:p w:rsidRDefault="008D45EF" w:rsidP="007B6874" w:rsidR="008D45EF">
      <w:pPr>
        <w:jc w:val="both"/>
      </w:pPr>
    </w:p>
    <w:p w:rsidRDefault="00A30C06" w:rsidR="00A30C06"/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proofErr w:type="spellStart"/>
      <w:r w:rsidR="00DC038A">
        <w:t>Zrino</w:t>
      </w:r>
      <w:proofErr w:type="spellEnd"/>
      <w:r w:rsidR="00DC038A">
        <w:t xml:space="preserve"> Krajina, </w:t>
      </w:r>
      <w:proofErr w:type="spellStart"/>
      <w:r w:rsidR="00DC038A">
        <w:t>Slav.Brod</w:t>
      </w:r>
      <w:proofErr w:type="spellEnd"/>
      <w:r w:rsidR="00DC038A">
        <w:t>, Sv. Lovre 97a</w:t>
      </w:r>
    </w:p>
    <w:p w:rsidRDefault="00AB0EB0" w:rsidP="00A34B6A" w:rsidR="00A34B6A">
      <w:pPr>
        <w:jc w:val="both"/>
      </w:pPr>
      <w:r>
        <w:t>3.</w:t>
      </w:r>
      <w:r w:rsidR="00A34B6A">
        <w:t xml:space="preserve"> </w:t>
      </w:r>
      <w:proofErr w:type="spellStart"/>
      <w:r w:rsidR="00A34B6A">
        <w:t>razlučni</w:t>
      </w:r>
      <w:proofErr w:type="spellEnd"/>
      <w:r w:rsidR="00A34B6A">
        <w:t xml:space="preserve"> vjerovnik:  </w:t>
      </w:r>
    </w:p>
    <w:p w:rsidRDefault="00DC038A" w:rsidP="00A34B6A" w:rsidR="00C10E59">
      <w:pPr>
        <w:jc w:val="both"/>
      </w:pPr>
      <w:r>
        <w:t>Croatia osiguranje d.d. Zagreb</w:t>
      </w:r>
    </w:p>
    <w:p w:rsidRDefault="009B3F96" w:rsidP="00A34B6A" w:rsidR="009B3F96">
      <w:pPr>
        <w:jc w:val="both"/>
      </w:pP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 xml:space="preserve">, nakon pravomoćnosti i uplate </w:t>
      </w:r>
      <w:proofErr w:type="spellStart"/>
      <w:r>
        <w:t>kupovnine</w:t>
      </w:r>
      <w:proofErr w:type="spellEnd"/>
    </w:p>
    <w:sectPr w:rsidSect="00947F65" w:rsidR="003A7943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32CC"/>
    <w:rsid w:val="00015F19"/>
    <w:rsid w:val="0002057B"/>
    <w:rsid w:val="000308D0"/>
    <w:rsid w:val="0003470B"/>
    <w:rsid w:val="00041CA9"/>
    <w:rsid w:val="00050D5E"/>
    <w:rsid w:val="0005159F"/>
    <w:rsid w:val="00053B41"/>
    <w:rsid w:val="00056E80"/>
    <w:rsid w:val="00057794"/>
    <w:rsid w:val="000936BA"/>
    <w:rsid w:val="000B3F15"/>
    <w:rsid w:val="000B5754"/>
    <w:rsid w:val="000C225D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44E1F"/>
    <w:rsid w:val="0015231E"/>
    <w:rsid w:val="00156325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1E1CB5"/>
    <w:rsid w:val="002117EA"/>
    <w:rsid w:val="00215519"/>
    <w:rsid w:val="00225183"/>
    <w:rsid w:val="00226FD0"/>
    <w:rsid w:val="00242692"/>
    <w:rsid w:val="00251A81"/>
    <w:rsid w:val="00252946"/>
    <w:rsid w:val="0026261D"/>
    <w:rsid w:val="00274B01"/>
    <w:rsid w:val="002751C5"/>
    <w:rsid w:val="002772D9"/>
    <w:rsid w:val="00291688"/>
    <w:rsid w:val="00295E62"/>
    <w:rsid w:val="002A6C99"/>
    <w:rsid w:val="002B06AF"/>
    <w:rsid w:val="002D596A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77156"/>
    <w:rsid w:val="003815A8"/>
    <w:rsid w:val="00387B21"/>
    <w:rsid w:val="00394F48"/>
    <w:rsid w:val="003A2CD7"/>
    <w:rsid w:val="003A59E5"/>
    <w:rsid w:val="003A7943"/>
    <w:rsid w:val="003B100D"/>
    <w:rsid w:val="003B2E17"/>
    <w:rsid w:val="003B5097"/>
    <w:rsid w:val="003C7803"/>
    <w:rsid w:val="003F14E4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C5806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72D74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5F1475"/>
    <w:rsid w:val="006115C1"/>
    <w:rsid w:val="00611B5E"/>
    <w:rsid w:val="00612C43"/>
    <w:rsid w:val="0061332D"/>
    <w:rsid w:val="006224D3"/>
    <w:rsid w:val="006303A9"/>
    <w:rsid w:val="00630E6A"/>
    <w:rsid w:val="00630E71"/>
    <w:rsid w:val="0063146A"/>
    <w:rsid w:val="00650CAA"/>
    <w:rsid w:val="0065258C"/>
    <w:rsid w:val="0065405E"/>
    <w:rsid w:val="00664C6A"/>
    <w:rsid w:val="00665863"/>
    <w:rsid w:val="00676009"/>
    <w:rsid w:val="00676D6E"/>
    <w:rsid w:val="0069139C"/>
    <w:rsid w:val="00696EC3"/>
    <w:rsid w:val="006A108D"/>
    <w:rsid w:val="006A1317"/>
    <w:rsid w:val="006B11A6"/>
    <w:rsid w:val="006C5303"/>
    <w:rsid w:val="006C57C1"/>
    <w:rsid w:val="006D2442"/>
    <w:rsid w:val="007023EC"/>
    <w:rsid w:val="00702CE3"/>
    <w:rsid w:val="00715BD7"/>
    <w:rsid w:val="00720117"/>
    <w:rsid w:val="0073030E"/>
    <w:rsid w:val="007428C2"/>
    <w:rsid w:val="00755CB3"/>
    <w:rsid w:val="007649C7"/>
    <w:rsid w:val="007661FE"/>
    <w:rsid w:val="00775255"/>
    <w:rsid w:val="007756E1"/>
    <w:rsid w:val="00791F91"/>
    <w:rsid w:val="007B2E38"/>
    <w:rsid w:val="007B5A7F"/>
    <w:rsid w:val="007B6874"/>
    <w:rsid w:val="007C6F76"/>
    <w:rsid w:val="007C79B0"/>
    <w:rsid w:val="007D3075"/>
    <w:rsid w:val="007D64CF"/>
    <w:rsid w:val="007E318E"/>
    <w:rsid w:val="007F0608"/>
    <w:rsid w:val="007F4D3F"/>
    <w:rsid w:val="008049EA"/>
    <w:rsid w:val="008127A8"/>
    <w:rsid w:val="008173C6"/>
    <w:rsid w:val="00822DED"/>
    <w:rsid w:val="0082331E"/>
    <w:rsid w:val="00824428"/>
    <w:rsid w:val="0084730D"/>
    <w:rsid w:val="0086045D"/>
    <w:rsid w:val="00862340"/>
    <w:rsid w:val="008624AB"/>
    <w:rsid w:val="00864470"/>
    <w:rsid w:val="00867BA2"/>
    <w:rsid w:val="00876D09"/>
    <w:rsid w:val="008933D6"/>
    <w:rsid w:val="008A5388"/>
    <w:rsid w:val="008A6770"/>
    <w:rsid w:val="008B204F"/>
    <w:rsid w:val="008B4738"/>
    <w:rsid w:val="008B634B"/>
    <w:rsid w:val="008B6899"/>
    <w:rsid w:val="008C3EF1"/>
    <w:rsid w:val="008C5877"/>
    <w:rsid w:val="008C7A14"/>
    <w:rsid w:val="008C7E82"/>
    <w:rsid w:val="008D45EF"/>
    <w:rsid w:val="008E5B1E"/>
    <w:rsid w:val="008F2119"/>
    <w:rsid w:val="008F7D9D"/>
    <w:rsid w:val="00901BE8"/>
    <w:rsid w:val="00915ED5"/>
    <w:rsid w:val="009234B5"/>
    <w:rsid w:val="009262C7"/>
    <w:rsid w:val="00930B02"/>
    <w:rsid w:val="00931567"/>
    <w:rsid w:val="00943560"/>
    <w:rsid w:val="0094766B"/>
    <w:rsid w:val="00947F65"/>
    <w:rsid w:val="00950126"/>
    <w:rsid w:val="00954C06"/>
    <w:rsid w:val="00965715"/>
    <w:rsid w:val="009663CA"/>
    <w:rsid w:val="00971FE9"/>
    <w:rsid w:val="00976A56"/>
    <w:rsid w:val="009823C9"/>
    <w:rsid w:val="00982A0E"/>
    <w:rsid w:val="009909E9"/>
    <w:rsid w:val="009A012F"/>
    <w:rsid w:val="009A2A22"/>
    <w:rsid w:val="009A48E4"/>
    <w:rsid w:val="009B3F96"/>
    <w:rsid w:val="009C1A7E"/>
    <w:rsid w:val="009C36FF"/>
    <w:rsid w:val="009C618E"/>
    <w:rsid w:val="009D5654"/>
    <w:rsid w:val="009E4C61"/>
    <w:rsid w:val="009F1FEF"/>
    <w:rsid w:val="009F5B3F"/>
    <w:rsid w:val="009F5DDC"/>
    <w:rsid w:val="00A0438A"/>
    <w:rsid w:val="00A06CA3"/>
    <w:rsid w:val="00A074D5"/>
    <w:rsid w:val="00A137AD"/>
    <w:rsid w:val="00A23C9F"/>
    <w:rsid w:val="00A25672"/>
    <w:rsid w:val="00A30C06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AF1076"/>
    <w:rsid w:val="00B011C2"/>
    <w:rsid w:val="00B21128"/>
    <w:rsid w:val="00B21442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3981"/>
    <w:rsid w:val="00B87516"/>
    <w:rsid w:val="00B87646"/>
    <w:rsid w:val="00B9744B"/>
    <w:rsid w:val="00BA5840"/>
    <w:rsid w:val="00BA5AF4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057D"/>
    <w:rsid w:val="00CE3DCB"/>
    <w:rsid w:val="00CE5B87"/>
    <w:rsid w:val="00CE6A04"/>
    <w:rsid w:val="00CF4EC9"/>
    <w:rsid w:val="00D01DF4"/>
    <w:rsid w:val="00D0797F"/>
    <w:rsid w:val="00D10E00"/>
    <w:rsid w:val="00D208A4"/>
    <w:rsid w:val="00D2199D"/>
    <w:rsid w:val="00D22AC0"/>
    <w:rsid w:val="00D27C5B"/>
    <w:rsid w:val="00D32731"/>
    <w:rsid w:val="00D6064B"/>
    <w:rsid w:val="00D64B6F"/>
    <w:rsid w:val="00D73D5B"/>
    <w:rsid w:val="00D77DAE"/>
    <w:rsid w:val="00D940F5"/>
    <w:rsid w:val="00DA5B89"/>
    <w:rsid w:val="00DA5C06"/>
    <w:rsid w:val="00DA6439"/>
    <w:rsid w:val="00DA6440"/>
    <w:rsid w:val="00DA6FBF"/>
    <w:rsid w:val="00DA7045"/>
    <w:rsid w:val="00DB1C48"/>
    <w:rsid w:val="00DC038A"/>
    <w:rsid w:val="00DF1F21"/>
    <w:rsid w:val="00DF25C7"/>
    <w:rsid w:val="00E0522B"/>
    <w:rsid w:val="00E1523B"/>
    <w:rsid w:val="00E15249"/>
    <w:rsid w:val="00E213D9"/>
    <w:rsid w:val="00E256DF"/>
    <w:rsid w:val="00E313F3"/>
    <w:rsid w:val="00E36229"/>
    <w:rsid w:val="00E37263"/>
    <w:rsid w:val="00E500FB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E1820"/>
    <w:rsid w:val="00EF7CC1"/>
    <w:rsid w:val="00F14A5C"/>
    <w:rsid w:val="00F17381"/>
    <w:rsid w:val="00F20174"/>
    <w:rsid w:val="00F50647"/>
    <w:rsid w:val="00F54A3A"/>
    <w:rsid w:val="00F64A92"/>
    <w:rsid w:val="00F923D7"/>
    <w:rsid w:val="00F94A4A"/>
    <w:rsid w:val="00FA4843"/>
    <w:rsid w:val="00FA5514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4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1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838</properties:Words>
  <properties:Characters>4505</properties:Characters>
  <properties:Lines>136</properties:Lines>
  <properties:Paragraphs>44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2018-04-24T06:41:00Z</dcterms:created>
  <dc:creator>Korisnik</dc:creator>
  <cp:lastModifiedBy>wsadmin</cp:lastModifiedBy>
  <cp:lastPrinted>2018-04-26T07:24:00Z</cp:lastPrinted>
  <dcterms:modified xmlns:xsi="http://www.w3.org/2001/XMLSchema-instance" xsi:type="dcterms:W3CDTF">2018-04-26T07:24:00Z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- JASINJE Zrino Krajina.docx)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