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ca9a" w14:paraId="f47ca9a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321E9F">
        <w:t>1127</w:t>
      </w:r>
      <w:r w:rsidR="00E37495">
        <w:t>/1</w:t>
      </w:r>
      <w:r w:rsidR="00321E9F">
        <w:t>8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321E9F">
        <w:t>07</w:t>
      </w:r>
      <w:r w:rsidR="00E37495">
        <w:t xml:space="preserve">. </w:t>
      </w:r>
      <w:r w:rsidR="00321E9F">
        <w:t>studenog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Za dužnika</w:t>
      </w:r>
      <w:r w:rsidR="00273713" w:rsidRPr="00273713">
        <w:rPr>
          <w:lang w:val="en-GB"/>
        </w:rPr>
        <w:t xml:space="preserve"> </w:t>
      </w:r>
      <w:r w:rsidR="00273713">
        <w:rPr>
          <w:lang w:val="en-GB"/>
        </w:rPr>
        <w:t>VIND SPORT GRUPA d.o.o. iz Zagreba (Grad Zagreb), 8. Vrbik 20,</w:t>
      </w:r>
      <w:r w:rsidR="00273713" w:rsidRPr="00AB0861">
        <w:t xml:space="preserve"> OIB: </w:t>
      </w:r>
      <w:r w:rsidR="00273713">
        <w:t xml:space="preserve">69769601947. </w:t>
      </w:r>
      <w:r>
        <w:t xml:space="preserve">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73713">
        <w:t>62.231,80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321E9F">
        <w:t>07</w:t>
      </w:r>
      <w:r w:rsidR="00E37495">
        <w:t xml:space="preserve">. </w:t>
      </w:r>
      <w:r w:rsidR="00321E9F">
        <w:t>studenog</w:t>
      </w:r>
      <w:r w:rsidR="00E37495">
        <w:t xml:space="preserve">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743127">
        <w:rPr>
          <w:lang w:val="da-DK"/>
        </w:rPr>
        <w:t>, v.r.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743127" w:rsidR="00E93CEF">
      <w:pPr>
        <w:rPr>
          <w:lang w:val="da-DK"/>
        </w:rPr>
      </w:pPr>
    </w:p>
    <w:p w:rsidRDefault="00743127" w:rsidP="00743127" w:rsidR="00743127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743127" w:rsidP="00743127" w:rsidR="00743127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P="00946EF1" w:rsidR="00946EF1">
    <w:pPr>
      <w:pStyle w:val="Zaglavlje"/>
      <w:jc w:val="right"/>
    </w:pPr>
    <w:r>
      <w:t>17 St-11</w:t>
    </w:r>
    <w:r w:rsidR="00321E9F">
      <w:t>27</w:t>
    </w:r>
    <w: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5774D"/>
    <w:rsid w:val="001E7687"/>
    <w:rsid w:val="00212CD6"/>
    <w:rsid w:val="00273713"/>
    <w:rsid w:val="00277257"/>
    <w:rsid w:val="002F4FC7"/>
    <w:rsid w:val="00321E9F"/>
    <w:rsid w:val="00367106"/>
    <w:rsid w:val="003C3C9B"/>
    <w:rsid w:val="00450457"/>
    <w:rsid w:val="00545FE2"/>
    <w:rsid w:val="005F30D7"/>
    <w:rsid w:val="00743127"/>
    <w:rsid w:val="007644BB"/>
    <w:rsid w:val="0088139D"/>
    <w:rsid w:val="008A170A"/>
    <w:rsid w:val="008B5423"/>
    <w:rsid w:val="00946EF1"/>
    <w:rsid w:val="00981AF9"/>
    <w:rsid w:val="00A83EF4"/>
    <w:rsid w:val="00B80744"/>
    <w:rsid w:val="00BA085A"/>
    <w:rsid w:val="00D300A7"/>
    <w:rsid w:val="00D4067E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5684830"/>
  <w15:docId w15:val="{CD02FFC2-F524-4499-9AF3-5A2CD974493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1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1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1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1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St-1127/2018</izvorni_sadrzaj>
    <derivirana_varijabla naziv="DomainObject.Predmet.OznakaBroj_1">St-1127/2018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VIND SPORT GRUPA d.o.o.</izvorni_sadrzaj>
    <derivirana_varijabla naziv="DomainObject.Predmet.ProtustrankaFormated_1">  VIND SPORT GRUPA d.o.o.</derivirana_varijabla>
  </DomainObject.Predmet.ProtustrankaFormated>
  <DomainObject.Predmet.ProtustrankaFormatedOIB>
    <izvorni_sadrzaj>  VIND SPORT GRUPA d.o.o., OIB 69769601947</izvorni_sadrzaj>
    <derivirana_varijabla naziv="DomainObject.Predmet.ProtustrankaFormatedOIB_1">  VIND SPORT GRUPA d.o.o., OIB 69769601947</derivirana_varijabla>
  </DomainObject.Predmet.ProtustrankaFormatedOIB>
  <DomainObject.Predmet.ProtustrankaFormatedWithAdress>
    <izvorni_sadrzaj> VIND SPORT GRUPA d.o.o., 8. Vrbik 20, 10000 Zagreb</izvorni_sadrzaj>
    <derivirana_varijabla naziv="DomainObject.Predmet.ProtustrankaFormatedWithAdress_1"> VIND SPORT GRUPA d.o.o., 8. Vrbik 20, 10000 Zagreb</derivirana_varijabla>
  </DomainObject.Predmet.ProtustrankaFormatedWithAdress>
  <DomainObject.Predmet.ProtustrankaFormatedWithAdressOIB>
    <izvorni_sadrzaj> VIND SPORT GRUPA d.o.o., OIB 69769601947, 8. Vrbik 20, 10000 Zagreb</izvorni_sadrzaj>
    <derivirana_varijabla naziv="DomainObject.Predmet.ProtustrankaFormatedWithAdressOIB_1"> VIND SPORT GRUPA d.o.o., OIB 69769601947, 8. Vrbik 20, 10000 Zagreb</derivirana_varijabla>
  </DomainObject.Predmet.ProtustrankaFormatedWithAdressOIB>
  <DomainObject.Predmet.ProtustrankaWithAdress>
    <izvorni_sadrzaj>VIND SPORT GRUPA d.o.o. 8. Vrbik 20, 10000 Zagreb</izvorni_sadrzaj>
    <derivirana_varijabla naziv="DomainObject.Predmet.ProtustrankaWithAdress_1">VIND SPORT GRUPA d.o.o. 8. Vrbik 20, 10000 Zagreb</derivirana_varijabla>
  </DomainObject.Predmet.ProtustrankaWithAdress>
  <DomainObject.Predmet.ProtustrankaWithAdressOIB>
    <izvorni_sadrzaj>VIND SPORT GRUPA d.o.o., OIB 69769601947, 8. Vrbik 20, 10000 Zagreb</izvorni_sadrzaj>
    <derivirana_varijabla naziv="DomainObject.Predmet.ProtustrankaWithAdressOIB_1">VIND SPORT GRUPA d.o.o., OIB 69769601947, 8. Vrbik 20, 10000 Zagreb</derivirana_varijabla>
  </DomainObject.Predmet.ProtustrankaWithAdressOIB>
  <DomainObject.Predmet.ProtustrankaNazivFormated>
    <izvorni_sadrzaj>VIND SPORT GRUPA d.o.o.</izvorni_sadrzaj>
    <derivirana_varijabla naziv="DomainObject.Predmet.ProtustrankaNazivFormated_1">VIND SPORT GRUPA d.o.o.</derivirana_varijabla>
  </DomainObject.Predmet.ProtustrankaNazivFormated>
  <DomainObject.Predmet.ProtustrankaNazivFormatedOIB>
    <izvorni_sadrzaj>VIND SPORT GRUPA d.o.o., OIB 69769601947</izvorni_sadrzaj>
    <derivirana_varijabla naziv="DomainObject.Predmet.ProtustrankaNazivFormatedOIB_1">VIND SPORT GRUPA d.o.o., OIB 69769601947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 SPORT GRUPA d.o.o.</item>
    </izvorni_sadrzaj>
    <derivirana_varijabla naziv="DomainObject.Predmet.ProtuStrankaListFormated_1">
      <item>VIND SPORT GRUPA d.o.o.</item>
    </derivirana_varijabla>
  </DomainObject.Predmet.ProtuStrankaListFormated>
  <DomainObject.Predmet.ProtuStrankaListFormatedOIB>
    <izvorni_sadrzaj>
      <item>VIND SPORT GRUPA d.o.o., OIB 69769601947</item>
    </izvorni_sadrzaj>
    <derivirana_varijabla naziv="DomainObject.Predmet.ProtuStrankaListFormatedOIB_1">
      <item>VIND SPORT GRUPA d.o.o., OIB 69769601947</item>
    </derivirana_varijabla>
  </DomainObject.Predmet.ProtuStrankaListFormatedOIB>
  <DomainObject.Predmet.ProtuStrankaListFormatedWithAdress>
    <izvorni_sadrzaj>
      <item>VIND SPORT GRUPA d.o.o., 8. Vrbik 20, 10000 Zagreb</item>
    </izvorni_sadrzaj>
    <derivirana_varijabla naziv="DomainObject.Predmet.ProtuStrankaListFormatedWithAdress_1">
      <item>VIND SPORT GRUPA d.o.o., 8. Vrbik 20, 10000 Zagreb</item>
    </derivirana_varijabla>
  </DomainObject.Predmet.ProtuStrankaListFormatedWithAdress>
  <DomainObject.Predmet.ProtuStrankaListFormatedWithAdressOIB>
    <izvorni_sadrzaj>
      <item>VIND SPORT GRUPA d.o.o., OIB 69769601947, 8. Vrbik 20, 10000 Zagreb</item>
    </izvorni_sadrzaj>
    <derivirana_varijabla naziv="DomainObject.Predmet.ProtuStrankaListFormatedWithAdressOIB_1">
      <item>VIND SPORT GRUPA d.o.o., OIB 69769601947, 8. Vrbik 20, 10000 Zagreb</item>
    </derivirana_varijabla>
  </DomainObject.Predmet.ProtuStrankaListFormatedWithAdressOIB>
  <DomainObject.Predmet.ProtuStrankaListNazivFormated>
    <izvorni_sadrzaj>
      <item>VIND SPORT GRUPA d.o.o.</item>
    </izvorni_sadrzaj>
    <derivirana_varijabla naziv="DomainObject.Predmet.ProtuStrankaListNazivFormated_1">
      <item>VIND SPORT GRUPA d.o.o.</item>
    </derivirana_varijabla>
  </DomainObject.Predmet.ProtuStrankaListNazivFormated>
  <DomainObject.Predmet.ProtuStrankaListNazivFormatedOIB>
    <izvorni_sadrzaj>
      <item>VIND SPORT GRUPA d.o.o., OIB 69769601947</item>
    </izvorni_sadrzaj>
    <derivirana_varijabla naziv="DomainObject.Predmet.ProtuStrankaListNazivFormatedOIB_1">
      <item>VIND SPORT GRUPA d.o.o., OIB 69769601947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 SPORT GRUPA d.o.o.</izvorni_sadrzaj>
    <derivirana_varijabla naziv="DomainObject.Predmet.ProtustrankaIDrugi_1">VIND SPORT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VIND SPORT GRUPA d.o.o., OIB 69769601947, 8. Vrbik 20, 10000 Zagreb</izvorni_sadrzaj>
    <derivirana_varijabla naziv="DomainObject.Predmet.ProtustrankaIDrugiAdressOIB_1">VIND SPORT GRUPA d.o.o., OIB 69769601947, 8.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VIND SPORT GRUPA d.o.o.</item>
    </izvorni_sadrzaj>
    <derivirana_varijabla naziv="DomainObject.Predmet.SudioniciListNaziv_1">
      <item>FINA Regionalni centar Zagreb</item>
      <item>VIND SPORT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VIND SPORT GRUPA d.o.o., OIB 69769601947, 8. Vrbik 20,10000 Zagreb</item>
    </izvorni_sadrzaj>
    <derivirana_varijabla naziv="DomainObject.Predmet.SudioniciListAdressOIB_1">
      <item>FINA Regionalni centar Zagreb, OIB 85821130368, Trg svibanjskih žrtava 1995. br. 1,10000 Zagreb</item>
      <item>VIND SPORT GRUPA d.o.o., OIB 69769601947, 8.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69769601947</item>
    </izvorni_sadrzaj>
    <derivirana_varijabla naziv="DomainObject.Predmet.SudioniciListNazivOIB_1">
      <item>, OIB 85821130368</item>
      <item>, OIB 69769601947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1374</properties:Characters>
  <properties:Lines>44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dcterms:modified xmlns:xsi="http://www.w3.org/2001/XMLSchema-instance" xsi:type="dcterms:W3CDTF">2018-11-08T12:34:00Z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