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91d6" w14:paraId="7b191d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C461DF">
        <w:t>AGRIA d.o.o., Pušćine, Obrtnička 2, OIB: 43644175159</w:t>
      </w:r>
      <w:r w:rsidR="0079114C">
        <w:rPr>
          <w:rFonts w:cs="Times New Roman"/>
        </w:rPr>
        <w:t xml:space="preserve">, </w:t>
      </w:r>
      <w:r w:rsidR="00C461DF">
        <w:rPr>
          <w:rFonts w:cs="Times New Roman"/>
        </w:rPr>
        <w:t>21. siječnja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461DF" w:rsidP="005F7221" w:rsidR="005F7221" w:rsidRPr="00412CB1">
      <w:pPr>
        <w:jc w:val="center"/>
        <w:rPr>
          <w:b/>
        </w:rPr>
      </w:pPr>
      <w:r>
        <w:rPr>
          <w:b/>
        </w:rPr>
        <w:t>16.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08,0</w:t>
      </w:r>
      <w:r w:rsidR="005747A5">
        <w:rPr>
          <w:b/>
        </w:rPr>
        <w:t>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C461DF">
        <w:t>Mihael Corsi, San Floriano del Collio, Loc. Sovenza 20, Republika Italija,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C461DF" w:rsidRPr="00C461DF">
        <w:t>AGRIA d.o.o., Pušćine, Obrtnička 2,</w:t>
      </w:r>
      <w:r w:rsidR="00C461DF" w:rsidRPr="00C461DF">
        <w:rPr>
          <w:b/>
        </w:rPr>
        <w:t xml:space="preserve"> 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Podružnica Varaždin, A. Cesarca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C461DF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C461DF">
        <w:t xml:space="preserve"> Mihaelu Corsi, San Floriano del Collio, Loc. Sovenza 20, Republika Italija, OIB: 29442504845</w:t>
      </w:r>
      <w:r>
        <w:t xml:space="preserve">, </w:t>
      </w:r>
      <w:r w:rsidRPr="00412CB1">
        <w:t xml:space="preserve">da na zakazano ročište kod ovoga suda, </w:t>
      </w:r>
      <w:r w:rsidR="00C461DF">
        <w:t>16. svibnja</w:t>
      </w:r>
      <w:r>
        <w:t xml:space="preserve"> 2016. u </w:t>
      </w:r>
      <w:r w:rsidR="00C461DF">
        <w:t>08,0</w:t>
      </w:r>
      <w:r w:rsidR="005747A5">
        <w:t>0</w:t>
      </w:r>
      <w:r w:rsidRPr="00412CB1">
        <w:t xml:space="preserve"> sati, dostavi javnobilježnički ovjerovljen prokazni popis imovine za dužnika</w:t>
      </w:r>
      <w:r w:rsidR="00C461DF">
        <w:t xml:space="preserve"> </w:t>
      </w:r>
      <w:r w:rsidR="00C461DF" w:rsidRPr="00C461DF">
        <w:t>AGR</w:t>
      </w:r>
      <w:r w:rsidR="00C461DF">
        <w:t>IA d.o.o., Pušćine, Obrtnička 2</w:t>
      </w:r>
      <w:r w:rsidRPr="00412CB1">
        <w:t xml:space="preserve">, </w:t>
      </w:r>
      <w:r w:rsidR="00C461DF">
        <w:t xml:space="preserve">OIB: 43644175159,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461DF">
        <w:rPr>
          <w:rFonts w:cs="Times New Roman"/>
        </w:rPr>
        <w:t>21.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461DF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C461DF" w:rsidRPr="00C461DF">
        <w:rPr>
          <w:rFonts w:cs="Times New Roman"/>
        </w:rPr>
        <w:t>AGRIA d.o.o., Pušćine, Obrtnička 2,</w:t>
      </w:r>
    </w:p>
    <w:p w:rsidRDefault="00D27615" w:rsidP="00C461DF" w:rsidR="00C461DF" w:rsidRP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C461DF">
        <w:t>Mihael Corsi, San Floriano del Collio, Loc. Sovenza 20, Republika Italija,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4B7" w:rsidP="00BA0147" w:rsidR="003D04B7">
      <w:r>
        <w:separator/>
      </w:r>
    </w:p>
  </w:endnote>
  <w:endnote w:id="0" w:type="continuationSeparator">
    <w:p w:rsidRDefault="003D04B7" w:rsidP="00BA0147" w:rsidR="003D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4B7" w:rsidP="00BA0147" w:rsidR="003D04B7">
      <w:r>
        <w:separator/>
      </w:r>
    </w:p>
  </w:footnote>
  <w:footnote w:id="0" w:type="continuationSeparator">
    <w:p w:rsidRDefault="003D04B7" w:rsidP="00BA0147" w:rsidR="003D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26B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C461DF">
      <w:t>St-1145/15-4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C461DF">
      <w:t>1145/15-4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9114C"/>
    <w:rsid w:val="007D470A"/>
    <w:rsid w:val="0080270A"/>
    <w:rsid w:val="00806764"/>
    <w:rsid w:val="008B385D"/>
    <w:rsid w:val="008B5950"/>
    <w:rsid w:val="008B6A82"/>
    <w:rsid w:val="00926C33"/>
    <w:rsid w:val="009626B0"/>
    <w:rsid w:val="009668AE"/>
    <w:rsid w:val="00970E9C"/>
    <w:rsid w:val="009C0AFE"/>
    <w:rsid w:val="009F187F"/>
    <w:rsid w:val="009F4BEF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62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62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</izvorni_sadrzaj>
    <derivirana_varijabla naziv="DomainObject.Predmet.SudioniciListNazivOIB_1">
      <item>, OIB 85821130368</item>
      <item>, OIB 43644175159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1484C-D6D6-4760-B7A4-40F73AB40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1869</properties:Characters>
  <properties:Lines>65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2016-01-20T13:45:00Z</cp:lastPrinted>
  <dcterms:modified xmlns:xsi="http://www.w3.org/2001/XMLSchema-instance" xsi:type="dcterms:W3CDTF">2016-01-21T07:57:00Z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