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d753" w14:paraId="13fd753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502A2">
        <w:t>3055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3502A2">
        <w:t>AKROBATSKI ROCK 'N' ROLL KLUB "VEGA", Velika Gorica, Cvjetno naselje 11</w:t>
      </w:r>
      <w:r w:rsidR="00E85293">
        <w:t xml:space="preserve">, </w:t>
      </w:r>
      <w:r w:rsidR="00525979">
        <w:t xml:space="preserve">OIB: </w:t>
      </w:r>
      <w:r w:rsidR="003502A2">
        <w:t>66496048207</w:t>
      </w:r>
      <w:r w:rsidR="00E54B5E">
        <w:t xml:space="preserve">, </w:t>
      </w:r>
      <w:r w:rsidR="007913FA">
        <w:t>dana 11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3502A2">
        <w:t xml:space="preserve">AKROBATSKI ROCK 'N' ROLL KLUB "VEGA", Velika Gorica, Cvjetno naselje 11, OIB: 66496048207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3502A2">
        <w:t>AKROBATSKI ROCK 'N' ROLL KLUB "VEGA", Velika Gorica, Cvjetno naselje 11, OIB: 66496048207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</w:t>
      </w:r>
      <w:r w:rsidR="007913FA">
        <w:t>agrebu 11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08D1"/>
    <w:rsid w:val="00117D04"/>
    <w:rsid w:val="00144C80"/>
    <w:rsid w:val="00211309"/>
    <w:rsid w:val="002B2B78"/>
    <w:rsid w:val="003502A2"/>
    <w:rsid w:val="003D29EC"/>
    <w:rsid w:val="003E62B2"/>
    <w:rsid w:val="004A54D6"/>
    <w:rsid w:val="004C3363"/>
    <w:rsid w:val="00525979"/>
    <w:rsid w:val="005653CF"/>
    <w:rsid w:val="006425B2"/>
    <w:rsid w:val="006E1039"/>
    <w:rsid w:val="007913FA"/>
    <w:rsid w:val="007E739E"/>
    <w:rsid w:val="0092290B"/>
    <w:rsid w:val="00A167C6"/>
    <w:rsid w:val="00BB2CE8"/>
    <w:rsid w:val="00C32EAE"/>
    <w:rsid w:val="00CA77F2"/>
    <w:rsid w:val="00CF2D4F"/>
    <w:rsid w:val="00D35A61"/>
    <w:rsid w:val="00D574B1"/>
    <w:rsid w:val="00D73F5E"/>
    <w:rsid w:val="00DF43CB"/>
    <w:rsid w:val="00E54B5E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C0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C0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8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8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8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8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St-3055/2015-3</izvorni_sadrzaj>
    <derivirana_varijabla naziv="DomainObject.Oznaka_1">St-3055/2015-3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3055</izvorni_sadrzaj>
    <derivirana_varijabla naziv="DomainObject.Predmet.Broj_1">3055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St-3055/2015</izvorni_sadrzaj>
    <derivirana_varijabla naziv="DomainObject.Predmet.OznakaBroj_1">St-3055/2015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AKROBATSKI ROCK N ROLL KLUB VEGA zastupanog po punomoćniku Tomislav Odžić</izvorni_sadrzaj>
    <derivirana_varijabla naziv="DomainObject.Predmet.ProtustrankaFormated_1">  AKROBATSKI ROCK N ROLL KLUB VEGA zastupanog po punomoćniku Tomislav Odžić</derivirana_varijabla>
  </DomainObject.Predmet.ProtustrankaFormated>
  <DomainObject.Predmet.ProtustrankaFormatedOIB>
    <izvorni_sadrzaj>  AKROBATSKI ROCK N ROLL KLUB VEGA, OIB 66496048207 zastupanog po punomoćniku Tomislav Odžić</izvorni_sadrzaj>
    <derivirana_varijabla naziv="DomainObject.Predmet.ProtustrankaFormatedOIB_1">  AKROBATSKI ROCK N ROLL KLUB VEGA, OIB 66496048207 zastupanog po punomoćniku Tomislav Odžić</derivirana_varijabla>
  </DomainObject.Predmet.ProtustrankaFormatedOIB>
  <DomainObject.Predmet.ProtustrankaFormatedWithAdress>
    <izvorni_sadrzaj> AKROBATSKI ROCK N ROLL KLUB VEGA, CVJETNO NASELJE 11, 10410 Velika Gorica zastupanog po punomoćniku Tomislav Odžić</izvorni_sadrzaj>
    <derivirana_varijabla naziv="DomainObject.Predmet.ProtustrankaFormatedWithAdress_1"> AKROBATSKI ROCK N ROLL KLUB VEGA, CVJETNO NASELJE 11, 10410 Velika Gorica zastupanog po punomoćniku Tomislav Odžić</derivirana_varijabla>
  </DomainObject.Predmet.ProtustrankaFormatedWithAdress>
  <DomainObject.Predmet.ProtustrankaFormatedWithAdressOIB>
    <izvorni_sadrzaj> AKROBATSKI ROCK N ROLL KLUB VEGA, OIB 66496048207, CVJETNO NASELJE 11, 10410 Velika Gorica zastupanog po punomoćniku Tomislav Odžić</izvorni_sadrzaj>
    <derivirana_varijabla naziv="DomainObject.Predmet.ProtustrankaFormatedWithAdressOIB_1"> AKROBATSKI ROCK N ROLL KLUB VEGA, OIB 66496048207, CVJETNO NASELJE 11, 10410 Velika Gorica zastupanog po punomoćniku Tomislav Odžić</derivirana_varijabla>
  </DomainObject.Predmet.ProtustrankaFormatedWithAdressOIB>
  <DomainObject.Predmet.ProtustrankaWithAdress>
    <izvorni_sadrzaj>AKROBATSKI ROCK N ROLL KLUB VEGA CVJETNO NASELJE 11, 10410 Velika Gorica</izvorni_sadrzaj>
    <derivirana_varijabla naziv="DomainObject.Predmet.ProtustrankaWithAdress_1">AKROBATSKI ROCK N ROLL KLUB VEGA CVJETNO NASELJE 11, 10410 Velika Gorica</derivirana_varijabla>
  </DomainObject.Predmet.ProtustrankaWithAdress>
  <DomainObject.Predmet.ProtustrankaWithAdressOIB>
    <izvorni_sadrzaj>AKROBATSKI ROCK N ROLL KLUB VEGA, OIB 66496048207, CVJETNO NASELJE 11, 10410 Velika Gorica</izvorni_sadrzaj>
    <derivirana_varijabla naziv="DomainObject.Predmet.ProtustrankaWithAdressOIB_1">AKROBATSKI ROCK N ROLL KLUB VEGA, OIB 66496048207, CVJETNO NASELJE 11, 10410 Velika Gorica</derivirana_varijabla>
  </DomainObject.Predmet.ProtustrankaWithAdressOIB>
  <DomainObject.Predmet.ProtustrankaNazivFormated>
    <izvorni_sadrzaj>AKROBATSKI ROCK N ROLL KLUB VEGA</izvorni_sadrzaj>
    <derivirana_varijabla naziv="DomainObject.Predmet.ProtustrankaNazivFormated_1">AKROBATSKI ROCK N ROLL KLUB VEGA</derivirana_varijabla>
  </DomainObject.Predmet.ProtustrankaNazivFormated>
  <DomainObject.Predmet.ProtustrankaNazivFormatedOIB>
    <izvorni_sadrzaj>AKROBATSKI ROCK N ROLL KLUB VEGA, OIB 66496048207</izvorni_sadrzaj>
    <derivirana_varijabla naziv="DomainObject.Predmet.ProtustrankaNazivFormatedOIB_1">AKROBATSKI ROCK N ROLL KLUB VEGA, OIB 66496048207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AKROBATSKI ROCK N ROLL KLUB VEGA zastupanog po punomoćniku Tomislav Odžić</item>
    </izvorni_sadrzaj>
    <derivirana_varijabla naziv="DomainObject.Predmet.ProtuStrankaListFormated_1">
      <item>AKROBATSKI ROCK N ROLL KLUB VEGA zastupanog po punomoćniku Tomislav Odžić</item>
    </derivirana_varijabla>
  </DomainObject.Predmet.ProtuStrankaListFormated>
  <DomainObject.Predmet.ProtuStrankaListFormatedOIB>
    <izvorni_sadrzaj>
      <item>AKROBATSKI ROCK N ROLL KLUB VEGA, OIB 66496048207 zastupanog po punomoćniku Tomislav Odžić</item>
    </izvorni_sadrzaj>
    <derivirana_varijabla naziv="DomainObject.Predmet.ProtuStrankaListFormatedOIB_1">
      <item>AKROBATSKI ROCK N ROLL KLUB VEGA, OIB 66496048207 zastupanog po punomoćniku Tomislav Odžić</item>
    </derivirana_varijabla>
  </DomainObject.Predmet.ProtuStrankaListFormatedOIB>
  <DomainObject.Predmet.ProtuStrankaListFormatedWithAdress>
    <izvorni_sadrzaj>
      <item>AKROBATSKI ROCK N ROLL KLUB VEGA, CVJETNO NASELJE 11, 10410 Velika Gorica zastupanog po punomoćniku Tomislav Odžić</item>
    </izvorni_sadrzaj>
    <derivirana_varijabla naziv="DomainObject.Predmet.ProtuStrankaListFormatedWithAdress_1">
      <item>AKROBATSKI ROCK N ROLL KLUB VEGA, CVJETNO NASELJE 11, 10410 Velika Gorica zastupanog po punomoćniku Tomislav Odžić</item>
    </derivirana_varijabla>
  </DomainObject.Predmet.ProtuStrankaListFormatedWithAdress>
  <DomainObject.Predmet.ProtuStrankaListFormatedWithAdressOIB>
    <izvorni_sadrzaj>
      <item>AKROBATSKI ROCK N ROLL KLUB VEGA, OIB 66496048207, CVJETNO NASELJE 11, 10410 Velika Gorica zastupanog po punomoćniku Tomislav Odžić</item>
    </izvorni_sadrzaj>
    <derivirana_varijabla naziv="DomainObject.Predmet.ProtuStrankaListFormatedWithAdressOIB_1">
      <item>AKROBATSKI ROCK N ROLL KLUB VEGA, OIB 66496048207, CVJETNO NASELJE 11, 10410 Velika Gorica zastupanog po punomoćniku Tomislav Odžić</item>
    </derivirana_varijabla>
  </DomainObject.Predmet.ProtuStrankaListFormatedWithAdressOIB>
  <DomainObject.Predmet.ProtuStrankaListNazivFormated>
    <izvorni_sadrzaj>
      <item>AKROBATSKI ROCK N ROLL KLUB VEGA</item>
    </izvorni_sadrzaj>
    <derivirana_varijabla naziv="DomainObject.Predmet.ProtuStrankaListNazivFormated_1">
      <item>AKROBATSKI ROCK N ROLL KLUB VEGA</item>
    </derivirana_varijabla>
  </DomainObject.Predmet.ProtuStrankaListNazivFormated>
  <DomainObject.Predmet.ProtuStrankaListNazivFormatedOIB>
    <izvorni_sadrzaj>
      <item>AKROBATSKI ROCK N ROLL KLUB VEGA, OIB 66496048207</item>
    </izvorni_sadrzaj>
    <derivirana_varijabla naziv="DomainObject.Predmet.ProtuStrankaListNazivFormatedOIB_1">
      <item>AKROBATSKI ROCK N ROLL KLUB VEGA, OIB 66496048207</item>
    </derivirana_varijabla>
  </DomainObject.Predmet.ProtuStrankaListNazivFormatedOIB>
  <DomainObject.Predmet.OstaliListFormated>
    <izvorni_sadrzaj>
      <item>Tomislav Odžić punomoćnik sudionika u postupku AKROBATSKI ROCK N ROLL KLUB VEGA</item>
    </izvorni_sadrzaj>
    <derivirana_varijabla naziv="DomainObject.Predmet.OstaliListFormated_1">
      <item>Tomislav Odžić punomoćnik sudionika u postupku AKROBATSKI ROCK N ROLL KLUB VEGA</item>
    </derivirana_varijabla>
  </DomainObject.Predmet.OstaliListFormated>
  <DomainObject.Predmet.OstaliListFormatedOIB>
    <izvorni_sadrzaj>
      <item>Tomislav Odžić, OIB 42989979235 punomoćnik sudionika u postupku AKROBATSKI ROCK N ROLL KLUB VEGA</item>
    </izvorni_sadrzaj>
    <derivirana_varijabla naziv="DomainObject.Predmet.OstaliListFormatedOIB_1">
      <item>Tomislav Odžić, OIB 42989979235 punomoćnik sudionika u postupku AKROBATSKI ROCK N ROLL KLUB VEGA</item>
    </derivirana_varijabla>
  </DomainObject.Predmet.OstaliListFormatedOIB>
  <DomainObject.Predmet.OstaliListFormatedWithAdress>
    <izvorni_sadrzaj>
      <item>Tomislav Odžić, Ulica Josipa Mihanovića 22, 10410 Velika Gorica punomoćnik sudionika u postupku AKROBATSKI ROCK N ROLL KLUB VEGA</item>
    </izvorni_sadrzaj>
    <derivirana_varijabla naziv="DomainObject.Predmet.OstaliListFormatedWithAdress_1">
      <item>Tomislav Odžić, Ulica Josipa Mihanovića 22, 10410 Velika Gorica punomoćnik sudionika u postupku AKROBATSKI ROCK N ROLL KLUB VEGA</item>
    </derivirana_varijabla>
  </DomainObject.Predmet.OstaliListFormatedWithAdress>
  <DomainObject.Predmet.OstaliListFormatedWithAdressOIB>
    <izvorni_sadrzaj>
      <item>Tomislav Odžić, OIB 42989979235, Ulica Josipa Mihanovića 22, 10410 Velika Gorica punomoćnik sudionika u postupku AKROBATSKI ROCK N ROLL KLUB VEGA</item>
    </izvorni_sadrzaj>
    <derivirana_varijabla naziv="DomainObject.Predmet.OstaliListFormatedWithAdressOIB_1">
      <item>Tomislav Odžić, OIB 42989979235, Ulica Josipa Mihanovića 22, 10410 Velika Gorica punomoćnik sudionika u postupku AKROBATSKI ROCK N ROLL KLUB VEGA</item>
    </derivirana_varijabla>
  </DomainObject.Predmet.OstaliListFormatedWithAdressOIB>
  <DomainObject.Predmet.OstaliListNazivFormated>
    <izvorni_sadrzaj>
      <item>Tomislav Odžić</item>
    </izvorni_sadrzaj>
    <derivirana_varijabla naziv="DomainObject.Predmet.OstaliListNazivFormated_1">
      <item>Tomislav Odžić</item>
    </derivirana_varijabla>
  </DomainObject.Predmet.OstaliListNazivFormated>
  <DomainObject.Predmet.OstaliListNazivFormatedOIB>
    <izvorni_sadrzaj>
      <item>Tomislav Odžić, OIB 42989979235</item>
    </izvorni_sadrzaj>
    <derivirana_varijabla naziv="DomainObject.Predmet.OstaliListNazivFormatedOIB_1">
      <item>Tomislav Odžić, OIB 42989979235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St-3055/2015-3</izvorni_sadrzaj>
    <derivirana_varijabla naziv="DomainObject.PoslovniBrojDokumenta_1">St-3055/2015-3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AKROBATSKI ROCK N ROLL KLUB VEGA</izvorni_sadrzaj>
    <derivirana_varijabla naziv="DomainObject.Predmet.ProtustrankaIDrugi_1">AKROBATSKI ROCK N ROLL KLUB VEGA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AKROBATSKI ROCK N ROLL KLUB VEGA, OIB 66496048207, CVJETNO NASELJE 11, 10410 Velika Gorica</izvorni_sadrzaj>
    <derivirana_varijabla naziv="DomainObject.Predmet.ProtustrankaIDrugiAdressOIB_1">AKROBATSKI ROCK N ROLL KLUB VEGA, OIB 66496048207, CVJETNO NASELJE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AKROBATSKI ROCK N ROLL KLUB VEGA</item>
      <item>Tomislav Odžić</item>
    </izvorni_sadrzaj>
    <derivirana_varijabla naziv="DomainObject.Predmet.SudioniciListNaziv_1">
      <item>FINA Regionalni centar Zagreb</item>
      <item>AKROBATSKI ROCK N ROLL KLUB VEGA</item>
      <item>Tomislav Odžić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AKROBATSKI ROCK N ROLL KLUB VEGA, OIB 66496048207, CVJETNO NASELJE 11,10410 Velika Gorica</item>
      <item>Tomislav Odžić, OIB 42989979235, Ulica Josipa Mihanovića 22,10410 Velika Gorica</item>
    </izvorni_sadrzaj>
    <derivirana_varijabla naziv="DomainObject.Predmet.SudioniciListAdressOIB_1">
      <item>FINA Regionalni centar Zagreb, OIB 85821130368, Trg svibanjskih žrtava 1995. 1,10000 Zagreb</item>
      <item>AKROBATSKI ROCK N ROLL KLUB VEGA, OIB 66496048207, CVJETNO NASELJE 11,10410 Velika Gorica</item>
      <item>Tomislav Odžić, OIB 42989979235, Ulica Josipa Mihanovića 22,10410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66496048207</item>
      <item>, OIB 42989979235</item>
    </izvorni_sadrzaj>
    <derivirana_varijabla naziv="DomainObject.Predmet.SudioniciListNazivOIB_1">
      <item>, OIB 85821130368</item>
      <item>, OIB 66496048207</item>
      <item>, OIB 42989979235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1786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2015-11-11T12:14:00Z</dcterms:created>
  <dc:creator>Maja Jurovicki</dc:creator>
  <cp:lastModifiedBy>Ksenija Nol</cp:lastModifiedBy>
  <cp:lastPrinted>2015-11-11T12:10:00Z</cp:lastPrinted>
  <dcterms:modified xmlns:xsi="http://www.w3.org/2001/XMLSchema-instance" xsi:type="dcterms:W3CDTF">2015-11-11T12:54:00Z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St-3055/2015-3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