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be9f" w14:paraId="8babe9f" w:rsidRDefault="00C9102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102B" w:rsidP="00C9102B" w:rsidR="00AE649C">
      <w:pPr>
        <w:pStyle w:val="Bezproreda"/>
      </w:pPr>
      <w:r>
        <w:t xml:space="preserve">    Republika Hrvatska</w:t>
      </w:r>
    </w:p>
    <w:p w:rsidRDefault="00C9102B" w:rsidP="00C9102B" w:rsidR="00C9102B">
      <w:pPr>
        <w:pStyle w:val="Bezproreda"/>
      </w:pPr>
      <w:r>
        <w:t>Trgovački sud u Bjelovaru</w:t>
      </w:r>
    </w:p>
    <w:p w:rsidRDefault="00C9102B" w:rsidP="00C9102B" w:rsidR="00C9102B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9102B" w:rsidP="00C9102B" w:rsidR="00C9102B">
      <w:pPr>
        <w:pStyle w:val="Bezproreda"/>
        <w:ind w:firstLine="708" w:left="4956"/>
      </w:pPr>
      <w:r>
        <w:t>Poslovni broj: 1 St-753/2017-41</w:t>
      </w: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</w:pPr>
      <w:r>
        <w:tab/>
      </w:r>
    </w:p>
    <w:p w:rsidRDefault="00C9102B" w:rsidP="00C9102B" w:rsidR="00C9102B">
      <w:pPr>
        <w:pStyle w:val="Bezproreda"/>
        <w:ind w:firstLine="708"/>
        <w:jc w:val="both"/>
      </w:pPr>
      <w:r>
        <w:t>Trgovački sud u Bjelovaru, po  sucu Branki Pleskalt, u predmetu stečaja nad Stečajnom masom iza stečajnog dužnika VE-DAL d.o.o. za proizvodnju, turizam, ugostiteljstvo, trgovinu i usluge, u stečaju, Virovitica, Ferde Rusana 100, OIB: 79834160393,  9. ožujka   2018.  donio je slijedeći</w:t>
      </w:r>
    </w:p>
    <w:p w:rsidRDefault="00C9102B" w:rsidP="00C9102B" w:rsidR="00C9102B">
      <w:pPr>
        <w:pStyle w:val="Bezproreda"/>
        <w:jc w:val="both"/>
      </w:pPr>
    </w:p>
    <w:p w:rsidRDefault="00C9102B" w:rsidP="00C9102B" w:rsidR="00C9102B">
      <w:pPr>
        <w:pStyle w:val="Bezproreda"/>
        <w:jc w:val="both"/>
      </w:pPr>
    </w:p>
    <w:p w:rsidRDefault="00C9102B" w:rsidP="00C9102B" w:rsidR="00C9102B">
      <w:pPr>
        <w:pStyle w:val="Bezproreda"/>
        <w:jc w:val="center"/>
      </w:pPr>
      <w:r>
        <w:t>Z A K L J U Č A K</w:t>
      </w:r>
    </w:p>
    <w:p w:rsidRDefault="00C9102B" w:rsidP="00C9102B" w:rsidR="00C9102B">
      <w:pPr>
        <w:pStyle w:val="Bezproreda"/>
        <w:jc w:val="both"/>
      </w:pPr>
    </w:p>
    <w:p w:rsidRDefault="00C9102B" w:rsidP="00C9102B" w:rsidR="00C9102B">
      <w:pPr>
        <w:pStyle w:val="Bezproreda"/>
        <w:jc w:val="both"/>
      </w:pPr>
    </w:p>
    <w:p w:rsidRDefault="00C9102B" w:rsidP="00C9102B" w:rsidR="00C9102B">
      <w:pPr>
        <w:pStyle w:val="Bezproreda"/>
        <w:ind w:firstLine="708"/>
        <w:jc w:val="both"/>
      </w:pPr>
      <w:r>
        <w:t xml:space="preserve">Nalaže se stečajnom upravitelju Branku Valentić iz Virovitice, Ferde Rusana 100,   izvršiti predaju u posjed nekretnina  koje su bile predmet prodaje u rješenju o dosudi poslovni  broj. 1 St-753/2017-33  od 13. veljače 2018.  kupcu Anđeli </w:t>
      </w:r>
      <w:proofErr w:type="spellStart"/>
      <w:r>
        <w:t>Škvarić</w:t>
      </w:r>
      <w:proofErr w:type="spellEnd"/>
      <w:r>
        <w:t xml:space="preserve"> iz Virovitice, Bečka 20, nakon što je kupac uplatio kupovinu. </w:t>
      </w: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  <w:ind w:firstLine="708"/>
      </w:pPr>
      <w:r>
        <w:t>U Bjelovaru  9. ožujka  2018.</w:t>
      </w: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</w:t>
      </w: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Branka Pleskalt v.r.</w:t>
      </w: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9102B" w:rsidP="00C9102B" w:rsidR="00C9102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</w:pPr>
    </w:p>
    <w:p w:rsidRDefault="00C9102B" w:rsidP="00C9102B" w:rsidR="00C9102B">
      <w:pPr>
        <w:pStyle w:val="Bezproreda"/>
        <w:ind w:firstLine="708"/>
      </w:pPr>
      <w:r>
        <w:t>Pouka o pravnom lijeku: protiv zaključka nema mjesta pravnom lijeku (čl. 11. Stečajnog zakona).</w:t>
      </w:r>
    </w:p>
    <w:p w:rsidRDefault="00C9102B" w:rsidP="00C9102B" w:rsidR="00C9102B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49A0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102B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025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93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St-753/2017-42</izvorni_sadrzaj>
    <derivirana_varijabla naziv="DomainObject.Oznaka_1">St-753/2017-42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  <item>Branko Valentić, setčajni upravitelj</item>
      <item>Anđela Škvarić, Bečka 20., 33000 Virovitica</item>
      <item>Zlatko Škvarić, Trg bana J. Jelačića 15., 33000 Virovitica</item>
      <item>računovodstvo-ovdje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  <item>Branko Valentić, setčajni upravitelj, OIB 85378232573</item>
      <item>Anđela Škvarić, OIB 85790756292, Bečka 20., 33000 Virovitica</item>
      <item>Zlatko Škvarić, OIB 28889099623, Trg bana J. Jelačića 15., 33000 Virovitica</item>
      <item>računovodstvo-ovdje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  <item>Branko Valentić, setčajni upravitelj, OIB 85378232573</item>
      <item>Anđela Škvarić, OIB 85790756292</item>
      <item>Zlatko Škvarić, OIB 28889099623</item>
      <item>računovodstvo-ovdje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>St-753/2017-42</izvorni_sadrzaj>
    <derivirana_varijabla naziv="DomainObject.PoslovniBrojDokumenta_1">St-753/2017-42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  <item>Branko Valentić, setčajni upravitelj</item>
      <item>Anđela Škvarić</item>
      <item>Zlatko Škvarić</item>
      <item>računovodstvo-ovdje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  <item>Branko Valentić, setčajni upravitelj, OIB 85378232573</item>
      <item>Anđela Škvarić, OIB 85790756292, Bečka 20.,33000 Virovitica</item>
      <item>Zlatko Škvarić, OIB 28889099623, Trg bana J. Jelačića 15.,33000 Virovitica</item>
      <item>računovodstvo-ovdje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7195C7-CB0E-48D4-9C12-A9DE6088E2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776</properties:Characters>
  <properties:Lines>34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2018-03-09T11:00:00Z</cp:lastPrinted>
  <dcterms:modified xmlns:xsi="http://www.w3.org/2001/XMLSchema-instance" xsi:type="dcterms:W3CDTF">2018-03-09T11:01:00Z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St-753/2017-42 / Odluka - Zaključak (odluka_St-753_2017-42.docx)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