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A7847" w:rsidP="00DA7847" w:rsidRDefault="00DA7847" w14:paraId="ce9bc30" w14:textId="ce9bc30">
      <w:pPr>
        <w:ind w:left="708" w:firstLine="708"/>
        <w:jc w:val="right"/>
        <w15:collapsed w:val="false"/>
        <w:rPr>
          <w:color w:val="000000"/>
          <w:sz w:val="22"/>
          <w:szCs w:val="22"/>
        </w:rPr>
      </w:pPr>
      <w:r>
        <w:rPr>
          <w:b/>
        </w:rPr>
        <w:t xml:space="preserve">Posl. br. </w:t>
      </w:r>
      <w:r w:rsidR="00E12352">
        <w:rPr>
          <w:b/>
        </w:rPr>
        <w:t>6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ED0881">
        <w:rPr>
          <w:b/>
        </w:rPr>
        <w:t>393</w:t>
      </w:r>
      <w:r w:rsidR="001C1C62">
        <w:rPr>
          <w:b/>
        </w:rPr>
        <w:t>/</w:t>
      </w:r>
      <w:r w:rsidR="00E060B9">
        <w:rPr>
          <w:b/>
        </w:rPr>
        <w:t>20</w:t>
      </w:r>
      <w:r w:rsidR="001C1C62">
        <w:rPr>
          <w:b/>
        </w:rPr>
        <w:t>1</w:t>
      </w:r>
      <w:r w:rsidR="00E12352">
        <w:rPr>
          <w:b/>
        </w:rPr>
        <w:t>9</w:t>
      </w:r>
    </w:p>
    <w:p w:rsidR="00DA7847" w:rsidP="00DA7847" w:rsidRDefault="003E6412">
      <w:pPr>
        <w:ind w:left="708" w:firstLine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T="0" distB="0" distL="0" distR="0">
            <wp:extent cx="552450" cy="733425"/>
            <wp:effectExtent l="0" t="0" r="0" b="9525"/>
            <wp:docPr id="1" name="Slika 1" descr="http://tbn0.google.com/images?q=tbn:8lIypWC5bJjP1M:http://www.hnv.org.yu/images/grb-rh.jpg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ttp://tbn0.google.com/images?q=tbn:8lIypWC5bJjP1M:http://www.hnv.org.yu/images/grb-rh.jpg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847" w:rsidP="00DA7847" w:rsidRDefault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="00DA7847" w:rsidP="00DA7847" w:rsidRDefault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</w:t>
      </w:r>
      <w:r w:rsidR="00E12352">
        <w:rPr>
          <w:b/>
          <w:sz w:val="22"/>
          <w:szCs w:val="22"/>
        </w:rPr>
        <w:t>DUBROVNIKU</w:t>
      </w:r>
    </w:p>
    <w:p w:rsidR="00DA7847" w:rsidP="00DA7847" w:rsidRDefault="00E12352">
      <w:pPr>
        <w:rPr>
          <w:b/>
          <w:sz w:val="22"/>
          <w:szCs w:val="22"/>
        </w:rPr>
      </w:pPr>
      <w:r>
        <w:rPr>
          <w:b/>
          <w:sz w:val="22"/>
          <w:szCs w:val="22"/>
        </w:rPr>
        <w:t>Dr. Ante Starčevića 23, Dubrovnik</w:t>
      </w:r>
    </w:p>
    <w:p w:rsidRPr="00FE5273" w:rsidR="00DA7847" w:rsidP="00DA7847" w:rsidRDefault="00DA7847">
      <w:pPr>
        <w:ind w:left="708" w:firstLine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="00DA7847" w:rsidP="00DA7847" w:rsidRDefault="00DA7847">
      <w:pPr>
        <w:ind w:left="2832" w:firstLine="708"/>
        <w:jc w:val="both"/>
        <w:rPr>
          <w:sz w:val="22"/>
          <w:szCs w:val="22"/>
        </w:rPr>
      </w:pPr>
    </w:p>
    <w:p w:rsidR="00C63695" w:rsidP="00DA7847" w:rsidRDefault="00C63695">
      <w:pPr>
        <w:ind w:left="2832" w:firstLine="708"/>
        <w:jc w:val="both"/>
        <w:rPr>
          <w:sz w:val="22"/>
          <w:szCs w:val="22"/>
        </w:rPr>
      </w:pPr>
    </w:p>
    <w:p w:rsidR="00C63695" w:rsidP="00DA7847" w:rsidRDefault="00C63695">
      <w:pPr>
        <w:ind w:left="2832" w:firstLine="708"/>
        <w:jc w:val="both"/>
        <w:rPr>
          <w:sz w:val="22"/>
          <w:szCs w:val="22"/>
        </w:rPr>
      </w:pPr>
    </w:p>
    <w:p w:rsidRPr="00FE5273" w:rsidR="00C63695" w:rsidP="00C63695" w:rsidRDefault="00C63695">
      <w:pPr>
        <w:ind w:left="7788" w:firstLine="708"/>
        <w:jc w:val="both"/>
        <w:rPr>
          <w:sz w:val="22"/>
          <w:szCs w:val="22"/>
        </w:rPr>
      </w:pPr>
    </w:p>
    <w:p w:rsidR="00CF543D" w:rsidP="00C63695" w:rsidRDefault="00034F24">
      <w:pPr>
        <w:ind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8F0C0B">
        <w:rPr>
          <w:b/>
          <w:sz w:val="22"/>
          <w:szCs w:val="22"/>
        </w:rPr>
        <w:t xml:space="preserve">                              </w:t>
      </w:r>
      <w:r w:rsidRPr="00FE5273" w:rsidR="00DA7847">
        <w:rPr>
          <w:b/>
          <w:sz w:val="22"/>
          <w:szCs w:val="22"/>
        </w:rPr>
        <w:t xml:space="preserve">FINA </w:t>
      </w:r>
      <w:r w:rsidR="00E12352">
        <w:rPr>
          <w:b/>
          <w:sz w:val="22"/>
          <w:szCs w:val="22"/>
        </w:rPr>
        <w:t>DUBROVNIK</w:t>
      </w:r>
      <w:r w:rsidR="00EE0022">
        <w:rPr>
          <w:b/>
          <w:sz w:val="22"/>
          <w:szCs w:val="22"/>
        </w:rPr>
        <w:t xml:space="preserve"> </w:t>
      </w:r>
    </w:p>
    <w:p w:rsidR="00DA7847" w:rsidP="00DA7847" w:rsidRDefault="00DA7847">
      <w:pPr>
        <w:jc w:val="both"/>
        <w:rPr>
          <w:b/>
          <w:sz w:val="22"/>
          <w:szCs w:val="22"/>
        </w:rPr>
      </w:pPr>
    </w:p>
    <w:p w:rsidR="003B7CFB" w:rsidP="00DA7847" w:rsidRDefault="003B7CFB">
      <w:pPr>
        <w:jc w:val="both"/>
        <w:rPr>
          <w:b/>
          <w:sz w:val="22"/>
          <w:szCs w:val="22"/>
        </w:rPr>
      </w:pPr>
    </w:p>
    <w:p w:rsidR="00516564" w:rsidP="00DA7847" w:rsidRDefault="00516564">
      <w:pPr>
        <w:jc w:val="both"/>
        <w:rPr>
          <w:sz w:val="22"/>
          <w:szCs w:val="22"/>
        </w:rPr>
      </w:pPr>
    </w:p>
    <w:p w:rsidRPr="00FE5273" w:rsidR="003E6412" w:rsidP="00DA7847" w:rsidRDefault="003E6412">
      <w:pPr>
        <w:jc w:val="both"/>
        <w:rPr>
          <w:sz w:val="22"/>
          <w:szCs w:val="22"/>
        </w:rPr>
      </w:pPr>
    </w:p>
    <w:p w:rsidRPr="006765E4" w:rsidR="00DB3ED8" w:rsidP="00DA7847" w:rsidRDefault="00DB3ED8">
      <w:pPr>
        <w:jc w:val="both"/>
        <w:rPr>
          <w:b/>
          <w:sz w:val="22"/>
          <w:szCs w:val="22"/>
        </w:rPr>
      </w:pPr>
    </w:p>
    <w:p w:rsidR="00C63695" w:rsidP="00C63695" w:rsidRDefault="00EB0D7B">
      <w:pPr>
        <w:ind w:left="2124" w:hanging="2124"/>
        <w:jc w:val="both"/>
        <w:rPr>
          <w:b/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</w:p>
    <w:p w:rsidR="00C25FAA" w:rsidP="00C63695" w:rsidRDefault="00C25FAA">
      <w:pPr>
        <w:ind w:left="2124" w:hanging="2124"/>
        <w:jc w:val="both"/>
        <w:rPr>
          <w:b/>
          <w:sz w:val="22"/>
          <w:szCs w:val="22"/>
        </w:rPr>
      </w:pPr>
    </w:p>
    <w:p w:rsidR="00E060B9" w:rsidP="00E060B9" w:rsidRDefault="00925775">
      <w:pPr>
        <w:pStyle w:val="Default"/>
      </w:pPr>
      <w:r w:rsidRPr="00925775">
        <w:rPr>
          <w:b/>
          <w:sz w:val="22"/>
          <w:szCs w:val="22"/>
        </w:rPr>
        <w:t xml:space="preserve">pod gornjim posl.br., a  povodom prijedloga za otvaranje stečajnog postupka nad dužnikom  </w:t>
      </w:r>
    </w:p>
    <w:p w:rsidR="002A5721" w:rsidP="002A5721" w:rsidRDefault="00E060B9">
      <w:pPr>
        <w:pStyle w:val="Default"/>
      </w:pPr>
      <w:r>
        <w:t xml:space="preserve"> </w:t>
      </w:r>
    </w:p>
    <w:p w:rsidR="00ED0881" w:rsidP="00ED0881" w:rsidRDefault="003E250C">
      <w:pPr>
        <w:pStyle w:val="Default"/>
      </w:pPr>
      <w:r>
        <w:t xml:space="preserve"> </w:t>
      </w:r>
    </w:p>
    <w:p w:rsidR="00925775" w:rsidP="00ED0881" w:rsidRDefault="00ED0881">
      <w:pPr>
        <w:jc w:val="both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>CARPE DIEM j.d.o.o. za izradu i provedbu razvojnih studija, MBS: 060335561, OIB: 77985874578</w:t>
      </w:r>
    </w:p>
    <w:p w:rsidR="003E250C" w:rsidP="003E250C" w:rsidRDefault="003E250C">
      <w:pPr>
        <w:jc w:val="both"/>
        <w:rPr>
          <w:sz w:val="22"/>
          <w:szCs w:val="22"/>
          <w:u w:val="single"/>
        </w:rPr>
      </w:pPr>
    </w:p>
    <w:p w:rsidR="000049DF" w:rsidP="00F873AB" w:rsidRDefault="002B21D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Pr="00BE69AF" w:rsid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Pr="00FE5273" w:rsidR="00DA7847">
        <w:rPr>
          <w:sz w:val="22"/>
          <w:szCs w:val="22"/>
        </w:rPr>
        <w:t>u privitku dostavlja</w:t>
      </w:r>
      <w:r w:rsidR="002307C7">
        <w:rPr>
          <w:sz w:val="22"/>
          <w:szCs w:val="22"/>
        </w:rPr>
        <w:t>mo</w:t>
      </w:r>
      <w:r w:rsidR="00EB0D7B">
        <w:rPr>
          <w:sz w:val="22"/>
          <w:szCs w:val="22"/>
        </w:rPr>
        <w:t xml:space="preserve"> rješenje</w:t>
      </w:r>
      <w:r w:rsidRPr="00FE5273" w:rsidR="00DA7847">
        <w:rPr>
          <w:sz w:val="22"/>
          <w:szCs w:val="22"/>
        </w:rPr>
        <w:t xml:space="preserve"> ovog su</w:t>
      </w:r>
      <w:r w:rsidRPr="00FE5273" w:rsidR="00DB36AF">
        <w:rPr>
          <w:sz w:val="22"/>
          <w:szCs w:val="22"/>
        </w:rPr>
        <w:t xml:space="preserve">da posl. br. </w:t>
      </w:r>
      <w:r w:rsidR="00E12352">
        <w:rPr>
          <w:sz w:val="22"/>
          <w:szCs w:val="22"/>
          <w:u w:val="single"/>
        </w:rPr>
        <w:t>6</w:t>
      </w:r>
      <w:r w:rsidR="003841E2">
        <w:rPr>
          <w:sz w:val="22"/>
          <w:szCs w:val="22"/>
          <w:u w:val="single"/>
        </w:rPr>
        <w:t>.St.</w:t>
      </w:r>
      <w:r w:rsidR="00ED0881">
        <w:rPr>
          <w:sz w:val="22"/>
          <w:szCs w:val="22"/>
          <w:u w:val="single"/>
        </w:rPr>
        <w:t>393</w:t>
      </w:r>
      <w:r w:rsidR="00EE0022">
        <w:rPr>
          <w:sz w:val="22"/>
          <w:szCs w:val="22"/>
          <w:u w:val="single"/>
        </w:rPr>
        <w:t>/</w:t>
      </w:r>
      <w:r w:rsidR="00E060B9">
        <w:rPr>
          <w:sz w:val="22"/>
          <w:szCs w:val="22"/>
          <w:u w:val="single"/>
        </w:rPr>
        <w:t>20</w:t>
      </w:r>
      <w:r w:rsidR="00E12352">
        <w:rPr>
          <w:sz w:val="22"/>
          <w:szCs w:val="22"/>
          <w:u w:val="single"/>
        </w:rPr>
        <w:t>19</w:t>
      </w:r>
      <w:r w:rsidR="00770618">
        <w:rPr>
          <w:sz w:val="22"/>
          <w:szCs w:val="22"/>
          <w:u w:val="single"/>
        </w:rPr>
        <w:t xml:space="preserve"> </w:t>
      </w:r>
      <w:r w:rsidR="00933A4B">
        <w:rPr>
          <w:sz w:val="22"/>
          <w:szCs w:val="22"/>
          <w:u w:val="single"/>
        </w:rPr>
        <w:t xml:space="preserve">od </w:t>
      </w:r>
      <w:r w:rsidR="00ED0881">
        <w:rPr>
          <w:sz w:val="22"/>
          <w:szCs w:val="22"/>
          <w:u w:val="single"/>
        </w:rPr>
        <w:t>17</w:t>
      </w:r>
      <w:r w:rsidR="00EE0022">
        <w:rPr>
          <w:sz w:val="22"/>
          <w:szCs w:val="22"/>
          <w:u w:val="single"/>
        </w:rPr>
        <w:t>.</w:t>
      </w:r>
      <w:r w:rsidR="00E060B9">
        <w:rPr>
          <w:sz w:val="22"/>
          <w:szCs w:val="22"/>
          <w:u w:val="single"/>
        </w:rPr>
        <w:t>12</w:t>
      </w:r>
      <w:r w:rsidR="00EE0022">
        <w:rPr>
          <w:sz w:val="22"/>
          <w:szCs w:val="22"/>
          <w:u w:val="single"/>
        </w:rPr>
        <w:t>.</w:t>
      </w:r>
      <w:r w:rsidR="00360576">
        <w:rPr>
          <w:sz w:val="22"/>
          <w:szCs w:val="22"/>
          <w:u w:val="single"/>
        </w:rPr>
        <w:t>201</w:t>
      </w:r>
      <w:r w:rsidR="00E12352">
        <w:rPr>
          <w:sz w:val="22"/>
          <w:szCs w:val="22"/>
          <w:u w:val="single"/>
        </w:rPr>
        <w:t>9</w:t>
      </w:r>
      <w:r w:rsidR="00D74E68">
        <w:rPr>
          <w:sz w:val="22"/>
          <w:szCs w:val="22"/>
          <w:u w:val="single"/>
        </w:rPr>
        <w:t xml:space="preserve">.g. </w:t>
      </w:r>
      <w:r w:rsidRPr="00FE5273" w:rsidR="00DA7847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Pr="00FE5273" w:rsidR="00DA7847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Pr="00FE5273" w:rsidR="00DA7847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Pr="00FE5273" w:rsidR="00DA7847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F45B68">
        <w:rPr>
          <w:sz w:val="22"/>
          <w:szCs w:val="22"/>
        </w:rPr>
        <w:t>:</w:t>
      </w:r>
      <w:r w:rsidR="0028222A">
        <w:rPr>
          <w:sz w:val="22"/>
          <w:szCs w:val="22"/>
        </w:rPr>
        <w:t xml:space="preserve"> </w:t>
      </w:r>
    </w:p>
    <w:p w:rsidR="00C63695" w:rsidP="00F873AB" w:rsidRDefault="00C63695">
      <w:pPr>
        <w:ind w:firstLine="708"/>
        <w:jc w:val="both"/>
        <w:rPr>
          <w:sz w:val="22"/>
          <w:szCs w:val="22"/>
        </w:rPr>
      </w:pPr>
    </w:p>
    <w:p w:rsidR="003E250C" w:rsidP="003E250C" w:rsidRDefault="002A5721">
      <w:pPr>
        <w:pStyle w:val="Default"/>
      </w:pPr>
      <w:r>
        <w:t xml:space="preserve"> </w:t>
      </w:r>
    </w:p>
    <w:p w:rsidR="00ED0881" w:rsidP="00ED0881" w:rsidRDefault="00ED0881">
      <w:pPr>
        <w:pStyle w:val="Default"/>
      </w:pPr>
    </w:p>
    <w:p w:rsidR="00ED0881" w:rsidP="00ED0881" w:rsidRDefault="00ED0881">
      <w:pPr>
        <w:jc w:val="both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 xml:space="preserve">KATE ŠEPAROVIĆ, Bruna Bušića 14, Dubrovnik, OIB: 62595923052 </w:t>
      </w:r>
    </w:p>
    <w:p w:rsidR="00ED0881" w:rsidP="00ED0881" w:rsidRDefault="00ED0881">
      <w:pPr>
        <w:jc w:val="both"/>
        <w:rPr>
          <w:sz w:val="22"/>
          <w:szCs w:val="22"/>
        </w:rPr>
      </w:pPr>
    </w:p>
    <w:p w:rsidRPr="00FE5273" w:rsidR="00DA7847" w:rsidP="00ED0881" w:rsidRDefault="00BD68AB">
      <w:pPr>
        <w:jc w:val="both"/>
        <w:rPr>
          <w:sz w:val="22"/>
          <w:szCs w:val="22"/>
        </w:rPr>
      </w:pPr>
      <w:r w:rsidRPr="00BD68AB">
        <w:rPr>
          <w:sz w:val="22"/>
          <w:szCs w:val="22"/>
        </w:rPr>
        <w:t>zbog</w:t>
      </w:r>
      <w:r w:rsidR="000049DF">
        <w:rPr>
          <w:sz w:val="22"/>
          <w:szCs w:val="22"/>
        </w:rPr>
        <w:t xml:space="preserve"> </w:t>
      </w:r>
      <w:r w:rsidRPr="00BD68AB">
        <w:rPr>
          <w:sz w:val="22"/>
          <w:szCs w:val="22"/>
        </w:rPr>
        <w:t>neplaćenog</w:t>
      </w:r>
      <w:r w:rsidRPr="00FE5273" w:rsidR="00DA7847">
        <w:rPr>
          <w:sz w:val="22"/>
          <w:szCs w:val="22"/>
        </w:rPr>
        <w:t xml:space="preserve"> dužn</w:t>
      </w:r>
      <w:r>
        <w:rPr>
          <w:sz w:val="22"/>
          <w:szCs w:val="22"/>
        </w:rPr>
        <w:t>og</w:t>
      </w:r>
      <w:r w:rsidR="0098780A">
        <w:rPr>
          <w:sz w:val="22"/>
          <w:szCs w:val="22"/>
        </w:rPr>
        <w:t xml:space="preserve"> iznos</w:t>
      </w:r>
      <w:r>
        <w:rPr>
          <w:sz w:val="22"/>
          <w:szCs w:val="22"/>
        </w:rPr>
        <w:t>a</w:t>
      </w:r>
      <w:r w:rsidR="0098780A">
        <w:rPr>
          <w:sz w:val="22"/>
          <w:szCs w:val="22"/>
        </w:rPr>
        <w:t xml:space="preserve"> od </w:t>
      </w:r>
      <w:r w:rsidR="004113F7">
        <w:rPr>
          <w:sz w:val="22"/>
          <w:szCs w:val="22"/>
        </w:rPr>
        <w:t>1</w:t>
      </w:r>
      <w:r w:rsidR="00B3372D">
        <w:rPr>
          <w:sz w:val="22"/>
          <w:szCs w:val="22"/>
        </w:rPr>
        <w:t xml:space="preserve">.000,00 kuna, te molimo da dužni iznos prenesete u korist računa ovog suda </w:t>
      </w:r>
      <w:r w:rsidRPr="00F873AB" w:rsidR="00F873AB">
        <w:rPr>
          <w:sz w:val="22"/>
          <w:szCs w:val="22"/>
        </w:rPr>
        <w:t xml:space="preserve">kod Hrvatske poštanske banke broj: </w:t>
      </w:r>
      <w:r w:rsidRPr="00E12352" w:rsidR="00E12352">
        <w:rPr>
          <w:sz w:val="22"/>
          <w:szCs w:val="22"/>
        </w:rPr>
        <w:t>5123900011300069195</w:t>
      </w:r>
      <w:r w:rsidRPr="00F873AB" w:rsidR="00F873AB">
        <w:rPr>
          <w:sz w:val="22"/>
          <w:szCs w:val="22"/>
        </w:rPr>
        <w:t>poziv na broj 10-</w:t>
      </w:r>
      <w:r w:rsidR="00ED0881">
        <w:rPr>
          <w:sz w:val="22"/>
          <w:szCs w:val="22"/>
        </w:rPr>
        <w:t>393</w:t>
      </w:r>
      <w:bookmarkStart w:name="_GoBack" w:id="0"/>
      <w:bookmarkEnd w:id="0"/>
      <w:r w:rsidR="00D74E68">
        <w:rPr>
          <w:sz w:val="22"/>
          <w:szCs w:val="22"/>
        </w:rPr>
        <w:t>-201</w:t>
      </w:r>
      <w:r w:rsidR="00E12352">
        <w:rPr>
          <w:sz w:val="22"/>
          <w:szCs w:val="22"/>
        </w:rPr>
        <w:t>9</w:t>
      </w:r>
      <w:r w:rsidRPr="00FE5273" w:rsidR="00DA7847">
        <w:rPr>
          <w:sz w:val="22"/>
          <w:szCs w:val="22"/>
        </w:rPr>
        <w:t xml:space="preserve">. </w:t>
      </w:r>
    </w:p>
    <w:p w:rsidR="00DA7847" w:rsidP="00DA7847" w:rsidRDefault="00DA7847">
      <w:pPr>
        <w:jc w:val="both"/>
        <w:rPr>
          <w:b/>
          <w:sz w:val="22"/>
          <w:szCs w:val="22"/>
        </w:rPr>
      </w:pPr>
    </w:p>
    <w:p w:rsidR="002307C7" w:rsidP="00DA7847" w:rsidRDefault="002307C7">
      <w:pPr>
        <w:jc w:val="both"/>
        <w:rPr>
          <w:b/>
          <w:sz w:val="22"/>
          <w:szCs w:val="22"/>
        </w:rPr>
      </w:pPr>
    </w:p>
    <w:p w:rsidRPr="00FE5273" w:rsidR="002307C7" w:rsidP="00DA7847" w:rsidRDefault="002307C7">
      <w:pPr>
        <w:jc w:val="both"/>
        <w:rPr>
          <w:b/>
          <w:sz w:val="22"/>
          <w:szCs w:val="22"/>
        </w:rPr>
      </w:pPr>
    </w:p>
    <w:p w:rsidR="00DA7847" w:rsidP="00F873AB" w:rsidRDefault="00DA7847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</w:t>
      </w:r>
      <w:r w:rsidR="006D6AE2">
        <w:rPr>
          <w:b/>
          <w:sz w:val="22"/>
          <w:szCs w:val="22"/>
        </w:rPr>
        <w:t>Dubrovniku</w:t>
      </w:r>
      <w:r w:rsidRPr="00FE5273">
        <w:rPr>
          <w:b/>
          <w:sz w:val="22"/>
          <w:szCs w:val="22"/>
        </w:rPr>
        <w:t xml:space="preserve">, </w:t>
      </w:r>
      <w:r w:rsidR="00E060B9">
        <w:rPr>
          <w:b/>
          <w:sz w:val="22"/>
          <w:szCs w:val="22"/>
        </w:rPr>
        <w:t>29</w:t>
      </w:r>
      <w:r w:rsidR="00A34C33">
        <w:rPr>
          <w:b/>
          <w:sz w:val="22"/>
          <w:szCs w:val="22"/>
        </w:rPr>
        <w:t xml:space="preserve">. </w:t>
      </w:r>
      <w:r w:rsidR="00E060B9">
        <w:rPr>
          <w:b/>
          <w:sz w:val="22"/>
          <w:szCs w:val="22"/>
        </w:rPr>
        <w:t>siječnja</w:t>
      </w:r>
      <w:r w:rsidR="00EE0022">
        <w:rPr>
          <w:b/>
          <w:sz w:val="22"/>
          <w:szCs w:val="22"/>
        </w:rPr>
        <w:t xml:space="preserve"> </w:t>
      </w:r>
      <w:r w:rsidR="00E460DC">
        <w:rPr>
          <w:b/>
          <w:sz w:val="22"/>
          <w:szCs w:val="22"/>
        </w:rPr>
        <w:t>20</w:t>
      </w:r>
      <w:r w:rsidR="00E060B9">
        <w:rPr>
          <w:b/>
          <w:sz w:val="22"/>
          <w:szCs w:val="22"/>
        </w:rPr>
        <w:t>20</w:t>
      </w:r>
      <w:r w:rsidRPr="00FE5273" w:rsid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="00C63695" w:rsidP="00F873AB" w:rsidRDefault="00C63695">
      <w:pPr>
        <w:jc w:val="center"/>
        <w:rPr>
          <w:b/>
          <w:sz w:val="22"/>
          <w:szCs w:val="22"/>
        </w:rPr>
      </w:pPr>
    </w:p>
    <w:p w:rsidRPr="00FE5273" w:rsidR="00DA7847" w:rsidP="00D51FF2" w:rsidRDefault="00DA7847">
      <w:pPr>
        <w:jc w:val="both"/>
        <w:rPr>
          <w:b/>
          <w:sz w:val="22"/>
          <w:szCs w:val="22"/>
        </w:rPr>
      </w:pPr>
    </w:p>
    <w:p w:rsidR="00D551BF" w:rsidP="009033FD" w:rsidRDefault="00D551BF">
      <w:pPr>
        <w:ind w:left="4956"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 točnost otpravka </w:t>
      </w:r>
    </w:p>
    <w:p w:rsidR="00DA7847" w:rsidP="009033FD" w:rsidRDefault="00D551BF">
      <w:pPr>
        <w:ind w:left="4956"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ovlašteni službenik:</w:t>
      </w:r>
    </w:p>
    <w:p w:rsidR="00D51FF2" w:rsidP="009033FD" w:rsidRDefault="00D51FF2">
      <w:pPr>
        <w:ind w:left="4956" w:firstLine="708"/>
        <w:jc w:val="both"/>
        <w:rPr>
          <w:b/>
          <w:sz w:val="22"/>
          <w:szCs w:val="22"/>
        </w:rPr>
      </w:pPr>
    </w:p>
    <w:p w:rsidR="00D51FF2" w:rsidP="009033FD" w:rsidRDefault="00D51FF2">
      <w:pPr>
        <w:ind w:left="4956" w:firstLine="708"/>
        <w:jc w:val="both"/>
        <w:rPr>
          <w:b/>
          <w:sz w:val="22"/>
          <w:szCs w:val="22"/>
        </w:rPr>
      </w:pPr>
    </w:p>
    <w:p w:rsidRPr="00FE5273" w:rsidR="00DA7847" w:rsidP="00DA7847" w:rsidRDefault="006D6AE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</w:t>
      </w:r>
      <w:proofErr w:type="spellStart"/>
      <w:r>
        <w:rPr>
          <w:b/>
          <w:sz w:val="22"/>
          <w:szCs w:val="22"/>
        </w:rPr>
        <w:t>Adaleta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 w:rsidR="002A5721">
        <w:rPr>
          <w:b/>
          <w:sz w:val="22"/>
          <w:szCs w:val="22"/>
        </w:rPr>
        <w:t>Džanković</w:t>
      </w:r>
      <w:proofErr w:type="spellEnd"/>
    </w:p>
    <w:p w:rsidR="00E640C9" w:rsidP="00DA7847" w:rsidRDefault="00E640C9">
      <w:pPr>
        <w:rPr>
          <w:b/>
          <w:sz w:val="22"/>
          <w:szCs w:val="22"/>
        </w:rPr>
      </w:pPr>
    </w:p>
    <w:p w:rsidR="00F873AB" w:rsidP="00DA7847" w:rsidRDefault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Pr="00D055E6" w:rsidR="00DA7847" w:rsidP="00DA7847" w:rsidRDefault="00C63695">
      <w:pPr>
        <w:numPr>
          <w:ilvl w:val="0"/>
          <w:numId w:val="7"/>
        </w:numPr>
        <w:tabs>
          <w:tab w:val="left" w:pos="142"/>
        </w:tabs>
        <w:ind w:left="0" w:firstLine="0"/>
        <w:rPr>
          <w:b/>
          <w:sz w:val="22"/>
          <w:szCs w:val="22"/>
        </w:rPr>
      </w:pPr>
      <w:r>
        <w:rPr>
          <w:sz w:val="22"/>
          <w:szCs w:val="22"/>
        </w:rPr>
        <w:t>kao u teks</w:t>
      </w:r>
      <w:r w:rsidR="00D055E6">
        <w:rPr>
          <w:sz w:val="22"/>
          <w:szCs w:val="22"/>
        </w:rPr>
        <w:t>tu</w:t>
      </w:r>
    </w:p>
    <w:p w:rsidR="00045B4B" w:rsidP="00DA7847" w:rsidRDefault="00045B4B">
      <w:pPr>
        <w:rPr>
          <w:szCs w:val="22"/>
        </w:rPr>
      </w:pPr>
    </w:p>
    <w:sectPr w:rsidR="00045B4B" w:rsidSect="009033FD">
      <w:pgSz w:w="11906" w:h="16838"/>
      <w:pgMar w:top="1079" w:right="1417" w:bottom="1417" w:left="1701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ilvl="0" w:tplc="960A85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6735D06"/>
    <w:multiLevelType w:val="hybridMultilevel"/>
    <w:tmpl w:val="CE784FFE"/>
    <w:lvl w:ilvl="0" w:tplc="45C89C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DF739F8"/>
    <w:multiLevelType w:val="hybridMultilevel"/>
    <w:tmpl w:val="B9B4C68A"/>
    <w:lvl w:ilvl="0" w:tplc="69648F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  <w:b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6914D7C"/>
    <w:multiLevelType w:val="hybridMultilevel"/>
    <w:tmpl w:val="DD662536"/>
    <w:lvl w:ilvl="0" w:tplc="E73C783A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955B26"/>
    <w:multiLevelType w:val="hybridMultilevel"/>
    <w:tmpl w:val="2E282DDC"/>
    <w:lvl w:ilvl="0" w:tplc="B63C94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08E7DAB"/>
    <w:multiLevelType w:val="hybridMultilevel"/>
    <w:tmpl w:val="0CFC898E"/>
    <w:lvl w:ilvl="0" w:tplc="6D8C2CC0">
      <w:numFmt w:val="bullet"/>
      <w:lvlText w:val="-"/>
      <w:lvlJc w:val="left"/>
      <w:pPr>
        <w:tabs>
          <w:tab w:val="num" w:pos="6735"/>
        </w:tabs>
        <w:ind w:left="673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8895"/>
        </w:tabs>
        <w:ind w:left="889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9615"/>
        </w:tabs>
        <w:ind w:left="961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10335"/>
        </w:tabs>
        <w:ind w:left="1033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11055"/>
        </w:tabs>
        <w:ind w:left="1105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1775"/>
        </w:tabs>
        <w:ind w:left="1177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2495"/>
        </w:tabs>
        <w:ind w:left="12495" w:hanging="360"/>
      </w:pPr>
      <w:rPr>
        <w:rFonts w:hint="default" w:ascii="Wingdings" w:hAnsi="Wingdings"/>
      </w:rPr>
    </w:lvl>
  </w:abstractNum>
  <w:abstractNum w:abstractNumId="6">
    <w:nsid w:val="6F892F56"/>
    <w:multiLevelType w:val="hybridMultilevel"/>
    <w:tmpl w:val="73306FFC"/>
    <w:lvl w:ilvl="0" w:tplc="1516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ocumentProtection w:edit="readOnly" w:enforcement="false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325"/>
    <w:rsid w:val="000049DF"/>
    <w:rsid w:val="00011704"/>
    <w:rsid w:val="000129D3"/>
    <w:rsid w:val="000219C6"/>
    <w:rsid w:val="00027CF8"/>
    <w:rsid w:val="00034F24"/>
    <w:rsid w:val="00045B4B"/>
    <w:rsid w:val="00054B77"/>
    <w:rsid w:val="00075D2F"/>
    <w:rsid w:val="0008578B"/>
    <w:rsid w:val="00096022"/>
    <w:rsid w:val="000B557D"/>
    <w:rsid w:val="000E6997"/>
    <w:rsid w:val="000F0579"/>
    <w:rsid w:val="00112AD8"/>
    <w:rsid w:val="00114FC8"/>
    <w:rsid w:val="00130A97"/>
    <w:rsid w:val="00150AF1"/>
    <w:rsid w:val="00151FBE"/>
    <w:rsid w:val="00154B35"/>
    <w:rsid w:val="00156CC3"/>
    <w:rsid w:val="00164960"/>
    <w:rsid w:val="001A0537"/>
    <w:rsid w:val="001A46C8"/>
    <w:rsid w:val="001B72A7"/>
    <w:rsid w:val="001C1C62"/>
    <w:rsid w:val="001C2D64"/>
    <w:rsid w:val="001D6F9A"/>
    <w:rsid w:val="001F48BE"/>
    <w:rsid w:val="001F7AD5"/>
    <w:rsid w:val="00200949"/>
    <w:rsid w:val="00205427"/>
    <w:rsid w:val="002061FA"/>
    <w:rsid w:val="002307C7"/>
    <w:rsid w:val="002325D7"/>
    <w:rsid w:val="00232F8F"/>
    <w:rsid w:val="00271DDE"/>
    <w:rsid w:val="002816B6"/>
    <w:rsid w:val="0028222A"/>
    <w:rsid w:val="0028772D"/>
    <w:rsid w:val="002A5721"/>
    <w:rsid w:val="002B21D6"/>
    <w:rsid w:val="002C128D"/>
    <w:rsid w:val="002C468A"/>
    <w:rsid w:val="002C5893"/>
    <w:rsid w:val="002E03B1"/>
    <w:rsid w:val="00312B59"/>
    <w:rsid w:val="00316251"/>
    <w:rsid w:val="00324423"/>
    <w:rsid w:val="0032520C"/>
    <w:rsid w:val="00360576"/>
    <w:rsid w:val="00364775"/>
    <w:rsid w:val="00376745"/>
    <w:rsid w:val="00382A93"/>
    <w:rsid w:val="003841E2"/>
    <w:rsid w:val="00397A0C"/>
    <w:rsid w:val="003B7CFB"/>
    <w:rsid w:val="003C1B34"/>
    <w:rsid w:val="003E04B9"/>
    <w:rsid w:val="003E250C"/>
    <w:rsid w:val="003E38B3"/>
    <w:rsid w:val="003E6412"/>
    <w:rsid w:val="003E7DDD"/>
    <w:rsid w:val="003F1FEB"/>
    <w:rsid w:val="003F38B3"/>
    <w:rsid w:val="0041136B"/>
    <w:rsid w:val="004113F7"/>
    <w:rsid w:val="00413A24"/>
    <w:rsid w:val="00422F8D"/>
    <w:rsid w:val="00423A16"/>
    <w:rsid w:val="00427680"/>
    <w:rsid w:val="00430C44"/>
    <w:rsid w:val="00435430"/>
    <w:rsid w:val="0044010B"/>
    <w:rsid w:val="00452A8A"/>
    <w:rsid w:val="00462DCA"/>
    <w:rsid w:val="004655B5"/>
    <w:rsid w:val="00470C8C"/>
    <w:rsid w:val="004A215F"/>
    <w:rsid w:val="004B0372"/>
    <w:rsid w:val="004E0996"/>
    <w:rsid w:val="004F2BAF"/>
    <w:rsid w:val="0050565C"/>
    <w:rsid w:val="00514907"/>
    <w:rsid w:val="00516564"/>
    <w:rsid w:val="00522319"/>
    <w:rsid w:val="00522EFA"/>
    <w:rsid w:val="00523162"/>
    <w:rsid w:val="00523B00"/>
    <w:rsid w:val="0053132D"/>
    <w:rsid w:val="00555A59"/>
    <w:rsid w:val="005600C9"/>
    <w:rsid w:val="00564D2C"/>
    <w:rsid w:val="005713A8"/>
    <w:rsid w:val="00583782"/>
    <w:rsid w:val="00587C8A"/>
    <w:rsid w:val="005A1153"/>
    <w:rsid w:val="005A2FE0"/>
    <w:rsid w:val="005A4C57"/>
    <w:rsid w:val="005A5267"/>
    <w:rsid w:val="005B1F5C"/>
    <w:rsid w:val="005C4B63"/>
    <w:rsid w:val="005D4687"/>
    <w:rsid w:val="005F59CF"/>
    <w:rsid w:val="00607D29"/>
    <w:rsid w:val="00614E7B"/>
    <w:rsid w:val="00617C87"/>
    <w:rsid w:val="00621BCB"/>
    <w:rsid w:val="00625550"/>
    <w:rsid w:val="00631242"/>
    <w:rsid w:val="006475C7"/>
    <w:rsid w:val="00650442"/>
    <w:rsid w:val="00650C27"/>
    <w:rsid w:val="00657A20"/>
    <w:rsid w:val="006670D8"/>
    <w:rsid w:val="006765E4"/>
    <w:rsid w:val="0068309F"/>
    <w:rsid w:val="00683CF6"/>
    <w:rsid w:val="00693C1E"/>
    <w:rsid w:val="006A01D6"/>
    <w:rsid w:val="006A06C6"/>
    <w:rsid w:val="006B346E"/>
    <w:rsid w:val="006C4C38"/>
    <w:rsid w:val="006D6AE2"/>
    <w:rsid w:val="007031D7"/>
    <w:rsid w:val="00704E59"/>
    <w:rsid w:val="00705DE2"/>
    <w:rsid w:val="0070690C"/>
    <w:rsid w:val="007111D3"/>
    <w:rsid w:val="007140DA"/>
    <w:rsid w:val="00740473"/>
    <w:rsid w:val="00743788"/>
    <w:rsid w:val="00756EEB"/>
    <w:rsid w:val="00770618"/>
    <w:rsid w:val="00772BF3"/>
    <w:rsid w:val="007748DB"/>
    <w:rsid w:val="007838CE"/>
    <w:rsid w:val="007B425D"/>
    <w:rsid w:val="007C6348"/>
    <w:rsid w:val="007D5E37"/>
    <w:rsid w:val="007E6336"/>
    <w:rsid w:val="007F691B"/>
    <w:rsid w:val="007F75DA"/>
    <w:rsid w:val="0080066D"/>
    <w:rsid w:val="00813F54"/>
    <w:rsid w:val="008256B2"/>
    <w:rsid w:val="00826578"/>
    <w:rsid w:val="00833B9B"/>
    <w:rsid w:val="0084391D"/>
    <w:rsid w:val="00855DF7"/>
    <w:rsid w:val="00880582"/>
    <w:rsid w:val="00880D10"/>
    <w:rsid w:val="00890BA1"/>
    <w:rsid w:val="008950D4"/>
    <w:rsid w:val="008A4CB7"/>
    <w:rsid w:val="008C5C61"/>
    <w:rsid w:val="008D0869"/>
    <w:rsid w:val="008D27E7"/>
    <w:rsid w:val="008E2074"/>
    <w:rsid w:val="008E3E0F"/>
    <w:rsid w:val="008F0C0B"/>
    <w:rsid w:val="00901287"/>
    <w:rsid w:val="009033FD"/>
    <w:rsid w:val="00905325"/>
    <w:rsid w:val="00925775"/>
    <w:rsid w:val="009276DE"/>
    <w:rsid w:val="00930458"/>
    <w:rsid w:val="00933A4B"/>
    <w:rsid w:val="00966F82"/>
    <w:rsid w:val="0097025F"/>
    <w:rsid w:val="00983BF5"/>
    <w:rsid w:val="0098780A"/>
    <w:rsid w:val="00991A47"/>
    <w:rsid w:val="0099274E"/>
    <w:rsid w:val="009C26FA"/>
    <w:rsid w:val="009D31C8"/>
    <w:rsid w:val="009E21FD"/>
    <w:rsid w:val="00A123F5"/>
    <w:rsid w:val="00A14505"/>
    <w:rsid w:val="00A34C33"/>
    <w:rsid w:val="00A42E39"/>
    <w:rsid w:val="00A47CDC"/>
    <w:rsid w:val="00A766DF"/>
    <w:rsid w:val="00A76DC7"/>
    <w:rsid w:val="00AB3F05"/>
    <w:rsid w:val="00AC645A"/>
    <w:rsid w:val="00AC71C4"/>
    <w:rsid w:val="00B015EE"/>
    <w:rsid w:val="00B144D8"/>
    <w:rsid w:val="00B15AC9"/>
    <w:rsid w:val="00B2314D"/>
    <w:rsid w:val="00B26012"/>
    <w:rsid w:val="00B275AC"/>
    <w:rsid w:val="00B3372D"/>
    <w:rsid w:val="00B46E46"/>
    <w:rsid w:val="00B56A9E"/>
    <w:rsid w:val="00B623F4"/>
    <w:rsid w:val="00B83370"/>
    <w:rsid w:val="00B843BB"/>
    <w:rsid w:val="00B91DFC"/>
    <w:rsid w:val="00B96231"/>
    <w:rsid w:val="00BA394F"/>
    <w:rsid w:val="00BC2C36"/>
    <w:rsid w:val="00BD68AB"/>
    <w:rsid w:val="00BE4EE3"/>
    <w:rsid w:val="00BE69AF"/>
    <w:rsid w:val="00BF7D52"/>
    <w:rsid w:val="00C25FAA"/>
    <w:rsid w:val="00C63695"/>
    <w:rsid w:val="00C64E69"/>
    <w:rsid w:val="00C65534"/>
    <w:rsid w:val="00C826D8"/>
    <w:rsid w:val="00CA1623"/>
    <w:rsid w:val="00CB5A58"/>
    <w:rsid w:val="00CE0F70"/>
    <w:rsid w:val="00CF2F19"/>
    <w:rsid w:val="00CF543D"/>
    <w:rsid w:val="00D055E6"/>
    <w:rsid w:val="00D0646F"/>
    <w:rsid w:val="00D072EB"/>
    <w:rsid w:val="00D2234A"/>
    <w:rsid w:val="00D2495D"/>
    <w:rsid w:val="00D3377B"/>
    <w:rsid w:val="00D346B1"/>
    <w:rsid w:val="00D51FF2"/>
    <w:rsid w:val="00D5459F"/>
    <w:rsid w:val="00D551BF"/>
    <w:rsid w:val="00D74E68"/>
    <w:rsid w:val="00D95A2B"/>
    <w:rsid w:val="00DA7847"/>
    <w:rsid w:val="00DB36AF"/>
    <w:rsid w:val="00DB3ED8"/>
    <w:rsid w:val="00DC130B"/>
    <w:rsid w:val="00DE2EB7"/>
    <w:rsid w:val="00DE5449"/>
    <w:rsid w:val="00E0499E"/>
    <w:rsid w:val="00E060B9"/>
    <w:rsid w:val="00E12352"/>
    <w:rsid w:val="00E214BA"/>
    <w:rsid w:val="00E22A1A"/>
    <w:rsid w:val="00E45409"/>
    <w:rsid w:val="00E460DC"/>
    <w:rsid w:val="00E47525"/>
    <w:rsid w:val="00E512B3"/>
    <w:rsid w:val="00E56A56"/>
    <w:rsid w:val="00E640C9"/>
    <w:rsid w:val="00EA05FE"/>
    <w:rsid w:val="00EA510C"/>
    <w:rsid w:val="00EA60AB"/>
    <w:rsid w:val="00EA78B2"/>
    <w:rsid w:val="00EB0D7B"/>
    <w:rsid w:val="00EC155D"/>
    <w:rsid w:val="00ED0881"/>
    <w:rsid w:val="00ED32A5"/>
    <w:rsid w:val="00EE0022"/>
    <w:rsid w:val="00EF737C"/>
    <w:rsid w:val="00F3148E"/>
    <w:rsid w:val="00F37E10"/>
    <w:rsid w:val="00F458AD"/>
    <w:rsid w:val="00F45B68"/>
    <w:rsid w:val="00F51A4C"/>
    <w:rsid w:val="00F543A9"/>
    <w:rsid w:val="00F65E6D"/>
    <w:rsid w:val="00F71FD9"/>
    <w:rsid w:val="00F873AB"/>
    <w:rsid w:val="00F91BE6"/>
    <w:rsid w:val="00FA3608"/>
    <w:rsid w:val="00FB1BF8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qFormat="true"/>
    <w:lsdException w:name="heading 6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DA7847"/>
    <w:rPr>
      <w:sz w:val="24"/>
      <w:szCs w:val="24"/>
    </w:rPr>
  </w:style>
  <w:style w:type="paragraph" w:styleId="Naslov1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type="paragraph" w:styleId="Naslov5">
    <w:name w:val="heading 5"/>
    <w:basedOn w:val="Normal"/>
    <w:next w:val="Normal"/>
    <w:qFormat/>
    <w:rsid w:val="00890B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qFormat/>
    <w:rsid w:val="00890BA1"/>
    <w:pPr>
      <w:spacing w:before="240" w:after="60"/>
      <w:outlineLvl w:val="5"/>
    </w:pPr>
    <w:rPr>
      <w:b/>
      <w:bCs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rsid w:val="002325D7"/>
    <w:rPr>
      <w:color w:val="0000FF"/>
      <w:u w:val="single"/>
    </w:rPr>
  </w:style>
  <w:style w:type="paragraph" w:styleId="Tekstbalonia">
    <w:name w:val="Balloon Text"/>
    <w:basedOn w:val="Normal"/>
    <w:semiHidden/>
    <w:rsid w:val="002325D7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555A59"/>
    <w:pPr>
      <w:jc w:val="both"/>
    </w:pPr>
    <w:rPr>
      <w:szCs w:val="20"/>
    </w:rPr>
  </w:style>
  <w:style w:type="paragraph" w:styleId="Tijeloteksta-uvlaka2">
    <w:name w:val="Body Text Indent 2"/>
    <w:basedOn w:val="Normal"/>
    <w:rsid w:val="00890BA1"/>
    <w:pPr>
      <w:spacing w:after="120" w:line="480" w:lineRule="auto"/>
      <w:ind w:left="283"/>
    </w:pPr>
  </w:style>
  <w:style w:type="paragraph" w:styleId="Odlomakpopisa">
    <w:name w:val="List Paragraph"/>
    <w:basedOn w:val="Normal"/>
    <w:uiPriority w:val="34"/>
    <w:qFormat/>
    <w:rsid w:val="005F59C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C4C3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C4C3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4C38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4C3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4C3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E060B9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C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4C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C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C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C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E060B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4544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Mode="External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ype="http://schemas.openxmlformats.org/officeDocument/2006/relationships/hyperlink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Mode="External" Target="http://tbn0.google.com/images?q=tbn:8lIypWC5bJjP1M:http://www.hnv.org.yu/images/grb-rh.jpg" Type="http://schemas.openxmlformats.org/officeDocument/2006/relationships/image" Id="rId10"/><Relationship Target="styles.xml" Type="http://schemas.openxmlformats.org/officeDocument/2006/relationships/style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listopada 2018.</izvorni_sadrzaj>
    <derivirana_varijabla naziv="DomainObject.Predmet.DatumRjesavanja_1">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St-1004/2017</izvorni_sadrzaj>
    <derivirana_varijabla naziv="DomainObject.Predmet.OznakaBroj_1">St-1004/2017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ispod vješalice</izvorni_sadrzaj>
    <derivirana_varijabla naziv="DomainObject.Predmet.PrimjedbaSuca_1">ispod vješalice</derivirana_varijabla>
  </DomainObject.Predmet.PrimjedbaSuca>
  <DomainObject.Predmet.ProtustrankaFormated>
    <izvorni_sadrzaj>  GRANIT PRANJIĆ d.o.o. za proizvodnju i obradu kamena</izvorni_sadrzaj>
    <derivirana_varijabla naziv="DomainObject.Predmet.ProtustrankaFormated_1">  GRANIT PRANJIĆ d.o.o. za proizvodnju i obradu kamena</derivirana_varijabla>
  </DomainObject.Predmet.ProtustrankaFormated>
  <DomainObject.Predmet.ProtustrankaFormatedOIB>
    <izvorni_sadrzaj>  GRANIT PRANJIĆ d.o.o. za proizvodnju i obradu kamena, OIB 54521146931</izvorni_sadrzaj>
    <derivirana_varijabla naziv="DomainObject.Predmet.ProtustrankaFormatedOIB_1">  GRANIT PRANJIĆ d.o.o. za proizvodnju i obradu kamena, OIB 54521146931</derivirana_varijabla>
  </DomainObject.Predmet.ProtustrankaFormatedOIB>
  <DomainObject.Predmet.ProtustrankaFormatedWithAdress>
    <izvorni_sadrzaj> GRANIT PRANJIĆ d.o.o. za proizvodnju i obradu kamena, A. Starčevića 33, 21210 Solin</izvorni_sadrzaj>
    <derivirana_varijabla naziv="DomainObject.Predmet.ProtustrankaFormatedWithAdress_1"> GRANIT PRANJIĆ d.o.o. za proizvodnju i obradu kamena, A. Starčevića 33, 21210 Solin</derivirana_varijabla>
  </DomainObject.Predmet.ProtustrankaFormatedWithAdress>
  <DomainObject.Predmet.ProtustrankaFormatedWithAdressOIB>
    <izvorni_sadrzaj> GRANIT PRANJIĆ d.o.o. za proizvodnju i obradu kamena, OIB 54521146931, A. Starčevića 33, 21210 Solin</izvorni_sadrzaj>
    <derivirana_varijabla naziv="DomainObject.Predmet.ProtustrankaFormatedWithAdressOIB_1"> GRANIT PRANJIĆ d.o.o. za proizvodnju i obradu kamena, OIB 54521146931, A. Starčevića 33, 21210 Solin</derivirana_varijabla>
  </DomainObject.Predmet.ProtustrankaFormatedWithAdressOIB>
  <DomainObject.Predmet.ProtustrankaWithAdress>
    <izvorni_sadrzaj>GRANIT PRANJIĆ d.o.o. za proizvodnju i obradu kamena A. Starčevića 33, 21210 Solin</izvorni_sadrzaj>
    <derivirana_varijabla naziv="DomainObject.Predmet.ProtustrankaWithAdress_1">GRANIT PRANJIĆ d.o.o. za proizvodnju i obradu kamena A. Starčevića 33, 21210 Solin</derivirana_varijabla>
  </DomainObject.Predmet.ProtustrankaWithAdress>
  <DomainObject.Predmet.ProtustrankaWithAdressOIB>
    <izvorni_sadrzaj>GRANIT PRANJIĆ d.o.o. za proizvodnju i obradu kamena, OIB 54521146931, A. Starčevića 33, 21210 Solin</izvorni_sadrzaj>
    <derivirana_varijabla naziv="DomainObject.Predmet.ProtustrankaWithAdressOIB_1">GRANIT PRANJIĆ d.o.o. za proizvodnju i obradu kamena, OIB 54521146931, A. Starčevića 33, 21210 Solin</derivirana_varijabla>
  </DomainObject.Predmet.ProtustrankaWithAdressOIB>
  <DomainObject.Predmet.ProtustrankaNazivFormated>
    <izvorni_sadrzaj>GRANIT PRANJIĆ d.o.o. za proizvodnju i obradu kamena</izvorni_sadrzaj>
    <derivirana_varijabla naziv="DomainObject.Predmet.ProtustrankaNazivFormated_1">GRANIT PRANJIĆ d.o.o. za proizvodnju i obradu kamena</derivirana_varijabla>
  </DomainObject.Predmet.ProtustrankaNazivFormated>
  <DomainObject.Predmet.ProtustrankaNazivFormatedOIB>
    <izvorni_sadrzaj>GRANIT PRANJIĆ d.o.o. za proizvodnju i obradu kamena, OIB 54521146931</izvorni_sadrzaj>
    <derivirana_varijabla naziv="DomainObject.Predmet.ProtustrankaNazivFormatedOIB_1">GRANIT PRANJIĆ d.o.o. za proizvodnju i obradu kamena, OIB 54521146931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</izvorni_sadrzaj>
    <derivirana_varijabla naziv="DomainObject.Predmet.StrankaFormated_1">  FINANCIJSKA AGENCIJA, RC SPLIT; RH, Ministarstvo financija</derivirana_varijabla>
  </DomainObject.Predmet.StrankaFormated>
  <DomainObject.Predmet.StrankaFormatedOIB>
    <izvorni_sadrzaj>  FINANCIJSKA AGENCIJA, RC SPLIT, OIB 85821130368; RH, Ministarstvo financija, OIB 18683136487</izvorni_sadrzaj>
    <derivirana_varijabla naziv="DomainObject.Predmet.StrankaFormatedOIB_1">  FINANCIJSKA AGENCIJA, RC SPLIT, OIB 85821130368; RH, Ministarstvo financija, OIB 18683136487</derivirana_varijabla>
  </DomainObject.Predmet.StrankaFormatedOIB>
  <DomainObject.Predmet.StrankaFormatedWithAdress>
    <izvorni_sadrzaj> FINANCIJSKA AGENCIJA, RC SPLIT, Mažuranićevo šetalište 24 b, 21000 Split; RH, Ministarstvo financija</izvorni_sadrzaj>
    <derivirana_varijabla naziv="DomainObject.Predmet.StrankaFormatedWithAdress_1"> FINANCIJSKA AGENCIJA, RC SPLIT, Mažuranićevo šetalište 24 b, 21000 Split; RH, Ministarstvo financija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</izvorni_sadrzaj>
    <derivirana_varijabla naziv="DomainObject.Predmet.StrankaFormatedWithAdressOIB_1"> FINANCIJSKA AGENCIJA, RC SPLIT, OIB 85821130368, Mažuranićevo šetalište 24 b, 21000 Split; RH, Ministarstvo financija, OIB 18683136487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  <item>RH, Ministarstvo financija</item>
    </izvorni_sadrzaj>
    <derivirana_varijabla naziv="DomainObject.Predmet.StrankaListFormated_1">
      <item>FINANCIJSKA AGENCIJA, RC SPLIT</item>
      <item>RH, Ministarstvo financija</item>
    </derivirana_varijabla>
  </DomainObject.Predmet.StrankaListFormated>
  <DomainObject.Predmet.StrankaListFormatedOIB>
    <izvorni_sadrzaj>
      <item>FINANCIJSKA AGENCIJA, RC SPLIT, OIB 85821130368</item>
      <item>RH, Ministarstvo financija, OIB 18683136487</item>
    </izvorni_sadrzaj>
    <derivirana_varijabla naziv="DomainObject.Predmet.StrankaListFormatedOIB_1">
      <item>FINANCIJSKA AGENCIJA, RC SPLIT, OIB 85821130368</item>
      <item>RH,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</item>
    </izvorni_sadrzaj>
    <derivirana_varijabla naziv="DomainObject.Predmet.StrankaListFormatedWithAdress_1">
      <item>FINANCIJSKA AGENCIJA, RC SPLIT, Mažuranićevo šetalište 24 b, 21000 Split</item>
      <item>RH,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GRANIT PRANJIĆ d.o.o. za proizvodnju i obradu kamena</item>
    </izvorni_sadrzaj>
    <derivirana_varijabla naziv="DomainObject.Predmet.ProtuStrankaListFormated_1">
      <item>GRANIT PRANJIĆ d.o.o. za proizvodnju i obradu kamena</item>
    </derivirana_varijabla>
  </DomainObject.Predmet.ProtuStrankaListFormated>
  <DomainObject.Predmet.ProtuStrankaListFormatedOIB>
    <izvorni_sadrzaj>
      <item>GRANIT PRANJIĆ d.o.o. za proizvodnju i obradu kamena, OIB 54521146931</item>
    </izvorni_sadrzaj>
    <derivirana_varijabla naziv="DomainObject.Predmet.ProtuStrankaListFormatedOIB_1">
      <item>GRANIT PRANJIĆ d.o.o. za proizvodnju i obradu kamena, OIB 54521146931</item>
    </derivirana_varijabla>
  </DomainObject.Predmet.ProtuStrankaListFormatedOIB>
  <DomainObject.Predmet.ProtuStrankaListFormatedWithAdress>
    <izvorni_sadrzaj>
      <item>GRANIT PRANJIĆ d.o.o. za proizvodnju i obradu kamena, A. Starčevića 33, 21210 Solin</item>
    </izvorni_sadrzaj>
    <derivirana_varijabla naziv="DomainObject.Predmet.ProtuStrankaListFormatedWithAdress_1">
      <item>GRANIT PRANJIĆ d.o.o. za proizvodnju i obradu kamena, A. Starčevića 33, 21210 Solin</item>
    </derivirana_varijabla>
  </DomainObject.Predmet.ProtuStrankaListFormatedWithAdress>
  <DomainObject.Predmet.ProtuStrankaListFormatedWithAdressOIB>
    <izvorni_sadrzaj>
      <item>GRANIT PRANJIĆ d.o.o. za proizvodnju i obradu kamena, OIB 54521146931, A. Starčevića 33, 21210 Solin</item>
    </izvorni_sadrzaj>
    <derivirana_varijabla naziv="DomainObject.Predmet.ProtuStrankaListFormatedWithAdressOIB_1">
      <item>GRANIT PRANJIĆ d.o.o. za proizvodnju i obradu kamena, OIB 54521146931, A. Starčevića 33, 21210 Solin</item>
    </derivirana_varijabla>
  </DomainObject.Predmet.ProtuStrankaListFormatedWithAdressOIB>
  <DomainObject.Predmet.ProtuStrankaListNazivFormated>
    <izvorni_sadrzaj>
      <item>GRANIT PRANJIĆ d.o.o. za proizvodnju i obradu kamena</item>
    </izvorni_sadrzaj>
    <derivirana_varijabla naziv="DomainObject.Predmet.ProtuStrankaListNazivFormated_1">
      <item>GRANIT PRANJIĆ d.o.o. za proizvodnju i obradu kamena</item>
    </derivirana_varijabla>
  </DomainObject.Predmet.ProtuStrankaListNazivFormated>
  <DomainObject.Predmet.ProtuStrankaListNazivFormatedOIB>
    <izvorni_sadrzaj>
      <item>GRANIT PRANJIĆ d.o.o. za proizvodnju i obradu kamena, OIB 54521146931</item>
    </izvorni_sadrzaj>
    <derivirana_varijabla naziv="DomainObject.Predmet.ProtuStrankaListNazivFormatedOIB_1">
      <item>GRANIT PRANJIĆ d.o.o. za proizvodnju i obradu kamena, OIB 54521146931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i dr.</izvorni_sadrzaj>
    <derivirana_varijabla naziv="DomainObject.Predmet.StrankaIDrugi_1">RH, Ministarstvo financija i dr.</derivirana_varijabla>
  </DomainObject.Predmet.StrankaIDrugi>
  <DomainObject.Predmet.ProtustrankaIDrugi>
    <izvorni_sadrzaj>GRANIT PRANJIĆ d.o.o. za proizvodnju i obradu kamena</izvorni_sadrzaj>
    <derivirana_varijabla naziv="DomainObject.Predmet.ProtustrankaIDrugi_1">GRANIT PRANJIĆ d.o.o. za proizvodnju i obradu kamena</derivirana_varijabla>
  </DomainObject.Predmet.ProtustrankaIDrugi>
  <DomainObject.Predmet.StrankaIDrugiAdressOIB>
    <izvorni_sadrzaj>RH, Ministarstvo financija, OIB 18683136487 i dr.</izvorni_sadrzaj>
    <derivirana_varijabla naziv="DomainObject.Predmet.StrankaIDrugiAdressOIB_1">RH, Ministarstvo financija, OIB 18683136487 i dr.</derivirana_varijabla>
  </DomainObject.Predmet.StrankaIDrugiAdressOIB>
  <DomainObject.Predmet.ProtustrankaIDrugiAdressOIB>
    <izvorni_sadrzaj>GRANIT PRANJIĆ d.o.o. za proizvodnju i obradu kamena, OIB 54521146931, A. Starčevića 33, 21210 Solin</izvorni_sadrzaj>
    <derivirana_varijabla naziv="DomainObject.Predmet.ProtustrankaIDrugiAdressOIB_1">GRANIT PRANJIĆ d.o.o. za proizvodnju i obradu kamena, OIB 54521146931, A. Starčevića 33,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listopada 2018.</izvorni_sadrzaj>
    <derivirana_varijabla naziv="DomainObject.Predmet.OdlukaRjesenje.DatumDonosenjaOdluke_1">9.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St-1004/2017-24</izvorni_sadrzaj>
    <derivirana_varijabla naziv="DomainObject.Predmet.OdlukaRjesenje.Oznaka_1">St-1004/2017-24</derivirana_varijabla>
  </DomainObject.Predmet.OdlukaRjesenje.Oznaka>
  <DomainObject.Predmet.SudioniciListNaziv>
    <izvorni_sadrzaj>
      <item>GRANIT PRANJIĆ d.o.o. za proizvodnju i obradu kamena</item>
      <item>FINANCIJSKA AGENCIJA, RC SPLIT</item>
      <item>RH, Ministarstvo financija</item>
    </izvorni_sadrzaj>
    <derivirana_varijabla naziv="DomainObject.Predmet.SudioniciListNaziv_1">
      <item>GRANIT PRANJIĆ d.o.o. za proizvodnju i obradu kamena</item>
      <item>FINANCIJSKA AGENCIJA, RC SPLIT</item>
      <item>RH, Ministarstvo financija</item>
    </derivirana_varijabla>
  </DomainObject.Predmet.SudioniciListNaziv>
  <DomainObject.Predmet.SudioniciListAdressOIB>
    <izvorni_sadrzaj>
      <item>GRANIT PRANJIĆ d.o.o. za proizvodnju i obradu kamena, OIB 54521146931, A. Starčevića 33,21210 Solin</item>
      <item>FINANCIJSKA AGENCIJA, RC SPLIT, OIB 85821130368, Mažuranićevo šetalište 24 b,21000 Split</item>
      <item>RH, Ministarstvo financija, OIB 18683136487</item>
    </izvorni_sadrzaj>
    <derivirana_varijabla naziv="DomainObject.Predmet.SudioniciListAdressOIB_1">
      <item>GRANIT PRANJIĆ d.o.o. za proizvodnju i obradu kamena, OIB 54521146931, A. Starčevića 33,21210 Solin</item>
      <item>FINANCIJSKA AGENCIJA, RC SPLIT, OIB 85821130368, Mažuranićevo šetalište 24 b,21000 Split</item>
      <item>RH,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54521146931</item>
      <item>, OIB 85821130368</item>
      <item>, OIB 18683136487</item>
    </izvorni_sadrzaj>
    <derivirana_varijabla naziv="DomainObject.Predmet.SudioniciListNazivOIB_1">
      <item>, OIB 54521146931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St-1004/2017-23</izvorni_sadrzaj>
    <derivirana_varijabla naziv="DomainObject.PredzadnjaOdlukaIzPredmeta.Oznaka_1">St-1004/2017-23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8D5C63-35FD-4A76-83E6-6E7DF1C2A3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143</properties:Words>
  <properties:Characters>1060</properties:Characters>
  <properties:Lines>8</properties:Lines>
  <properties:Paragraphs>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1201</properties:CharactersWithSpaces>
  <properties:SharedDoc>false</properties:SharedDoc>
  <properties:HLinks>
    <vt:vector baseType="variant" size="12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2020-01-29T09:39:00Z</dcterms:created>
  <dc:creator>Mirjana Mihović</dc:creator>
  <cp:lastModifiedBy>Adaleta Milovčević</cp:lastModifiedBy>
  <cp:lastPrinted>2020-01-29T09:01:00Z</cp:lastPrinted>
  <dcterms:modified xmlns:xsi="http://www.w3.org/2001/XMLSchema-instance" xsi:type="dcterms:W3CDTF">2020-01-29T09:39:00Z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St-1004/2017-28 / Odluka - Dopis (360-18_dopis_fini_-_prisilna_naplata_predujma_DUBROVNIK.docx)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