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03CFE" w:rsidR="00542F85">
        <w:trPr>
          <w:trHeight w:val="565"/>
        </w:trPr>
        <w:tc>
          <w:tcPr>
            <w:tcW w:type="dxa" w:w="2531"/>
          </w:tcPr>
          <w:p w:rsidRDefault="00542F85" w:rsidP="00F03CFE" w:rsidR="00542F8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42F85" w:rsidP="00F03CFE" w:rsidR="00542F85" w:rsidRPr="00790C1D">
            <w:pPr>
              <w:jc w:val="center"/>
              <w:rPr>
                <w:sz w:val="24"/>
              </w:rPr>
            </w:pPr>
            <w:r w:rsidRPr="00790C1D">
              <w:rPr>
                <w:sz w:val="24"/>
              </w:rPr>
              <w:t>Republika Hrvatska</w:t>
            </w:r>
          </w:p>
          <w:p w:rsidRDefault="00542F85" w:rsidP="00F03CFE" w:rsidR="00542F85" w:rsidRPr="00790C1D">
            <w:pPr>
              <w:jc w:val="center"/>
              <w:rPr>
                <w:sz w:val="24"/>
              </w:rPr>
            </w:pPr>
            <w:r w:rsidRPr="00790C1D">
              <w:rPr>
                <w:sz w:val="24"/>
              </w:rPr>
              <w:t>Trgovački sud u Splitu</w:t>
            </w:r>
          </w:p>
          <w:p w:rsidRDefault="00542F85" w:rsidP="00F03CFE" w:rsidR="00542F85">
            <w:pPr>
              <w:jc w:val="center"/>
            </w:pPr>
            <w:r w:rsidRPr="00790C1D">
              <w:rPr>
                <w:sz w:val="24"/>
              </w:rPr>
              <w:t>Split, Sukoišanska 6</w:t>
            </w:r>
          </w:p>
        </w:tc>
      </w:tr>
    </w:tbl>
    <w:p w14:textId="ce6285b" w14:paraId="ce6285b" w:rsidRDefault="00542F85" w:rsidP="00542F85" w:rsidR="00542F85">
      <w:pPr>
        <w:jc w:val="right"/>
        <w15:collapsed w:val="false"/>
      </w:pPr>
      <w:r>
        <w:t>Poslovni broj: 4. St-</w:t>
      </w:r>
      <w:r w:rsidR="00106C0E">
        <w:t>1721</w:t>
      </w:r>
      <w:r>
        <w:t>/2016-</w:t>
      </w:r>
      <w:r w:rsidR="00106C0E">
        <w:t>12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C05B2D" w:rsidP="00C05B2D" w:rsidR="00C05B2D">
      <w:pPr>
        <w:ind w:firstLine="708"/>
        <w:jc w:val="both"/>
      </w:pPr>
      <w:r>
        <w:t xml:space="preserve">Trgovački sud u Splitu, po stečajnom sucu tog suda Katarini Mikulić kao sucu pojedincu, povodom prijedloga za otvaranje stečajnog postupka nad dužnikom </w:t>
      </w:r>
      <w:r w:rsidR="00106C0E">
        <w:rPr>
          <w:color w:themeColor="text1" w:val="000000"/>
        </w:rPr>
        <w:t>DUPIN, d.o.o. Split, Dubrovačka 57, OIB: 99620645228</w:t>
      </w:r>
      <w:r>
        <w:t xml:space="preserve">, </w:t>
      </w:r>
      <w:r w:rsidR="00C2090A">
        <w:t>8. veljače 2018.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106C0E">
        <w:rPr>
          <w:color w:themeColor="text1" w:val="000000"/>
        </w:rPr>
        <w:t>DUPIN, d.o.o. Split, Dubrovačka 57, OIB: 99620645228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C05B2D">
        <w:t>4</w:t>
      </w:r>
      <w:r w:rsidR="00C2090A">
        <w:t>17</w:t>
      </w:r>
      <w:r w:rsidR="00106C0E">
        <w:t>21</w:t>
      </w:r>
      <w:r w:rsidR="00C2090A">
        <w:t>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106C0E" w:rsidP="00106C0E" w:rsidR="00106C0E">
      <w:pPr>
        <w:ind w:firstLine="708"/>
        <w:jc w:val="both"/>
      </w:pPr>
      <w:r>
        <w:t xml:space="preserve">Predlagatelj Financijska agencija, Regionalni centar Split, Podružnica Split je zahtjevom zaprimljenim na Trgovačkom sudu u Splitu, dana 30. listopada 2015. predložio provedbu skraćenog stečajnog postupka nad dužnikom </w:t>
      </w:r>
      <w:r>
        <w:rPr>
          <w:color w:themeColor="text1" w:val="000000"/>
        </w:rPr>
        <w:t>DUPIN, d.o.o. Split, Dubrovačka 57, OIB: 99620645228</w:t>
      </w:r>
      <w:r>
        <w:t>.</w:t>
      </w:r>
    </w:p>
    <w:p w:rsidRDefault="00106C0E" w:rsidP="00106C0E" w:rsidR="00106C0E">
      <w:pPr>
        <w:ind w:left="708"/>
        <w:jc w:val="both"/>
      </w:pPr>
    </w:p>
    <w:p w:rsidRDefault="00106C0E" w:rsidP="00106C0E" w:rsidR="00106C0E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2114 dana, u ukupnom iznosu od 345.303,08 kuna, te da prema podacima HZMO nema zaposlenih, kao i da predlagatelj ne raspolaže drugim podacima o imovini dužnika. </w:t>
      </w:r>
    </w:p>
    <w:p w:rsidRDefault="00106C0E" w:rsidP="00106C0E" w:rsidR="00106C0E"/>
    <w:p w:rsidRDefault="00106C0E" w:rsidP="00106C0E" w:rsidR="00106C0E">
      <w:pPr>
        <w:ind w:firstLine="708"/>
        <w:jc w:val="both"/>
      </w:pPr>
      <w:r>
        <w:lastRenderedPageBreak/>
        <w:t>Nakon što je utvrdio da su ispunjene pretpostavke za provedbu skraćenog stečajnog postupka u smislu odredbe čl. 428. SZ-a, ovaj sud je temeljem odredbe čl. 430. SZ-a na mrežnoj stranici e-Oglasna ploča sudova 20. travnja 2016.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6C0E" w:rsidP="00106C0E" w:rsidR="00106C0E">
      <w:pPr>
        <w:jc w:val="both"/>
        <w:rPr>
          <w:rFonts w:hAnsi="Arial Narrow" w:ascii="Arial Narrow"/>
        </w:rPr>
      </w:pPr>
    </w:p>
    <w:p w:rsidRDefault="00106C0E" w:rsidP="00106C0E" w:rsidR="00106C0E">
      <w:pPr>
        <w:ind w:firstLine="720"/>
        <w:jc w:val="both"/>
      </w:pPr>
      <w:r>
        <w:t xml:space="preserve">Dana 29. travnja 2016. kod ovoga suda zaprimljen je prijedlog predlagatelja Republike Hrvatske, Ministarstva financija za otvaranje stečajnog postupka nad dužnikom u kojem u bitnom navodi da Republika Hrvatska ima dospjelih, a nenamirenih tražbina prema dužniku u ukupnom iznosu od 183.760,15 kuna, te da dužnik ima kratkotrajnu imovinu u vrijednosti od 813.000,00 kn, kao i dugotrajnu imovinu u vrijednosti od 73.000,00 kn, koja je dostatna za vođenje postupka. </w:t>
      </w:r>
    </w:p>
    <w:p w:rsidRDefault="00106C0E" w:rsidP="00106C0E" w:rsidR="00106C0E">
      <w:pPr>
        <w:jc w:val="both"/>
      </w:pPr>
    </w:p>
    <w:p w:rsidRDefault="00106C0E" w:rsidP="00106C0E" w:rsidR="00106C0E">
      <w:pPr>
        <w:jc w:val="both"/>
      </w:pPr>
      <w:r>
        <w:tab/>
        <w:t>U privitku prijedloga predlagatelj dostavlja prijedlog za otvaranje stečajnog postupka na propisanom obrascu (list 8-9 spisa), stanje računa poreznog obveznika na dan 20. travnja 2016. (list 11 spisa) i godišnji financijski izvještaj za 2014. godinu (list 12 spisa) te predlaže obustavu skraćenog stečajnog postupka i donošenje rješenja o pokretanju prethodnog postupka, odnosno donošenje rješenja o otvaranju stečajnog postupka.</w:t>
      </w:r>
    </w:p>
    <w:p w:rsidRDefault="00106C0E" w:rsidP="00106C0E" w:rsidR="00106C0E">
      <w:pPr>
        <w:ind w:firstLine="720"/>
        <w:jc w:val="both"/>
      </w:pPr>
    </w:p>
    <w:p w:rsidRDefault="00106C0E" w:rsidP="00106C0E" w:rsidR="00106C0E">
      <w:pPr>
        <w:ind w:firstLine="708"/>
        <w:jc w:val="both"/>
      </w:pPr>
      <w:r>
        <w:t xml:space="preserve"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rješenjem od 21. srpnja 2016. obustavljen skraćeni stečajni postupak nad dužnikom  </w:t>
      </w:r>
      <w:r>
        <w:rPr>
          <w:color w:themeColor="text1" w:val="000000"/>
        </w:rPr>
        <w:t>DUPIN, d.o.o. Split, Dubrovačka 57, OIB: 99620645228</w:t>
      </w:r>
      <w:r>
        <w:t>.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C05B2D">
        <w:t>5. siječnja 2017</w:t>
      </w:r>
      <w:r w:rsidR="00B42E80">
        <w:t xml:space="preserve">. </w:t>
      </w:r>
      <w:r>
        <w:t xml:space="preserve">određeno ročište radi rasprave o uvjetima </w:t>
      </w:r>
      <w:r w:rsidR="008B566D">
        <w:t xml:space="preserve">za otvaranje stečajnog postupka za dan </w:t>
      </w:r>
      <w:r w:rsidR="00D624F7">
        <w:t>16</w:t>
      </w:r>
      <w:r w:rsidR="00C05B2D">
        <w:t>. veljače</w:t>
      </w:r>
      <w:r w:rsidR="00EE7377">
        <w:t xml:space="preserve"> 2017</w:t>
      </w:r>
      <w:r w:rsidR="008B566D">
        <w:t xml:space="preserve">. </w:t>
      </w:r>
      <w:r w:rsidR="00952348">
        <w:t xml:space="preserve">Kako na navedeno ročište nije pristupio zakonski zastupnik dužnika sud je </w:t>
      </w:r>
      <w:r w:rsidR="0037260A">
        <w:t xml:space="preserve">po prijedlogu punomoćnika vjerovnika RH, Ministarstvo financija </w:t>
      </w:r>
      <w:r w:rsidR="00952348">
        <w:t xml:space="preserve">odgodio ročište te je zaključkom od 12. siječnja 2018. odredio novo ročište radi očitovanja o prijedlogu za otvaranje stečajnog postupka za dan </w:t>
      </w:r>
      <w:r w:rsidR="0037260A">
        <w:t>7</w:t>
      </w:r>
      <w:r w:rsidR="00952348">
        <w:t>. veljače 2018.</w:t>
      </w:r>
    </w:p>
    <w:p w:rsidRDefault="00B42E80" w:rsidP="00044F41" w:rsidR="00B42E80">
      <w:pPr>
        <w:ind w:firstLine="708"/>
        <w:jc w:val="both"/>
      </w:pPr>
    </w:p>
    <w:p w:rsidRDefault="00B42E80" w:rsidP="00B42E80" w:rsidR="00B42E80">
      <w:pPr>
        <w:ind w:firstLine="708"/>
        <w:jc w:val="both"/>
      </w:pPr>
      <w:r>
        <w:t xml:space="preserve">Financijska agencija je dana </w:t>
      </w:r>
      <w:r w:rsidR="00952348">
        <w:t>6</w:t>
      </w:r>
      <w:r w:rsidR="00C05B2D">
        <w:t>. veljače</w:t>
      </w:r>
      <w:r w:rsidR="00EE7377">
        <w:t xml:space="preserve"> 2017</w:t>
      </w:r>
      <w:r>
        <w:t xml:space="preserve">. dostavila u spis potvrdu o blokadi računa i novčanih sredstava dužnika iz koje proizlazi da je kod dužnika evidentirano </w:t>
      </w:r>
      <w:r w:rsidR="0037260A">
        <w:t>3002</w:t>
      </w:r>
      <w:r>
        <w:t xml:space="preserve"> dana neprekidne blokade, a nepodmirene obveze na dan </w:t>
      </w:r>
      <w:r w:rsidR="004D5B30">
        <w:t>6. veljače 2018.</w:t>
      </w:r>
      <w:r>
        <w:t xml:space="preserve"> iznosile su </w:t>
      </w:r>
      <w:r w:rsidR="0037260A">
        <w:t>588.883,83</w:t>
      </w:r>
      <w:r>
        <w:t xml:space="preserve"> </w:t>
      </w:r>
      <w:r w:rsidR="00C05B2D">
        <w:t>kuna</w:t>
      </w:r>
      <w:r>
        <w:t xml:space="preserve">.  </w:t>
      </w:r>
    </w:p>
    <w:p w:rsidRDefault="00B42E80" w:rsidP="002C19C5" w:rsidR="00B42E80">
      <w:pPr>
        <w:jc w:val="both"/>
      </w:pPr>
    </w:p>
    <w:p w:rsidRDefault="00B42E80" w:rsidP="0037260A" w:rsidR="00C05B2D">
      <w:pPr>
        <w:ind w:firstLine="708"/>
        <w:jc w:val="both"/>
      </w:pPr>
      <w:r>
        <w:t xml:space="preserve">Na ročištu održanom dana </w:t>
      </w:r>
      <w:r w:rsidR="004D5B30">
        <w:t>7</w:t>
      </w:r>
      <w:r w:rsidR="00C05B2D">
        <w:t>. veljače</w:t>
      </w:r>
      <w:r w:rsidR="00EE7377">
        <w:t xml:space="preserve"> </w:t>
      </w:r>
      <w:r w:rsidR="004D5B30">
        <w:t>2018</w:t>
      </w:r>
      <w:r>
        <w:t xml:space="preserve">. </w:t>
      </w:r>
      <w:r w:rsidR="0037260A">
        <w:t>punomoćnik</w:t>
      </w:r>
      <w:r w:rsidR="004D5B30">
        <w:t xml:space="preserve"> predlagatelja RH, Ministarstvo fina</w:t>
      </w:r>
      <w:r w:rsidR="0037260A">
        <w:t>ncija, Porezna uprava je naveo kako iz GFI za 2014. proizlazi kako dužnik raspolaže imovinom u vidu potraživanja od dužnikovih dužnika, međutim i prema djelatnosti dužnika (trgovina ribom) malo je vjerojatno kako se radi o likvidnoj imovini iz koje bi se prije svega namirili troškovi postupka. Od materijalne imovine dužnik ima nekakvu opremu, međutim, cijeneći vremenski protek dvojbeno je u kakvom je stanju. Upravo radi navedenog  odluku o daljnjem tijeku postupka odnosno pozivanje vjerovnika radi predujma troškova prepušta sudu.</w:t>
      </w:r>
    </w:p>
    <w:p w:rsidRDefault="00044F41" w:rsidP="00044F41" w:rsidR="00044F41">
      <w:pPr>
        <w:ind w:firstLine="708"/>
        <w:jc w:val="both"/>
      </w:pPr>
      <w:r>
        <w:lastRenderedPageBreak/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D31CC3" w:rsidP="00D31CC3" w:rsidR="00D31CC3">
      <w:pPr>
        <w:spacing w:before="160"/>
        <w:jc w:val="center"/>
      </w:pPr>
      <w:r>
        <w:t xml:space="preserve">U Splitu </w:t>
      </w:r>
      <w:r w:rsidR="004D5B30">
        <w:t>8</w:t>
      </w:r>
      <w:r>
        <w:t xml:space="preserve">. </w:t>
      </w:r>
      <w:r w:rsidR="00A305C5">
        <w:t>veljače</w:t>
      </w:r>
      <w:r>
        <w:t xml:space="preserve"> 2018.</w:t>
      </w:r>
    </w:p>
    <w:p w:rsidRDefault="00D31CC3" w:rsidP="00D31CC3" w:rsidR="00D31CC3">
      <w:pPr>
        <w:spacing w:before="100"/>
        <w:ind w:left="6373"/>
        <w:jc w:val="center"/>
      </w:pPr>
      <w:r>
        <w:t>Sudac</w:t>
      </w:r>
    </w:p>
    <w:p w:rsidRDefault="00D31CC3" w:rsidP="00D31CC3" w:rsidR="00D31CC3">
      <w:pPr>
        <w:spacing w:before="100"/>
        <w:ind w:left="6373"/>
        <w:jc w:val="center"/>
      </w:pPr>
    </w:p>
    <w:p w:rsidRDefault="00D31CC3" w:rsidP="00D31CC3" w:rsidR="00D31CC3">
      <w:pPr>
        <w:spacing w:before="100"/>
        <w:ind w:left="6373"/>
        <w:jc w:val="center"/>
      </w:pPr>
    </w:p>
    <w:p w:rsidRDefault="00D31CC3" w:rsidP="00D31CC3" w:rsidR="00A305C5">
      <w:pPr>
        <w:ind w:left="6372"/>
        <w:jc w:val="center"/>
      </w:pPr>
      <w:r>
        <w:t>Katarina Mikulić</w:t>
      </w:r>
      <w:r w:rsidR="00A305C5">
        <w:t>,v.r.</w:t>
      </w:r>
    </w:p>
    <w:p w:rsidRDefault="00A305C5" w:rsidP="0071700F" w:rsidR="00A305C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A305C5" w:rsidP="00A305C5" w:rsidR="00A305C5" w:rsidRPr="0085560D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D31CC3" w:rsidP="00D31CC3" w:rsidR="00D31CC3">
      <w:pPr>
        <w:ind w:left="6372"/>
        <w:jc w:val="center"/>
      </w:pPr>
      <w:r>
        <w:t xml:space="preserve"> </w:t>
      </w:r>
    </w:p>
    <w:p w:rsidRDefault="00D31CC3" w:rsidP="00D31CC3" w:rsidR="00D31CC3">
      <w:pPr>
        <w:ind w:left="6372"/>
        <w:jc w:val="center"/>
      </w:pPr>
    </w:p>
    <w:p w:rsidRDefault="00A305C5" w:rsidP="00044F41" w:rsidR="00044F41">
      <w:pPr>
        <w:jc w:val="both"/>
      </w:pPr>
      <w:r w:rsidRPr="00B42E80">
        <w:t>Pouka o pravnom lijeku</w:t>
      </w:r>
      <w:r w:rsidR="00044F41" w:rsidRPr="00B42E80">
        <w:t>:</w:t>
      </w:r>
      <w:r w:rsidR="00C05B2D">
        <w:t xml:space="preserve"> </w:t>
      </w:r>
      <w:r w:rsidR="00044F41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BC7EBC" w:rsidP="00A305C5" w:rsidR="00853B3E">
      <w:pPr>
        <w:pStyle w:val="Odlomakpopisa"/>
        <w:jc w:val="both"/>
      </w:pPr>
      <w:r>
        <w:t xml:space="preserve"> </w:t>
      </w:r>
    </w:p>
    <w:sectPr w:rsidSect="00D31CC3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9521701"/>
      <w:docPartObj>
        <w:docPartGallery w:val="Page Numbers (Top of Page)"/>
        <w:docPartUnique/>
      </w:docPartObj>
    </w:sdtPr>
    <w:sdtEndPr/>
    <w:sdtContent>
      <w:p w:rsidRDefault="00D31CC3" w:rsidP="00D31CC3" w:rsidR="00D31CC3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5C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106C0E">
          <w:t>1721</w:t>
        </w:r>
        <w:r>
          <w:t>/2016-</w:t>
        </w:r>
        <w:r w:rsidR="00106C0E">
          <w:t>12</w:t>
        </w:r>
      </w:p>
      <w:p w:rsidRDefault="00A305C5" w:rsidR="00D31CC3">
        <w:pPr>
          <w:pStyle w:val="Zaglavlje"/>
          <w:jc w:val="center"/>
        </w:pPr>
      </w:p>
    </w:sdtContent>
  </w:sdt>
  <w:p w:rsidRDefault="00D31CC3" w:rsidR="00D31C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BD8" w:rsidR="00E43BD8">
    <w:pPr>
      <w:pStyle w:val="Zaglavlje"/>
      <w:jc w:val="center"/>
    </w:pPr>
  </w:p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06C0E"/>
    <w:rsid w:val="002C19C5"/>
    <w:rsid w:val="0037260A"/>
    <w:rsid w:val="003C2F22"/>
    <w:rsid w:val="00417EA6"/>
    <w:rsid w:val="004D5B30"/>
    <w:rsid w:val="00520E5B"/>
    <w:rsid w:val="00542F85"/>
    <w:rsid w:val="005D3E1F"/>
    <w:rsid w:val="00625E5B"/>
    <w:rsid w:val="0071519E"/>
    <w:rsid w:val="007F7A84"/>
    <w:rsid w:val="00814EDB"/>
    <w:rsid w:val="00815142"/>
    <w:rsid w:val="00853B3E"/>
    <w:rsid w:val="00894EE3"/>
    <w:rsid w:val="008B566D"/>
    <w:rsid w:val="00952348"/>
    <w:rsid w:val="00981D37"/>
    <w:rsid w:val="00A305C5"/>
    <w:rsid w:val="00A51DE9"/>
    <w:rsid w:val="00B42E80"/>
    <w:rsid w:val="00B7506F"/>
    <w:rsid w:val="00BA7057"/>
    <w:rsid w:val="00BC7EBC"/>
    <w:rsid w:val="00C02E94"/>
    <w:rsid w:val="00C05B2D"/>
    <w:rsid w:val="00C2090A"/>
    <w:rsid w:val="00D31CC3"/>
    <w:rsid w:val="00D624F7"/>
    <w:rsid w:val="00D721AE"/>
    <w:rsid w:val="00DD0D50"/>
    <w:rsid w:val="00E43BD8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42F8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0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5C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5C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5C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42F8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0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5C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5C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5C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St-1721/2016</izvorni_sadrzaj>
    <derivirana_varijabla naziv="DomainObject.Predmet.OznakaBroj_1">St-1721/2016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DUPIN, d.o.o.</izvorni_sadrzaj>
    <derivirana_varijabla naziv="DomainObject.Predmet.ProtustrankaFormated_1">  DUPIN, d.o.o.</derivirana_varijabla>
  </DomainObject.Predmet.ProtustrankaFormated>
  <DomainObject.Predmet.ProtustrankaFormatedOIB>
    <izvorni_sadrzaj>  DUPIN, d.o.o., OIB 99620645228</izvorni_sadrzaj>
    <derivirana_varijabla naziv="DomainObject.Predmet.ProtustrankaFormatedOIB_1">  DUPIN, d.o.o., OIB 99620645228</derivirana_varijabla>
  </DomainObject.Predmet.ProtustrankaFormatedOIB>
  <DomainObject.Predmet.ProtustrankaFormatedWithAdress>
    <izvorni_sadrzaj> DUPIN, d.o.o., Dubrovačka 57, 21000 Split</izvorni_sadrzaj>
    <derivirana_varijabla naziv="DomainObject.Predmet.ProtustrankaFormatedWithAdress_1"> DUPIN, d.o.o., Dubrovačka 57, 21000 Split</derivirana_varijabla>
  </DomainObject.Predmet.ProtustrankaFormatedWithAdress>
  <DomainObject.Predmet.ProtustrankaFormatedWithAdressOIB>
    <izvorni_sadrzaj> DUPIN, d.o.o., OIB 99620645228, Dubrovačka 57, 21000 Split</izvorni_sadrzaj>
    <derivirana_varijabla naziv="DomainObject.Predmet.ProtustrankaFormatedWithAdressOIB_1"> DUPIN, d.o.o., OIB 99620645228, Dubrovačka 57, 21000 Split</derivirana_varijabla>
  </DomainObject.Predmet.ProtustrankaFormatedWithAdressOIB>
  <DomainObject.Predmet.ProtustrankaWithAdress>
    <izvorni_sadrzaj>DUPIN, d.o.o. Dubrovačka 57, 21000 Split</izvorni_sadrzaj>
    <derivirana_varijabla naziv="DomainObject.Predmet.ProtustrankaWithAdress_1">DUPIN, d.o.o. Dubrovačka 57, 21000 Split</derivirana_varijabla>
  </DomainObject.Predmet.ProtustrankaWithAdress>
  <DomainObject.Predmet.ProtustrankaWithAdressOIB>
    <izvorni_sadrzaj>DUPIN, d.o.o., OIB 99620645228, Dubrovačka 57, 21000 Split</izvorni_sadrzaj>
    <derivirana_varijabla naziv="DomainObject.Predmet.ProtustrankaWithAdressOIB_1">DUPIN, d.o.o., OIB 99620645228, Dubrovačka 57, 21000 Split</derivirana_varijabla>
  </DomainObject.Predmet.ProtustrankaWithAdressOIB>
  <DomainObject.Predmet.ProtustrankaNazivFormated>
    <izvorni_sadrzaj>DUPIN, d.o.o.</izvorni_sadrzaj>
    <derivirana_varijabla naziv="DomainObject.Predmet.ProtustrankaNazivFormated_1">DUPIN, d.o.o.</derivirana_varijabla>
  </DomainObject.Predmet.ProtustrankaNazivFormated>
  <DomainObject.Predmet.ProtustrankaNazivFormatedOIB>
    <izvorni_sadrzaj>DUPIN, d.o.o., OIB 99620645228</izvorni_sadrzaj>
    <derivirana_varijabla naziv="DomainObject.Predmet.ProtustrankaNazivFormatedOIB_1">DUPIN, d.o.o., OIB 99620645228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</izvorni_sadrzaj>
    <derivirana_varijabla naziv="DomainObject.Predmet.StrankaFormated_1">  FINANCIJSKA AGENCIJA RC SPLIT; Ministarstvo financija RH zastupanog po punomoćniku Županijsko državno odvjetništvo u Splitu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</izvorni_sadrzaj>
    <derivirana_varijabla naziv="DomainObject.Predmet.StrankaFormatedOIB_1">  FINANCIJSKA AGENCIJA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 RC SPLIT Mažuranićevo šetalište 24b,21000 Split,Ministarstvo financija RH Katančićeva 5,10000 Zagreb</izvorni_sadrzaj>
    <derivirana_varijabla naziv="DomainObject.Predmet.StrankaWithAdress_1">FINANCIJSKA AGENCIJA RC SPLIT Mažuranićevo šetalište 24b,21000 Split,Ministarstvo financija RH Katančićeva 5,10000 Zagreb</derivirana_varijabla>
  </DomainObject.Predmet.StrankaWithAdress>
  <DomainObject.Predmet.StrankaWithAdressOIB>
    <izvorni_sadrzaj>FINANCIJSKA AGENCIJA RC SPLIT, OIB 85821130368, Mažuranićevo šetalište 24b,21000 Split,Ministarstvo financija RH, OIB 18683136487, Katančićeva 5,10000 Zagreb</izvorni_sadrzaj>
    <derivirana_varijabla naziv="DomainObject.Predmet.StrankaWithAdressOIB_1">FINANCIJSKA AGENCIJA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345303.08</izvorni_sadrzaj>
    <derivirana_varijabla naziv="DomainObject.Predmet.TrenutnaVrijednost_1">345303.08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</izvorni_sadrzaj>
    <derivirana_varijabla naziv="DomainObject.Predmet.StrankaListFormated_1">
      <item>FINANCIJSKA AGENCIJA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DUPIN, d.o.o.</item>
    </izvorni_sadrzaj>
    <derivirana_varijabla naziv="DomainObject.Predmet.ProtuStrankaListFormated_1">
      <item>DUPIN, d.o.o.</item>
    </derivirana_varijabla>
  </DomainObject.Predmet.ProtuStrankaListFormated>
  <DomainObject.Predmet.ProtuStrankaListFormatedOIB>
    <izvorni_sadrzaj>
      <item>DUPIN, d.o.o., OIB 99620645228</item>
    </izvorni_sadrzaj>
    <derivirana_varijabla naziv="DomainObject.Predmet.ProtuStrankaListFormatedOIB_1">
      <item>DUPIN, d.o.o., OIB 99620645228</item>
    </derivirana_varijabla>
  </DomainObject.Predmet.ProtuStrankaListFormatedOIB>
  <DomainObject.Predmet.ProtuStrankaListFormatedWithAdress>
    <izvorni_sadrzaj>
      <item>DUPIN, d.o.o., Dubrovačka 57, 21000 Split</item>
    </izvorni_sadrzaj>
    <derivirana_varijabla naziv="DomainObject.Predmet.ProtuStrankaListFormatedWithAdress_1">
      <item>DUPIN, d.o.o., Dubrovačka 57, 21000 Split</item>
    </derivirana_varijabla>
  </DomainObject.Predmet.ProtuStrankaListFormatedWithAdress>
  <DomainObject.Predmet.ProtuStrankaListFormatedWithAdressOIB>
    <izvorni_sadrzaj>
      <item>DUPIN, d.o.o., OIB 99620645228, Dubrovačka 57, 21000 Split</item>
    </izvorni_sadrzaj>
    <derivirana_varijabla naziv="DomainObject.Predmet.ProtuStrankaListFormatedWithAdressOIB_1">
      <item>DUPIN, d.o.o., OIB 99620645228, Dubrovačka 57, 21000 Split</item>
    </derivirana_varijabla>
  </DomainObject.Predmet.ProtuStrankaListFormatedWithAdressOIB>
  <DomainObject.Predmet.ProtuStrankaListNazivFormated>
    <izvorni_sadrzaj>
      <item>DUPIN, d.o.o.</item>
    </izvorni_sadrzaj>
    <derivirana_varijabla naziv="DomainObject.Predmet.ProtuStrankaListNazivFormated_1">
      <item>DUPIN, d.o.o.</item>
    </derivirana_varijabla>
  </DomainObject.Predmet.ProtuStrankaListNazivFormated>
  <DomainObject.Predmet.ProtuStrankaListNazivFormatedOIB>
    <izvorni_sadrzaj>
      <item>DUPIN, d.o.o., OIB 99620645228</item>
    </izvorni_sadrzaj>
    <derivirana_varijabla naziv="DomainObject.Predmet.ProtuStrankaListNazivFormatedOIB_1">
      <item>DUPIN, d.o.o., OIB 99620645228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Srđan Mikelić</item>
    </izvorni_sadrzaj>
    <derivirana_varijabla naziv="DomainObject.Predmet.OstaliListFormated_1">
      <item>Županijsko državno odvjetništvo u Splitu punomoćnik sudionika u postupku Ministarstvo financija RH</item>
      <item>Srđan Mikelić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Srđan Mikelić, OIB 91418063040</item>
    </izvorni_sadrzaj>
    <derivirana_varijabla naziv="DomainObject.Predmet.OstaliListFormatedOIB_1">
      <item>Županijsko državno odvjetništvo u Splitu punomoćnik sudionika u postupku Ministarstvo financija RH</item>
      <item>Srđan Mikelić, OIB 91418063040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Srđan Mikelić, Dubrovačka 59,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Srđan Mikelić, Dubrovačka 59,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Srđan Mikelić, OIB 91418063040, Dubrovačka 59,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Srđan Mikelić, OIB 91418063040, Dubrovačka 59, 21000 Split</item>
    </derivirana_varijabla>
  </DomainObject.Predmet.OstaliListFormatedWithAdressOIB>
  <DomainObject.Predmet.OstaliListNazivFormated>
    <izvorni_sadrzaj>
      <item>Županijsko državno odvjetništvo u Splitu</item>
      <item>Srđan Mikelić</item>
    </izvorni_sadrzaj>
    <derivirana_varijabla naziv="DomainObject.Predmet.OstaliListNazivFormated_1">
      <item>Županijsko državno odvjetništvo u Splitu</item>
      <item>Srđan Mikelić</item>
    </derivirana_varijabla>
  </DomainObject.Predmet.OstaliListNazivFormated>
  <DomainObject.Predmet.OstaliListNazivFormatedOIB>
    <izvorni_sadrzaj>
      <item>Županijsko državno odvjetništvo u Splitu</item>
      <item>Srđan Mikelić, OIB 91418063040</item>
    </izvorni_sadrzaj>
    <derivirana_varijabla naziv="DomainObject.Predmet.OstaliListNazivFormatedOIB_1">
      <item>Županijsko državno odvjetništvo u Splitu</item>
      <item>Srđan Mikelić, OIB 91418063040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DUPIN, d.o.o.</izvorni_sadrzaj>
    <derivirana_varijabla naziv="DomainObject.Predmet.ProtustrankaIDrugi_1">DUPIN, d.o.o.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DUPIN, d.o.o., OIB 99620645228, Dubrovačka 57, 21000 Split</izvorni_sadrzaj>
    <derivirana_varijabla naziv="DomainObject.Predmet.ProtustrankaIDrugiAdressOIB_1">DUPIN, d.o.o., OIB 99620645228, Dubrovačka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DUPIN, d.o.o.</item>
      <item>FINANCIJSKA AGENCIJA RC SPLIT</item>
      <item>Ministarstvo financija RH</item>
      <item>Županijsko državno odvjetništvo u Splitu</item>
      <item>Srđan Mikelić</item>
    </izvorni_sadrzaj>
    <derivirana_varijabla naziv="DomainObject.Predmet.SudioniciListNaziv_1">
      <item>DUPIN, d.o.o.</item>
      <item>FINANCIJSKA AGENCIJA RC SPLIT</item>
      <item>Ministarstvo financija RH</item>
      <item>Županijsko državno odvjetništvo u Splitu</item>
      <item>Srđan Mikelić</item>
    </derivirana_varijabla>
  </DomainObject.Predmet.SudioniciListNaziv>
  <DomainObject.Predmet.SudioniciListAdressOIB>
    <izvorni_sadrzaj>
      <item>DUPIN, d.o.o., OIB 99620645228, Dubrovačka 57,21000 Split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  <item>Srđan Mikelić, OIB 91418063040, Dubrovačka 59,21000 Split</item>
    </izvorni_sadrzaj>
    <derivirana_varijabla naziv="DomainObject.Predmet.SudioniciListAdressOIB_1">
      <item>DUPIN, d.o.o., OIB 99620645228, Dubrovačka 57,21000 Split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  <item>Srđan Mikelić, OIB 91418063040, Dubrovačka 59,21000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99620645228</item>
      <item>, OIB 85821130368</item>
      <item>, OIB 18683136487</item>
      <item>, OIB null</item>
      <item>, OIB 91418063040</item>
    </izvorni_sadrzaj>
    <derivirana_varijabla naziv="DomainObject.Predmet.SudioniciListNazivOIB_1">
      <item>, OIB 99620645228</item>
      <item>, OIB 85821130368</item>
      <item>, OIB 18683136487</item>
      <item>, OIB null</item>
      <item>, OIB 91418063040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B9C1C-1585-41F9-89EA-D816EA41E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1165</properties:Words>
  <properties:Characters>6570</properties:Characters>
  <properties:Lines>138</properties:Lines>
  <properties:Paragraphs>34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2018-02-08T13:25:00Z</cp:lastPrinted>
  <dcterms:modified xmlns:xsi="http://www.w3.org/2001/XMLSchema-instance" xsi:type="dcterms:W3CDTF">2018-02-08T13:25:00Z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