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109c" w14:paraId="954109c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90C2D">
        <w:t>602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90C2D">
        <w:t>11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90C2D">
        <w:t>SILFA j.</w:t>
      </w:r>
      <w:r w:rsidR="000746E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790C2D">
        <w:t>Zadru</w:t>
      </w:r>
      <w:r w:rsidR="009836EC">
        <w:t xml:space="preserve"> (</w:t>
      </w:r>
      <w:r w:rsidR="00790C2D">
        <w:t>Grad Zadar</w:t>
      </w:r>
      <w:r w:rsidR="00822A09">
        <w:t xml:space="preserve">), </w:t>
      </w:r>
      <w:r w:rsidR="00790C2D">
        <w:t xml:space="preserve">Vinkovačka 8/E, </w:t>
      </w:r>
      <w:r w:rsidR="00A01095">
        <w:t xml:space="preserve"> OIB: </w:t>
      </w:r>
      <w:r w:rsidR="00790C2D">
        <w:t>16878807056</w:t>
      </w:r>
      <w:r>
        <w:t xml:space="preserve">, </w:t>
      </w:r>
      <w:r w:rsidR="0041737E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90C2D">
        <w:t>SILFA j.d.o.o. sa sjedištem u Zadru (Grad Zadar), Vinkovačka 8/E,  OIB: 16878807056</w:t>
      </w:r>
      <w:r w:rsidR="007A622A">
        <w:t xml:space="preserve"> </w:t>
      </w:r>
      <w:r>
        <w:t xml:space="preserve">s danom </w:t>
      </w:r>
      <w:r w:rsidR="0041737E">
        <w:t>4. svibnja</w:t>
      </w:r>
      <w:r>
        <w:t xml:space="preserve"> 2016. u </w:t>
      </w:r>
      <w:r w:rsidR="0041737E">
        <w:t>08</w:t>
      </w:r>
      <w:r>
        <w:t>,</w:t>
      </w:r>
      <w:r w:rsidR="0041737E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41737E" w:rsidR="00E41244" w:rsidRPr="0041737E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41737E">
        <w:t>II</w:t>
      </w:r>
      <w:r w:rsidR="00386298" w:rsidRPr="0041737E">
        <w:t xml:space="preserve">. </w:t>
      </w:r>
      <w:r w:rsidR="00193657" w:rsidRPr="0041737E">
        <w:t>Stečajnim upraviteljem</w:t>
      </w:r>
      <w:r w:rsidRPr="0041737E">
        <w:t xml:space="preserve"> dužnika </w:t>
      </w:r>
      <w:r w:rsidR="00193657" w:rsidRPr="0041737E">
        <w:t xml:space="preserve">imenuje se </w:t>
      </w:r>
      <w:r w:rsidR="0041737E" w:rsidRPr="0041737E">
        <w:t>GABELICA ANTE iz Splita,</w:t>
      </w:r>
      <w:r w:rsidR="0041737E" w:rsidRPr="008E37E9">
        <w:t xml:space="preserve"> Ruđera Boškovića 7/125, OIB: 68765596631</w:t>
      </w:r>
      <w:r w:rsidR="0041737E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90C2D">
        <w:t>SILFA j.d.o.o. sa sjedištem u Zadru (Grad Zadar), Vinkovačka 8/E,  OIB: 16878807056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90C2D">
        <w:t>11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90C2D">
        <w:t>566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90C2D">
        <w:t>1.999,52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790C2D">
        <w:t>ne</w:t>
      </w:r>
      <w:r w:rsidR="007E65A6">
        <w:t>ma</w:t>
      </w:r>
      <w:r w:rsidR="001E74F1" w:rsidRPr="00CF7AC9">
        <w:t xml:space="preserve"> otvoren račun</w:t>
      </w:r>
      <w:r w:rsidR="000B1F08">
        <w:t>,</w:t>
      </w:r>
      <w:r w:rsidR="00790C2D">
        <w:t xml:space="preserve"> kao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41737E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4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90C2D">
      <w:t>602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6049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1737E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3436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SILFA j.d.o.o. za trgovinu, turizam i usluge</izvorni_sadrzaj>
    <derivirana_varijabla naziv="DomainObject.Predmet.ProtustrankaFormated_1">  SILFA j.d.o.o. za trgovinu, turizam i usluge</derivirana_varijabla>
  </DomainObject.Predmet.ProtustrankaFormated>
  <DomainObject.Predmet.ProtustrankaFormatedOIB>
    <izvorni_sadrzaj>  SILFA j.d.o.o. za trgovinu, turizam i usluge, OIB 16878807056</izvorni_sadrzaj>
    <derivirana_varijabla naziv="DomainObject.Predmet.ProtustrankaFormatedOIB_1">  SILFA j.d.o.o. za trgovinu, turizam i usluge, OIB 16878807056</derivirana_varijabla>
  </DomainObject.Predmet.ProtustrankaFormatedOIB>
  <DomainObject.Predmet.ProtustrankaFormatedWithAdress>
    <izvorni_sadrzaj> SILFA j.d.o.o. za trgovinu, turizam i usluge, Vinkovačka 8E, 23000 Zadar</izvorni_sadrzaj>
    <derivirana_varijabla naziv="DomainObject.Predmet.ProtustrankaFormatedWithAdress_1"> SILFA j.d.o.o. za trgovinu, turizam i usluge, Vinkovačka 8E, 23000 Zadar</derivirana_varijabla>
  </DomainObject.Predmet.ProtustrankaFormatedWithAdress>
  <DomainObject.Predmet.ProtustrankaFormatedWithAdressOIB>
    <izvorni_sadrzaj> SILFA j.d.o.o. za trgovinu, turizam i usluge, OIB 16878807056, Vinkovačka 8E, 23000 Zadar</izvorni_sadrzaj>
    <derivirana_varijabla naziv="DomainObject.Predmet.ProtustrankaFormatedWithAdressOIB_1"> SILFA j.d.o.o. za trgovinu, turizam i usluge, OIB 16878807056, Vinkovačka 8E, 23000 Zadar</derivirana_varijabla>
  </DomainObject.Predmet.ProtustrankaFormatedWithAdressOIB>
  <DomainObject.Predmet.ProtustrankaWithAdress>
    <izvorni_sadrzaj>SILFA j.d.o.o. za trgovinu, turizam i usluge Vinkovačka 8E, 23000 Zadar</izvorni_sadrzaj>
    <derivirana_varijabla naziv="DomainObject.Predmet.ProtustrankaWithAdress_1">SILFA j.d.o.o. za trgovinu, turizam i usluge Vinkovačka 8E, 23000 Zadar</derivirana_varijabla>
  </DomainObject.Predmet.ProtustrankaWithAdress>
  <DomainObject.Predmet.ProtustrankaWithAdressOIB>
    <izvorni_sadrzaj>SILFA j.d.o.o. za trgovinu, turizam i usluge, OIB 16878807056, Vinkovačka 8E, 23000 Zadar</izvorni_sadrzaj>
    <derivirana_varijabla naziv="DomainObject.Predmet.ProtustrankaWithAdressOIB_1">SILFA j.d.o.o. za trgovinu, turizam i usluge, OIB 16878807056, Vinkovačka 8E, 23000 Zadar</derivirana_varijabla>
  </DomainObject.Predmet.ProtustrankaWithAdressOIB>
  <DomainObject.Predmet.ProtustrankaNazivFormated>
    <izvorni_sadrzaj>SILFA j.d.o.o. za trgovinu, turizam i usluge</izvorni_sadrzaj>
    <derivirana_varijabla naziv="DomainObject.Predmet.ProtustrankaNazivFormated_1">SILFA j.d.o.o. za trgovinu, turizam i usluge</derivirana_varijabla>
  </DomainObject.Predmet.ProtustrankaNazivFormated>
  <DomainObject.Predmet.ProtustrankaNazivFormatedOIB>
    <izvorni_sadrzaj>SILFA j.d.o.o. za trgovinu, turizam i usluge, OIB 16878807056</izvorni_sadrzaj>
    <derivirana_varijabla naziv="DomainObject.Predmet.ProtustrankaNazivFormatedOIB_1">SILFA j.d.o.o. za trgovinu, turizam i usluge, OIB 16878807056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1999.52</izvorni_sadrzaj>
    <derivirana_varijabla naziv="DomainObject.Predmet.TrenutnaVrijednost_1">1999.52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SILFA j.d.o.o. za trgovinu, turizam i usluge</item>
    </izvorni_sadrzaj>
    <derivirana_varijabla naziv="DomainObject.Predmet.ProtuStrankaListFormated_1">
      <item>SILFA j.d.o.o. za trgovinu, turizam i usluge</item>
    </derivirana_varijabla>
  </DomainObject.Predmet.ProtuStrankaListFormated>
  <DomainObject.Predmet.ProtuStrankaListFormatedOIB>
    <izvorni_sadrzaj>
      <item>SILFA j.d.o.o. za trgovinu, turizam i usluge, OIB 16878807056</item>
    </izvorni_sadrzaj>
    <derivirana_varijabla naziv="DomainObject.Predmet.ProtuStrankaListFormatedOIB_1">
      <item>SILFA j.d.o.o. za trgovinu, turizam i usluge, OIB 16878807056</item>
    </derivirana_varijabla>
  </DomainObject.Predmet.ProtuStrankaListFormatedOIB>
  <DomainObject.Predmet.ProtuStrankaListFormatedWithAdress>
    <izvorni_sadrzaj>
      <item>SILFA j.d.o.o. za trgovinu, turizam i usluge, Vinkovačka 8E, 23000 Zadar</item>
    </izvorni_sadrzaj>
    <derivirana_varijabla naziv="DomainObject.Predmet.ProtuStrankaListFormatedWithAdress_1">
      <item>SILFA j.d.o.o. za trgovinu, turizam i usluge, Vinkovačka 8E, 23000 Zadar</item>
    </derivirana_varijabla>
  </DomainObject.Predmet.ProtuStrankaListFormatedWithAdress>
  <DomainObject.Predmet.ProtuStrankaListFormatedWithAdressOIB>
    <izvorni_sadrzaj>
      <item>SILFA j.d.o.o. za trgovinu, turizam i usluge, OIB 16878807056, Vinkovačka 8E, 23000 Zadar</item>
    </izvorni_sadrzaj>
    <derivirana_varijabla naziv="DomainObject.Predmet.ProtuStrankaListFormatedWithAdressOIB_1">
      <item>SILFA j.d.o.o. za trgovinu, turizam i usluge, OIB 16878807056, Vinkovačka 8E, 23000 Zadar</item>
    </derivirana_varijabla>
  </DomainObject.Predmet.ProtuStrankaListFormatedWithAdressOIB>
  <DomainObject.Predmet.ProtuStrankaListNazivFormated>
    <izvorni_sadrzaj>
      <item>SILFA j.d.o.o. za trgovinu, turizam i usluge</item>
    </izvorni_sadrzaj>
    <derivirana_varijabla naziv="DomainObject.Predmet.ProtuStrankaListNazivFormated_1">
      <item>SILFA j.d.o.o. za trgovinu, turizam i usluge</item>
    </derivirana_varijabla>
  </DomainObject.Predmet.ProtuStrankaListNazivFormated>
  <DomainObject.Predmet.ProtuStrankaListNazivFormatedOIB>
    <izvorni_sadrzaj>
      <item>SILFA j.d.o.o. za trgovinu, turizam i usluge, OIB 16878807056</item>
    </izvorni_sadrzaj>
    <derivirana_varijabla naziv="DomainObject.Predmet.ProtuStrankaListNazivFormatedOIB_1">
      <item>SILFA j.d.o.o. za trgovinu, turizam i usluge, OIB 16878807056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SILFA j.d.o.o. za trgovinu, turizam i usluge</izvorni_sadrzaj>
    <derivirana_varijabla naziv="DomainObject.Predmet.ProtustrankaIDrugi_1">SILFA j.d.o.o. za trgovinu,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SILFA j.d.o.o. za trgovinu, turizam i usluge, OIB 16878807056, Vinkovačka 8E, 23000 Zadar</izvorni_sadrzaj>
    <derivirana_varijabla naziv="DomainObject.Predmet.ProtustrankaIDrugiAdressOIB_1">SILFA j.d.o.o. za trgovinu, turizam i usluge, OIB 16878807056, Vinkovačka 8E,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SILFA j.d.o.o. za trgovinu, turizam i usluge</item>
    </izvorni_sadrzaj>
    <derivirana_varijabla naziv="DomainObject.Predmet.SudioniciListNaziv_1">
      <item>FINA</item>
      <item>SILFA j.d.o.o. za trgovinu, turizam i usluge</item>
    </derivirana_varijabla>
  </DomainObject.Predmet.SudioniciListNaziv>
  <DomainObject.Predmet.SudioniciListAdressOIB>
    <izvorni_sadrzaj>
      <item>FINA, OIB 85821130368</item>
      <item>SILFA j.d.o.o. za trgovinu, turizam i usluge, OIB 16878807056, Vinkovačka 8E,23000 Zadar</item>
    </izvorni_sadrzaj>
    <derivirana_varijabla naziv="DomainObject.Predmet.SudioniciListAdressOIB_1">
      <item>FINA, OIB 85821130368</item>
      <item>SILFA j.d.o.o. za trgovinu, turizam i usluge, OIB 16878807056, Vinkovačka 8E,23000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16878807056</item>
    </izvorni_sadrzaj>
    <derivirana_varijabla naziv="DomainObject.Predmet.SudioniciListNazivOIB_1">
      <item>, OIB 85821130368</item>
      <item>, OIB 16878807056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4675</properties:Characters>
  <properties:Lines>120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2016-04-01T08:27:00Z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2016-05-04T06:16:00Z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