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20ba" w14:paraId="e3720b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3459F">
        <w:t>730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23459F">
        <w:t>PACKING</w:t>
      </w:r>
      <w:proofErr w:type="spellEnd"/>
      <w:r w:rsidR="0023459F">
        <w:t>&amp;</w:t>
      </w:r>
      <w:proofErr w:type="spellStart"/>
      <w:r w:rsidR="0023459F">
        <w:t>INDUSTRIAL</w:t>
      </w:r>
      <w:proofErr w:type="spellEnd"/>
      <w:r w:rsidR="0023459F">
        <w:t xml:space="preserve"> </w:t>
      </w:r>
      <w:proofErr w:type="spellStart"/>
      <w:r w:rsidR="0023459F">
        <w:t>SERVICE</w:t>
      </w:r>
      <w:proofErr w:type="spellEnd"/>
      <w:r w:rsidR="0023459F">
        <w:t xml:space="preserve"> društvo s ograničenom odgovornošću za trgovinu i usluge Sisak, Rimska 6, </w:t>
      </w:r>
      <w:proofErr w:type="spellStart"/>
      <w:r w:rsidR="0023459F">
        <w:t>MBS</w:t>
      </w:r>
      <w:proofErr w:type="spellEnd"/>
      <w:r w:rsidR="0023459F">
        <w:t xml:space="preserve">: 080881670, </w:t>
      </w:r>
      <w:proofErr w:type="spellStart"/>
      <w:r w:rsidR="0023459F">
        <w:t>OIB</w:t>
      </w:r>
      <w:proofErr w:type="spellEnd"/>
      <w:r w:rsidR="0023459F">
        <w:t xml:space="preserve">: 84525020615, </w:t>
      </w:r>
      <w:r w:rsidR="0079713C">
        <w:t xml:space="preserve">dana </w:t>
      </w:r>
      <w:r w:rsidR="0023459F">
        <w:t>7. studeni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23459F">
        <w:t>PACKING</w:t>
      </w:r>
      <w:proofErr w:type="spellEnd"/>
      <w:r w:rsidR="0023459F">
        <w:t>&amp;</w:t>
      </w:r>
      <w:proofErr w:type="spellStart"/>
      <w:r w:rsidR="0023459F">
        <w:t>INDUSTRIAL</w:t>
      </w:r>
      <w:proofErr w:type="spellEnd"/>
      <w:r w:rsidR="0023459F">
        <w:t xml:space="preserve"> </w:t>
      </w:r>
      <w:proofErr w:type="spellStart"/>
      <w:r w:rsidR="0023459F">
        <w:t>SERVICE</w:t>
      </w:r>
      <w:proofErr w:type="spellEnd"/>
      <w:r w:rsidR="0023459F">
        <w:t xml:space="preserve"> društvo s ograničenom odgovornošću za trgovinu i usluge Sisak, Rimska 6, </w:t>
      </w:r>
      <w:proofErr w:type="spellStart"/>
      <w:r w:rsidR="0023459F">
        <w:t>MBS</w:t>
      </w:r>
      <w:proofErr w:type="spellEnd"/>
      <w:r w:rsidR="0023459F">
        <w:t xml:space="preserve">: 080881670, </w:t>
      </w:r>
      <w:proofErr w:type="spellStart"/>
      <w:r w:rsidR="0023459F">
        <w:t>OIB</w:t>
      </w:r>
      <w:proofErr w:type="spellEnd"/>
      <w:r w:rsidR="0023459F">
        <w:t>: 84525020615.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23459F">
        <w:t xml:space="preserve"> </w:t>
      </w:r>
      <w:proofErr w:type="spellStart"/>
      <w:r w:rsidR="0023459F">
        <w:t>PACKING</w:t>
      </w:r>
      <w:proofErr w:type="spellEnd"/>
      <w:r w:rsidR="0023459F">
        <w:t>&amp;</w:t>
      </w:r>
      <w:proofErr w:type="spellStart"/>
      <w:r w:rsidR="0023459F">
        <w:t>INDUSTRIAL</w:t>
      </w:r>
      <w:proofErr w:type="spellEnd"/>
      <w:r w:rsidR="0023459F">
        <w:t xml:space="preserve"> </w:t>
      </w:r>
      <w:proofErr w:type="spellStart"/>
      <w:r w:rsidR="0023459F">
        <w:t>SERVICE</w:t>
      </w:r>
      <w:proofErr w:type="spellEnd"/>
      <w:r w:rsidR="0023459F">
        <w:t xml:space="preserve"> društvo s ograničenom odgovornošću za trgovinu i usluge Sisak, Rimska 6, </w:t>
      </w:r>
      <w:proofErr w:type="spellStart"/>
      <w:r w:rsidR="0023459F">
        <w:t>MBS</w:t>
      </w:r>
      <w:proofErr w:type="spellEnd"/>
      <w:r w:rsidR="0023459F">
        <w:t xml:space="preserve">: 080881670, </w:t>
      </w:r>
      <w:proofErr w:type="spellStart"/>
      <w:r w:rsidR="0023459F">
        <w:t>OIB</w:t>
      </w:r>
      <w:proofErr w:type="spellEnd"/>
      <w:r w:rsidR="0023459F">
        <w:t>: 84525020615</w:t>
      </w:r>
      <w:r w:rsidR="00B31C34">
        <w:t xml:space="preserve">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23459F">
        <w:rPr>
          <w:bCs/>
        </w:rPr>
        <w:t>6.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23459F">
        <w:rPr>
          <w:bCs/>
        </w:rPr>
        <w:t>183</w:t>
      </w:r>
      <w:r w:rsidR="00486D78">
        <w:rPr>
          <w:bCs/>
        </w:rPr>
        <w:t xml:space="preserve"> od </w:t>
      </w:r>
      <w:r w:rsidR="0023459F">
        <w:rPr>
          <w:bCs/>
        </w:rPr>
        <w:t>3.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proofErr w:type="spellStart"/>
      <w:r w:rsidR="0023459F">
        <w:t>PACKING</w:t>
      </w:r>
      <w:proofErr w:type="spellEnd"/>
      <w:r w:rsidR="0023459F">
        <w:t>&amp;</w:t>
      </w:r>
      <w:proofErr w:type="spellStart"/>
      <w:r w:rsidR="0023459F">
        <w:t>INDUSTRIAL</w:t>
      </w:r>
      <w:proofErr w:type="spellEnd"/>
      <w:r w:rsidR="0023459F">
        <w:t xml:space="preserve"> </w:t>
      </w:r>
      <w:proofErr w:type="spellStart"/>
      <w:r w:rsidR="0023459F">
        <w:t>SERVICE</w:t>
      </w:r>
      <w:proofErr w:type="spellEnd"/>
      <w:r w:rsidR="0023459F">
        <w:t xml:space="preserve"> društvo s ograničenom odgovornošću za trgovinu i usluge Sisak, Rimska 6, </w:t>
      </w:r>
      <w:proofErr w:type="spellStart"/>
      <w:r w:rsidR="0023459F">
        <w:t>MBS</w:t>
      </w:r>
      <w:proofErr w:type="spellEnd"/>
      <w:r w:rsidR="0023459F">
        <w:t xml:space="preserve">: 080881670, </w:t>
      </w:r>
      <w:proofErr w:type="spellStart"/>
      <w:r w:rsidR="0023459F">
        <w:t>OIB</w:t>
      </w:r>
      <w:proofErr w:type="spellEnd"/>
      <w:r w:rsidR="0023459F">
        <w:t xml:space="preserve">: 84525020615.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730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3459F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730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3459F">
        <w:t>7.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B9C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7B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7B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B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B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7B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7B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B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B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St-730/2017</izvorni_sadrzaj>
    <derivirana_varijabla naziv="DomainObject.Predmet.OznakaBroj_1">St-730/2017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PACKING&amp;INDUSTRIAL SERVICE društvo s ograničenom odgovornošću za trgovinu i usluge</izvorni_sadrzaj>
    <derivirana_varijabla naziv="DomainObject.Predmet.ProtustrankaFormated_1">  PACKING&amp;INDUSTRIAL SERVICE društvo s ograničenom odgovornošću za trgovinu i usluge</derivirana_varijabla>
  </DomainObject.Predmet.ProtustrankaFormated>
  <DomainObject.Predmet.ProtustrankaFormatedOIB>
    <izvorni_sadrzaj>  PACKING&amp;INDUSTRIAL SERVICE društvo s ograničenom odgovornošću za trgovinu i usluge, OIB 84525020615</izvorni_sadrzaj>
    <derivirana_varijabla naziv="DomainObject.Predmet.ProtustrankaFormatedOIB_1">  PACKING&amp;INDUSTRIAL SERVICE društvo s ograničenom odgovornošću za trgovinu i usluge, OIB 84525020615</derivirana_varijabla>
  </DomainObject.Predmet.ProtustrankaFormatedOIB>
  <DomainObject.Predmet.ProtustrankaFormatedWithAdress>
    <izvorni_sadrzaj> PACKING&amp;INDUSTRIAL SERVICE društvo s ograničenom odgovornošću za trgovinu i usluge, Rimska 6, 44000 Sisak</izvorni_sadrzaj>
    <derivirana_varijabla naziv="DomainObject.Predmet.ProtustrankaFormatedWithAdress_1"> PACKING&amp;INDUSTRIAL SERVICE društvo s ograničenom odgovornošću za trgovinu i usluge, Rimska 6, 44000 Sisak</derivirana_varijabla>
  </DomainObject.Predmet.ProtustrankaFormatedWithAdress>
  <DomainObject.Predmet.ProtustrankaFormatedWithAdressOIB>
    <izvorni_sadrzaj> PACKING&amp;INDUSTRIAL SERVICE društvo s ograničenom odgovornošću za trgovinu i usluge, OIB 84525020615, Rimska 6, 44000 Sisak</izvorni_sadrzaj>
    <derivirana_varijabla naziv="DomainObject.Predmet.ProtustrankaFormatedWithAdressOIB_1"> PACKING&amp;INDUSTRIAL SERVICE društvo s ograničenom odgovornošću za trgovinu i usluge, OIB 84525020615, Rimska 6, 44000 Sisak</derivirana_varijabla>
  </DomainObject.Predmet.ProtustrankaFormatedWithAdressOIB>
  <DomainObject.Predmet.ProtustrankaWithAdress>
    <izvorni_sadrzaj>PACKING&amp;INDUSTRIAL SERVICE društvo s ograničenom odgovornošću za trgovinu i usluge Rimska 6, 44000 Sisak</izvorni_sadrzaj>
    <derivirana_varijabla naziv="DomainObject.Predmet.ProtustrankaWithAdress_1">PACKING&amp;INDUSTRIAL SERVICE društvo s ograničenom odgovornošću za trgovinu i usluge Rimska 6, 44000 Sisak</derivirana_varijabla>
  </DomainObject.Predmet.ProtustrankaWithAdress>
  <DomainObject.Predmet.ProtustrankaWithAdressOIB>
    <izvorni_sadrzaj>PACKING&amp;INDUSTRIAL SERVICE društvo s ograničenom odgovornošću za trgovinu i usluge, OIB 84525020615, Rimska 6, 44000 Sisak</izvorni_sadrzaj>
    <derivirana_varijabla naziv="DomainObject.Predmet.ProtustrankaWithAdressOIB_1">PACKING&amp;INDUSTRIAL SERVICE društvo s ograničenom odgovornošću za trgovinu i usluge, OIB 84525020615, Rimska 6, 44000 Sisak</derivirana_varijabla>
  </DomainObject.Predmet.ProtustrankaWithAdressOIB>
  <DomainObject.Predmet.ProtustrankaNazivFormated>
    <izvorni_sadrzaj>PACKING&amp;INDUSTRIAL SERVICE društvo s ograničenom odgovornošću za trgovinu i usluge</izvorni_sadrzaj>
    <derivirana_varijabla naziv="DomainObject.Predmet.ProtustrankaNazivFormated_1">PACKING&amp;INDUSTRIAL SERVICE društvo s ograničenom odgovornošću za trgovinu i usluge</derivirana_varijabla>
  </DomainObject.Predmet.ProtustrankaNazivFormated>
  <DomainObject.Predmet.ProtustrankaNazivFormatedOIB>
    <izvorni_sadrzaj>PACKING&amp;INDUSTRIAL SERVICE društvo s ograničenom odgovornošću za trgovinu i usluge, OIB 84525020615</izvorni_sadrzaj>
    <derivirana_varijabla naziv="DomainObject.Predmet.ProtustrankaNazivFormatedOIB_1">PACKING&amp;INDUSTRIAL SERVICE društvo s ograničenom odgovornošću za trgovinu i usluge, OIB 84525020615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PACKING&amp;INDUSTRIAL SERVICE društvo s ograničenom odgovornošću za trgovinu i usluge</item>
    </izvorni_sadrzaj>
    <derivirana_varijabla naziv="DomainObject.Predmet.ProtuStrankaListFormated_1">
      <item>PACKING&amp;INDUSTRIAL SERVICE društvo s ograničenom odgovornošću za trgovinu i usluge</item>
    </derivirana_varijabla>
  </DomainObject.Predmet.ProtuStrankaListFormated>
  <DomainObject.Predmet.ProtuStrankaListFormatedOIB>
    <izvorni_sadrzaj>
      <item>PACKING&amp;INDUSTRIAL SERVICE društvo s ograničenom odgovornošću za trgovinu i usluge, OIB 84525020615</item>
    </izvorni_sadrzaj>
    <derivirana_varijabla naziv="DomainObject.Predmet.ProtuStrankaListFormatedOIB_1">
      <item>PACKING&amp;INDUSTRIAL SERVICE društvo s ograničenom odgovornošću za trgovinu i usluge, OIB 84525020615</item>
    </derivirana_varijabla>
  </DomainObject.Predmet.ProtuStrankaListFormatedOIB>
  <DomainObject.Predmet.ProtuStrankaListFormatedWithAdress>
    <izvorni_sadrzaj>
      <item>PACKING&amp;INDUSTRIAL SERVICE društvo s ograničenom odgovornošću za trgovinu i usluge, Rimska 6, 44000 Sisak</item>
    </izvorni_sadrzaj>
    <derivirana_varijabla naziv="DomainObject.Predmet.ProtuStrankaListFormatedWithAdress_1">
      <item>PACKING&amp;INDUSTRIAL SERVICE društvo s ograničenom odgovornošću za trgovinu i usluge, Rimska 6, 44000 Sisak</item>
    </derivirana_varijabla>
  </DomainObject.Predmet.ProtuStrankaListFormatedWithAdress>
  <DomainObject.Predmet.ProtuStrankaListFormatedWithAdressOIB>
    <izvorni_sadrzaj>
      <item>PACKING&amp;INDUSTRIAL SERVICE društvo s ograničenom odgovornošću za trgovinu i usluge, OIB 84525020615, Rimska 6, 44000 Sisak</item>
    </izvorni_sadrzaj>
    <derivirana_varijabla naziv="DomainObject.Predmet.ProtuStrankaListFormatedWithAdressOIB_1">
      <item>PACKING&amp;INDUSTRIAL SERVICE društvo s ograničenom odgovornošću za trgovinu i usluge, OIB 84525020615, Rimska 6, 44000 Sisak</item>
    </derivirana_varijabla>
  </DomainObject.Predmet.ProtuStrankaListFormatedWithAdressOIB>
  <DomainObject.Predmet.ProtuStrankaListNazivFormated>
    <izvorni_sadrzaj>
      <item>PACKING&amp;INDUSTRIAL SERVICE društvo s ograničenom odgovornošću za trgovinu i usluge</item>
    </izvorni_sadrzaj>
    <derivirana_varijabla naziv="DomainObject.Predmet.ProtuStrankaListNazivFormated_1">
      <item>PACKING&amp;INDUSTRIAL SERVICE društvo s ograničenom odgovornošću za trgovinu i usluge</item>
    </derivirana_varijabla>
  </DomainObject.Predmet.ProtuStrankaListNazivFormated>
  <DomainObject.Predmet.ProtuStrankaListNazivFormatedOIB>
    <izvorni_sadrzaj>
      <item>PACKING&amp;INDUSTRIAL SERVICE društvo s ograničenom odgovornošću za trgovinu i usluge, OIB 84525020615</item>
    </izvorni_sadrzaj>
    <derivirana_varijabla naziv="DomainObject.Predmet.ProtuStrankaListNazivFormatedOIB_1">
      <item>PACKING&amp;INDUSTRIAL SERVICE društvo s ograničenom odgovornošću za trgovinu i usluge, OIB 84525020615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PACKING&amp;INDUSTRIAL SERVICE društvo s ograničenom odgovornošću za trgovinu i usluge</izvorni_sadrzaj>
    <derivirana_varijabla naziv="DomainObject.Predmet.ProtustrankaIDrugi_1">PACKING&amp;INDUSTRIAL SERVICE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PACKING&amp;INDUSTRIAL SERVICE društvo s ograničenom odgovornošću za trgovinu i usluge, OIB 84525020615, Rimska 6, 44000 Sisak</izvorni_sadrzaj>
    <derivirana_varijabla naziv="DomainObject.Predmet.ProtustrankaIDrugiAdressOIB_1">PACKING&amp;INDUSTRIAL SERVICE društvo s ograničenom odgovornošću za trgovinu i usluge, OIB 84525020615, Rimska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PACKING&amp;INDUSTRIAL SERVICE društvo s ograničenom odgovornošću za trgovinu i usluge</item>
      <item>FINA Regionalni centar Zagreb</item>
    </izvorni_sadrzaj>
    <derivirana_varijabla naziv="DomainObject.Predmet.SudioniciListNaziv_1">
      <item>PACKING&amp;INDUSTRIAL SERVICE društvo s ograničenom odgovornošću za trgovinu i usluge</item>
      <item>FINA Regionalni centar Zagreb</item>
    </derivirana_varijabla>
  </DomainObject.Predmet.SudioniciListNaziv>
  <DomainObject.Predmet.SudioniciListAdressOIB>
    <izvorni_sadrzaj>
      <item>PACKING&amp;INDUSTRIAL SERVICE društvo s ograničenom odgovornošću za trgovinu i usluge, OIB 84525020615, Rimska 6,44000 Sisak</item>
      <item>FINA Regionalni centar Zagreb, OIB 85821130368, Trg svibanjskih žrtava 1995. 1,10000 Zagreb</item>
    </izvorni_sadrzaj>
    <derivirana_varijabla naziv="DomainObject.Predmet.SudioniciListAdressOIB_1">
      <item>PACKING&amp;INDUSTRIAL SERVICE društvo s ograničenom odgovornošću za trgovinu i usluge, OIB 84525020615, Rimska 6,44000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84525020615</item>
      <item>, OIB 85821130368</item>
    </izvorni_sadrzaj>
    <derivirana_varijabla naziv="DomainObject.Predmet.SudioniciListNazivOIB_1">
      <item>, OIB 84525020615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7D747-031A-409E-87DF-EA1C457AE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3264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2017-11-07T07:42:00Z</dcterms:created>
  <dc:creator>Korisnik</dc:creator>
  <cp:lastModifiedBy>Ljiljana Floršić</cp:lastModifiedBy>
  <cp:lastPrinted>2017-11-07T07:42:00Z</cp:lastPrinted>
  <dcterms:modified xmlns:xsi="http://www.w3.org/2001/XMLSchema-instance" xsi:type="dcterms:W3CDTF">2017-11-07T07:44:00Z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