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34945" w14:paraId="9c34945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990573">
        <w:t xml:space="preserve"> </w:t>
      </w:r>
      <w:r w:rsidR="009D7C9A">
        <w:t>RETE  NET</w:t>
      </w:r>
      <w:r w:rsidR="009B5C88">
        <w:t xml:space="preserve"> </w:t>
      </w:r>
      <w:r w:rsidR="005E0234">
        <w:t>j.</w:t>
      </w:r>
      <w:r w:rsidR="002320C7">
        <w:t>d.o.o.</w:t>
      </w:r>
      <w:r w:rsidR="00990573">
        <w:t>,</w:t>
      </w:r>
      <w:r w:rsidR="00B51EA5" w:rsidRPr="00703844">
        <w:t xml:space="preserve"> </w:t>
      </w:r>
      <w:r w:rsidR="009D7C9A">
        <w:t>Zadar</w:t>
      </w:r>
      <w:r w:rsidR="0099314A">
        <w:t xml:space="preserve">, </w:t>
      </w:r>
      <w:r w:rsidR="009D7C9A">
        <w:t>Franje Tuđmana 14</w:t>
      </w:r>
      <w:r w:rsidR="00990573">
        <w:t xml:space="preserve">, </w:t>
      </w:r>
      <w:r w:rsidR="00B51EA5" w:rsidRPr="00703844">
        <w:t>OIB:</w:t>
      </w:r>
      <w:r w:rsidR="00223671">
        <w:t xml:space="preserve"> </w:t>
      </w:r>
      <w:r w:rsidR="009D7C9A">
        <w:t>57894839699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2320C7">
        <w:t>Zadar</w:t>
      </w:r>
      <w:r w:rsidRPr="000506EC">
        <w:t>,</w:t>
      </w:r>
      <w:r>
        <w:t xml:space="preserve"> </w:t>
      </w:r>
      <w:r w:rsidR="002320C7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9B5C88">
        <w:t>22</w:t>
      </w:r>
      <w:r>
        <w:t>.</w:t>
      </w:r>
      <w:r w:rsidR="00B51EA5">
        <w:t xml:space="preserve"> </w:t>
      </w:r>
      <w:r w:rsidR="008778BA">
        <w:t>ožujka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316A08">
        <w:t>5</w:t>
      </w:r>
      <w:r>
        <w:t xml:space="preserve">. </w:t>
      </w:r>
      <w:r w:rsidR="00316A08">
        <w:t>travnja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9D7C9A" w:rsidRPr="009D7C9A">
        <w:t>RETE  NET j.d.o.o., Zadar, Franje Tuđmana 14, OIB: 57894839699</w:t>
      </w:r>
      <w:r w:rsidR="00990573">
        <w:t xml:space="preserve">, </w:t>
      </w:r>
      <w:r>
        <w:t xml:space="preserve">na temelju neizvršenih osnova za plaćanje iznosi </w:t>
      </w:r>
      <w:r w:rsidR="009D7C9A">
        <w:t>10</w:t>
      </w:r>
      <w:r w:rsidR="00990573">
        <w:t>.</w:t>
      </w:r>
      <w:r w:rsidR="009D7C9A">
        <w:t>413</w:t>
      </w:r>
      <w:r w:rsidR="00990573">
        <w:t>,</w:t>
      </w:r>
      <w:r w:rsidR="009D7C9A">
        <w:t>99</w:t>
      </w:r>
      <w:r>
        <w:t xml:space="preserve"> kn. </w:t>
      </w:r>
      <w:r w:rsidR="008778B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9D7C9A">
        <w:t>Ivan Petani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316A08">
        <w:t>5</w:t>
      </w:r>
      <w:r w:rsidR="00814E35">
        <w:t xml:space="preserve">. </w:t>
      </w:r>
      <w:r w:rsidR="00316A08">
        <w:t>travnja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DC740A" w:rsidR="0076513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B06986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</w:t>
    </w:r>
    <w:r w:rsidRPr="00FC1537">
      <w:t xml:space="preserve"> St</w:t>
    </w:r>
    <w:r w:rsidR="0063348D">
      <w:t>-</w:t>
    </w:r>
    <w:r w:rsidR="009D7C9A">
      <w:t>123</w:t>
    </w:r>
    <w:r w:rsidR="00572756">
      <w:t>/17</w:t>
    </w:r>
    <w:r w:rsidR="00CB1099">
      <w:t>-</w:t>
    </w:r>
    <w:r w:rsidR="00EB4AD2">
      <w:t>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9D7C9A">
      <w:t>123</w:t>
    </w:r>
    <w:r>
      <w:t>/1</w:t>
    </w:r>
    <w:r w:rsidR="00FF274E">
      <w:t>7</w:t>
    </w:r>
    <w:r>
      <w:t>-</w:t>
    </w:r>
    <w:r w:rsidR="00EB4AD2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211623"/>
    <w:rsid w:val="00223671"/>
    <w:rsid w:val="002320C7"/>
    <w:rsid w:val="002F1F17"/>
    <w:rsid w:val="002F6CBF"/>
    <w:rsid w:val="00316A08"/>
    <w:rsid w:val="00447958"/>
    <w:rsid w:val="004635D5"/>
    <w:rsid w:val="004B64F0"/>
    <w:rsid w:val="004C10E5"/>
    <w:rsid w:val="004F3050"/>
    <w:rsid w:val="00572756"/>
    <w:rsid w:val="005E0234"/>
    <w:rsid w:val="005F67DA"/>
    <w:rsid w:val="00611283"/>
    <w:rsid w:val="0063348D"/>
    <w:rsid w:val="006A66B9"/>
    <w:rsid w:val="006E6B12"/>
    <w:rsid w:val="0071080F"/>
    <w:rsid w:val="0076513B"/>
    <w:rsid w:val="00792826"/>
    <w:rsid w:val="007C01A6"/>
    <w:rsid w:val="00804643"/>
    <w:rsid w:val="00814E35"/>
    <w:rsid w:val="0082637D"/>
    <w:rsid w:val="008337B7"/>
    <w:rsid w:val="008778BA"/>
    <w:rsid w:val="00926A1D"/>
    <w:rsid w:val="00983B50"/>
    <w:rsid w:val="00990573"/>
    <w:rsid w:val="00990A98"/>
    <w:rsid w:val="0099314A"/>
    <w:rsid w:val="00997BBA"/>
    <w:rsid w:val="009B5C88"/>
    <w:rsid w:val="009D066B"/>
    <w:rsid w:val="009D7C9A"/>
    <w:rsid w:val="009E2467"/>
    <w:rsid w:val="00A32F79"/>
    <w:rsid w:val="00A424B2"/>
    <w:rsid w:val="00A64D31"/>
    <w:rsid w:val="00AA204A"/>
    <w:rsid w:val="00B06986"/>
    <w:rsid w:val="00B51EA5"/>
    <w:rsid w:val="00BA4D2C"/>
    <w:rsid w:val="00C6433B"/>
    <w:rsid w:val="00CB1099"/>
    <w:rsid w:val="00D34817"/>
    <w:rsid w:val="00DC740A"/>
    <w:rsid w:val="00E6461B"/>
    <w:rsid w:val="00EB4AD2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69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69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69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69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69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069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69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69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69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69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St-123/2017</izvorni_sadrzaj>
    <derivirana_varijabla naziv="DomainObject.Predmet.OznakaBroj_1">St-123/2017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RETE NET j.d.o.o. za usluge</izvorni_sadrzaj>
    <derivirana_varijabla naziv="DomainObject.Predmet.ProtustrankaFormated_1">  RETE NET j.d.o.o. za usluge</derivirana_varijabla>
  </DomainObject.Predmet.ProtustrankaFormated>
  <DomainObject.Predmet.ProtustrankaFormatedOIB>
    <izvorni_sadrzaj>  RETE NET j.d.o.o. za usluge, OIB 57894839699</izvorni_sadrzaj>
    <derivirana_varijabla naziv="DomainObject.Predmet.ProtustrankaFormatedOIB_1">  RETE NET j.d.o.o. za usluge, OIB 57894839699</derivirana_varijabla>
  </DomainObject.Predmet.ProtustrankaFormatedOIB>
  <DomainObject.Predmet.ProtustrankaFormatedWithAdress>
    <izvorni_sadrzaj> RETE NET j.d.o.o. za usluge, Franje Tuđmana 14, 23000 Zadar</izvorni_sadrzaj>
    <derivirana_varijabla naziv="DomainObject.Predmet.ProtustrankaFormatedWithAdress_1"> RETE NET j.d.o.o. za usluge, Franje Tuđmana 14, 23000 Zadar</derivirana_varijabla>
  </DomainObject.Predmet.ProtustrankaFormatedWithAdress>
  <DomainObject.Predmet.ProtustrankaFormatedWithAdressOIB>
    <izvorni_sadrzaj> RETE NET j.d.o.o. za usluge, OIB 57894839699, Franje Tuđmana 14, 23000 Zadar</izvorni_sadrzaj>
    <derivirana_varijabla naziv="DomainObject.Predmet.ProtustrankaFormatedWithAdressOIB_1"> RETE NET j.d.o.o. za usluge, OIB 57894839699, Franje Tuđmana 14, 23000 Zadar</derivirana_varijabla>
  </DomainObject.Predmet.ProtustrankaFormatedWithAdressOIB>
  <DomainObject.Predmet.ProtustrankaWithAdress>
    <izvorni_sadrzaj>RETE NET j.d.o.o. za usluge Franje Tuđmana 14, 23000 Zadar</izvorni_sadrzaj>
    <derivirana_varijabla naziv="DomainObject.Predmet.ProtustrankaWithAdress_1">RETE NET j.d.o.o. za usluge Franje Tuđmana 14, 23000 Zadar</derivirana_varijabla>
  </DomainObject.Predmet.ProtustrankaWithAdress>
  <DomainObject.Predmet.ProtustrankaWithAdressOIB>
    <izvorni_sadrzaj>RETE NET j.d.o.o. za usluge, OIB 57894839699, Franje Tuđmana 14, 23000 Zadar</izvorni_sadrzaj>
    <derivirana_varijabla naziv="DomainObject.Predmet.ProtustrankaWithAdressOIB_1">RETE NET j.d.o.o. za usluge, OIB 57894839699, Franje Tuđmana 14, 23000 Zadar</derivirana_varijabla>
  </DomainObject.Predmet.ProtustrankaWithAdressOIB>
  <DomainObject.Predmet.ProtustrankaNazivFormated>
    <izvorni_sadrzaj>RETE NET j.d.o.o. za usluge</izvorni_sadrzaj>
    <derivirana_varijabla naziv="DomainObject.Predmet.ProtustrankaNazivFormated_1">RETE NET j.d.o.o. za usluge</derivirana_varijabla>
  </DomainObject.Predmet.ProtustrankaNazivFormated>
  <DomainObject.Predmet.ProtustrankaNazivFormatedOIB>
    <izvorni_sadrzaj>RETE NET j.d.o.o. za usluge, OIB 57894839699</izvorni_sadrzaj>
    <derivirana_varijabla naziv="DomainObject.Predmet.ProtustrankaNazivFormatedOIB_1">RETE NET j.d.o.o. za usluge, OIB 57894839699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RETE NET j.d.o.o. za usluge</item>
    </izvorni_sadrzaj>
    <derivirana_varijabla naziv="DomainObject.Predmet.ProtuStrankaListFormated_1">
      <item>RETE NET j.d.o.o. za usluge</item>
    </derivirana_varijabla>
  </DomainObject.Predmet.ProtuStrankaListFormated>
  <DomainObject.Predmet.ProtuStrankaListFormatedOIB>
    <izvorni_sadrzaj>
      <item>RETE NET j.d.o.o. za usluge, OIB 57894839699</item>
    </izvorni_sadrzaj>
    <derivirana_varijabla naziv="DomainObject.Predmet.ProtuStrankaListFormatedOIB_1">
      <item>RETE NET j.d.o.o. za usluge, OIB 57894839699</item>
    </derivirana_varijabla>
  </DomainObject.Predmet.ProtuStrankaListFormatedOIB>
  <DomainObject.Predmet.ProtuStrankaListFormatedWithAdress>
    <izvorni_sadrzaj>
      <item>RETE NET j.d.o.o. za usluge, Franje Tuđmana 14, 23000 Zadar</item>
    </izvorni_sadrzaj>
    <derivirana_varijabla naziv="DomainObject.Predmet.ProtuStrankaListFormatedWithAdress_1">
      <item>RETE NET j.d.o.o. za usluge, Franje Tuđmana 14, 23000 Zadar</item>
    </derivirana_varijabla>
  </DomainObject.Predmet.ProtuStrankaListFormatedWithAdress>
  <DomainObject.Predmet.ProtuStrankaListFormatedWithAdressOIB>
    <izvorni_sadrzaj>
      <item>RETE NET j.d.o.o. za usluge, OIB 57894839699, Franje Tuđmana 14, 23000 Zadar</item>
    </izvorni_sadrzaj>
    <derivirana_varijabla naziv="DomainObject.Predmet.ProtuStrankaListFormatedWithAdressOIB_1">
      <item>RETE NET j.d.o.o. za usluge, OIB 57894839699, Franje Tuđmana 14, 23000 Zadar</item>
    </derivirana_varijabla>
  </DomainObject.Predmet.ProtuStrankaListFormatedWithAdressOIB>
  <DomainObject.Predmet.ProtuStrankaListNazivFormated>
    <izvorni_sadrzaj>
      <item>RETE NET j.d.o.o. za usluge</item>
    </izvorni_sadrzaj>
    <derivirana_varijabla naziv="DomainObject.Predmet.ProtuStrankaListNazivFormated_1">
      <item>RETE NET j.d.o.o. za usluge</item>
    </derivirana_varijabla>
  </DomainObject.Predmet.ProtuStrankaListNazivFormated>
  <DomainObject.Predmet.ProtuStrankaListNazivFormatedOIB>
    <izvorni_sadrzaj>
      <item>RETE NET j.d.o.o. za usluge, OIB 57894839699</item>
    </izvorni_sadrzaj>
    <derivirana_varijabla naziv="DomainObject.Predmet.ProtuStrankaListNazivFormatedOIB_1">
      <item>RETE NET j.d.o.o. za usluge, OIB 57894839699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RETE NET j.d.o.o. za usluge</izvorni_sadrzaj>
    <derivirana_varijabla naziv="DomainObject.Predmet.ProtustrankaIDrugi_1">RETE NET j.d.o.o.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RETE NET j.d.o.o. za usluge, OIB 57894839699, Franje Tuđmana 14, 23000 Zadar</izvorni_sadrzaj>
    <derivirana_varijabla naziv="DomainObject.Predmet.ProtustrankaIDrugiAdressOIB_1">RETE NET j.d.o.o. za usluge, OIB 57894839699, Franje Tuđmana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RETE NET j.d.o.o. za usluge</item>
    </izvorni_sadrzaj>
    <derivirana_varijabla naziv="DomainObject.Predmet.SudioniciListNaziv_1">
      <item>FINA</item>
      <item>RETE NET j.d.o.o. za usluge</item>
    </derivirana_varijabla>
  </DomainObject.Predmet.SudioniciListNaziv>
  <DomainObject.Predmet.SudioniciListAdressOIB>
    <izvorni_sadrzaj>
      <item>FINA, OIB 85821130368</item>
      <item>RETE NET j.d.o.o. za usluge, OIB 57894839699, Franje Tuđmana 14,23000 Zadar</item>
    </izvorni_sadrzaj>
    <derivirana_varijabla naziv="DomainObject.Predmet.SudioniciListAdressOIB_1">
      <item>FINA, OIB 85821130368</item>
      <item>RETE NET j.d.o.o. za usluge, OIB 57894839699, Franje Tuđmana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57894839699</item>
    </izvorni_sadrzaj>
    <derivirana_varijabla naziv="DomainObject.Predmet.SudioniciListNazivOIB_1">
      <item>, OIB 85821130368</item>
      <item>, OIB 57894839699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1952</properties:Characters>
  <properties:Lines>63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2017-04-05T11:52:00Z</dcterms:created>
  <dc:creator>Tina Grgas</dc:creator>
  <cp:lastModifiedBy>Ante Rubelj</cp:lastModifiedBy>
  <cp:lastPrinted>2017-04-05T11:55:00Z</cp:lastPrinted>
  <dcterms:modified xmlns:xsi="http://www.w3.org/2001/XMLSchema-instance" xsi:type="dcterms:W3CDTF">2017-04-05T12:48:00Z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