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b424" w14:paraId="ff6b42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Broj: 7/St-2</w:t>
      </w:r>
      <w:r w:rsidR="00473C95">
        <w:rPr>
          <w:b/>
        </w:rPr>
        <w:t>1</w:t>
      </w:r>
      <w:r w:rsidR="005151D0">
        <w:rPr>
          <w:b/>
        </w:rPr>
        <w:t>40</w:t>
      </w:r>
      <w:r w:rsidR="005F2E9C" w:rsidRPr="005F2E9C">
        <w:rPr>
          <w:b/>
        </w:rPr>
        <w:t>/2016-</w:t>
      </w:r>
      <w:r w:rsidR="00473C95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523772">
        <w:t xml:space="preserve">Slavonski Brod,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A41A68">
        <w:t xml:space="preserve"> </w:t>
      </w:r>
      <w:r w:rsidR="005151D0">
        <w:t>GALOVAC d.o.o. za građenje i usluge, skraćena tvrtka: GALOVAC d.o.o., Svilaj (Općina Oprisavci), Svilaj 77, OIB: 78733696214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151D0">
        <w:t>31</w:t>
      </w:r>
      <w:r w:rsidR="00473C95">
        <w:t>. kolovoza</w:t>
      </w:r>
      <w:r w:rsidR="00B65E50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5151D0" w:rsidRPr="005151D0">
        <w:t>GALOVAC d.o.o. za građenje i usluge, skraćena tvrtka: GALOVAC d.o.o., Svilaj (Općina Oprisavci), Svilaj 77, OIB: 78733696214</w:t>
      </w:r>
      <w:r w:rsidR="00067508">
        <w:t xml:space="preserve">, </w:t>
      </w:r>
      <w:r w:rsidR="00B76165">
        <w:t xml:space="preserve">iznosi </w:t>
      </w:r>
      <w:r w:rsidR="005151D0">
        <w:t>13.670,74</w:t>
      </w:r>
      <w:r w:rsidR="005B76E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5151D0">
        <w:t>ju</w:t>
      </w:r>
      <w:r>
        <w:t xml:space="preserve"> se </w:t>
      </w:r>
      <w:r w:rsidR="001F1957">
        <w:t>zakonsk</w:t>
      </w:r>
      <w:r w:rsidR="005151D0">
        <w:t>i</w:t>
      </w:r>
      <w:r w:rsidR="001F1957">
        <w:t xml:space="preserve"> zastupni</w:t>
      </w:r>
      <w:r w:rsidR="005151D0">
        <w:t>ci</w:t>
      </w:r>
      <w:r w:rsidR="001F1957">
        <w:t xml:space="preserve"> dužnika </w:t>
      </w:r>
      <w:r w:rsidR="005151D0">
        <w:t>Kristina Repka iz Donje Motičine, Vinogradska 75 C, OIB:</w:t>
      </w:r>
      <w:r w:rsidR="009122AF">
        <w:t xml:space="preserve"> 21100680644 i Stjepan Galovac iz Svilaja, Svilaj 77, OIB: 44327234643</w:t>
      </w:r>
      <w:r w:rsidR="00473C95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473C95">
        <w:rPr>
          <w:b/>
        </w:rPr>
        <w:t>21</w:t>
      </w:r>
      <w:r w:rsidR="005151D0">
        <w:rPr>
          <w:b/>
        </w:rPr>
        <w:t>40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5F2E9C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360FC8" w:rsidR="00224AFF">
      <w:pPr>
        <w:ind w:firstLine="708" w:left="708"/>
      </w:pPr>
      <w:r>
        <w:t xml:space="preserve">U </w:t>
      </w:r>
      <w:r w:rsidR="005A3417">
        <w:t xml:space="preserve">Slavonskom Brodu, </w:t>
      </w:r>
      <w:r w:rsidR="005151D0">
        <w:t>31</w:t>
      </w:r>
      <w:r w:rsidR="00473C95">
        <w:t>. kolovoza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95B" w:rsidR="00D5495B">
      <w:r>
        <w:separator/>
      </w:r>
    </w:p>
  </w:endnote>
  <w:endnote w:id="0" w:type="continuationSeparator">
    <w:p w:rsidRDefault="00D5495B" w:rsidR="00D54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95B" w:rsidR="00D5495B">
      <w:r>
        <w:separator/>
      </w:r>
    </w:p>
  </w:footnote>
  <w:footnote w:id="0" w:type="continuationSeparator">
    <w:p w:rsidRDefault="00D5495B" w:rsidR="00D549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37B73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E69CF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7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B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7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2140</izvorni_sadrzaj>
    <derivirana_varijabla naziv="DomainObject.Predmet.Broj_1">2140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13670.74</izvorni_sadrzaj>
    <derivirana_varijabla naziv="DomainObject.Predmet.InicijalnaVrijednost_1">13670.74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St-2140/2016</izvorni_sadrzaj>
    <derivirana_varijabla naziv="DomainObject.Predmet.OznakaBroj_1">St-2140/2016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 st.1</izvorni_sadrzaj>
    <derivirana_varijabla naziv="DomainObject.Predmet.PrimjedbaSuca_1">čl. 429 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GALOVAC d.o.o. za građenje i usluge</izvorni_sadrzaj>
    <derivirana_varijabla naziv="DomainObject.Predmet.ProtustrankaFormated_1">  GALOVAC d.o.o. za građenje i usluge</derivirana_varijabla>
  </DomainObject.Predmet.ProtustrankaFormated>
  <DomainObject.Predmet.ProtustrankaFormatedOIB>
    <izvorni_sadrzaj>  GALOVAC d.o.o. za građenje i usluge, OIB 78733696214</izvorni_sadrzaj>
    <derivirana_varijabla naziv="DomainObject.Predmet.ProtustrankaFormatedOIB_1">  GALOVAC d.o.o. za građenje i usluge, OIB 78733696214</derivirana_varijabla>
  </DomainObject.Predmet.ProtustrankaFormatedOIB>
  <DomainObject.Predmet.ProtustrankaFormatedWithAdress>
    <izvorni_sadrzaj> GALOVAC d.o.o. za građenje i usluge, Svilaj 77, 35214 Svilaj</izvorni_sadrzaj>
    <derivirana_varijabla naziv="DomainObject.Predmet.ProtustrankaFormatedWithAdress_1"> GALOVAC d.o.o. za građenje i usluge, Svilaj 77, 35214 Svilaj</derivirana_varijabla>
  </DomainObject.Predmet.ProtustrankaFormatedWithAdress>
  <DomainObject.Predmet.ProtustrankaFormatedWithAdressOIB>
    <izvorni_sadrzaj> GALOVAC d.o.o. za građenje i usluge, OIB 78733696214, Svilaj 77, 35214 Svilaj</izvorni_sadrzaj>
    <derivirana_varijabla naziv="DomainObject.Predmet.ProtustrankaFormatedWithAdressOIB_1"> GALOVAC d.o.o. za građenje i usluge, OIB 78733696214, Svilaj 77, 35214 Svilaj</derivirana_varijabla>
  </DomainObject.Predmet.ProtustrankaFormatedWithAdressOIB>
  <DomainObject.Predmet.ProtustrankaWithAdress>
    <izvorni_sadrzaj>GALOVAC d.o.o. za građenje i usluge Svilaj 77, 35214 Svilaj</izvorni_sadrzaj>
    <derivirana_varijabla naziv="DomainObject.Predmet.ProtustrankaWithAdress_1">GALOVAC d.o.o. za građenje i usluge Svilaj 77, 35214 Svilaj</derivirana_varijabla>
  </DomainObject.Predmet.ProtustrankaWithAdress>
  <DomainObject.Predmet.ProtustrankaWithAdressOIB>
    <izvorni_sadrzaj>GALOVAC d.o.o. za građenje i usluge, OIB 78733696214, Svilaj 77, 35214 Svilaj</izvorni_sadrzaj>
    <derivirana_varijabla naziv="DomainObject.Predmet.ProtustrankaWithAdressOIB_1">GALOVAC d.o.o. za građenje i usluge, OIB 78733696214, Svilaj 77, 35214 Svilaj</derivirana_varijabla>
  </DomainObject.Predmet.ProtustrankaWithAdressOIB>
  <DomainObject.Predmet.ProtustrankaNazivFormated>
    <izvorni_sadrzaj>GALOVAC d.o.o. za građenje i usluge</izvorni_sadrzaj>
    <derivirana_varijabla naziv="DomainObject.Predmet.ProtustrankaNazivFormated_1">GALOVAC d.o.o. za građenje i usluge</derivirana_varijabla>
  </DomainObject.Predmet.ProtustrankaNazivFormated>
  <DomainObject.Predmet.ProtustrankaNazivFormatedOIB>
    <izvorni_sadrzaj>GALOVAC d.o.o. za građenje i usluge, OIB 78733696214</izvorni_sadrzaj>
    <derivirana_varijabla naziv="DomainObject.Predmet.ProtustrankaNazivFormatedOIB_1">GALOVAC d.o.o. za građenje i usluge, OIB 78733696214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GALOVAC d.o.o. za građenje i usluge</item>
    </izvorni_sadrzaj>
    <derivirana_varijabla naziv="DomainObject.Predmet.ProtuStrankaListFormated_1">
      <item>GALOVAC d.o.o. za građenje i usluge</item>
    </derivirana_varijabla>
  </DomainObject.Predmet.ProtuStrankaListFormated>
  <DomainObject.Predmet.ProtuStrankaListFormatedOIB>
    <izvorni_sadrzaj>
      <item>GALOVAC d.o.o. za građenje i usluge, OIB 78733696214</item>
    </izvorni_sadrzaj>
    <derivirana_varijabla naziv="DomainObject.Predmet.ProtuStrankaListFormatedOIB_1">
      <item>GALOVAC d.o.o. za građenje i usluge, OIB 78733696214</item>
    </derivirana_varijabla>
  </DomainObject.Predmet.ProtuStrankaListFormatedOIB>
  <DomainObject.Predmet.ProtuStrankaListFormatedWithAdress>
    <izvorni_sadrzaj>
      <item>GALOVAC d.o.o. za građenje i usluge, Svilaj 77, 35214 Svilaj</item>
    </izvorni_sadrzaj>
    <derivirana_varijabla naziv="DomainObject.Predmet.ProtuStrankaListFormatedWithAdress_1">
      <item>GALOVAC d.o.o. za građenje i usluge, Svilaj 77, 35214 Svilaj</item>
    </derivirana_varijabla>
  </DomainObject.Predmet.ProtuStrankaListFormatedWithAdress>
  <DomainObject.Predmet.ProtuStrankaListFormatedWithAdressOIB>
    <izvorni_sadrzaj>
      <item>GALOVAC d.o.o. za građenje i usluge, OIB 78733696214, Svilaj 77, 35214 Svilaj</item>
    </izvorni_sadrzaj>
    <derivirana_varijabla naziv="DomainObject.Predmet.ProtuStrankaListFormatedWithAdressOIB_1">
      <item>GALOVAC d.o.o. za građenje i usluge, OIB 78733696214, Svilaj 77, 35214 Svilaj</item>
    </derivirana_varijabla>
  </DomainObject.Predmet.ProtuStrankaListFormatedWithAdressOIB>
  <DomainObject.Predmet.ProtuStrankaListNazivFormated>
    <izvorni_sadrzaj>
      <item>GALOVAC d.o.o. za građenje i usluge</item>
    </izvorni_sadrzaj>
    <derivirana_varijabla naziv="DomainObject.Predmet.ProtuStrankaListNazivFormated_1">
      <item>GALOVAC d.o.o. za građenje i usluge</item>
    </derivirana_varijabla>
  </DomainObject.Predmet.ProtuStrankaListNazivFormated>
  <DomainObject.Predmet.ProtuStrankaListNazivFormatedOIB>
    <izvorni_sadrzaj>
      <item>GALOVAC d.o.o. za građenje i usluge, OIB 78733696214</item>
    </izvorni_sadrzaj>
    <derivirana_varijabla naziv="DomainObject.Predmet.ProtuStrankaListNazivFormatedOIB_1">
      <item>GALOVAC d.o.o. za građenje i usluge, OIB 78733696214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GALOVAC d.o.o. za građenje i usluge</izvorni_sadrzaj>
    <derivirana_varijabla naziv="DomainObject.Predmet.ProtustrankaIDrugi_1">GALOVAC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GALOVAC d.o.o. za građenje i usluge, OIB 78733696214, Svilaj 77, 35214 Svilaj</izvorni_sadrzaj>
    <derivirana_varijabla naziv="DomainObject.Predmet.ProtustrankaIDrugiAdressOIB_1">GALOVAC d.o.o. za građenje i usluge, OIB 78733696214, Svilaj 77, 35214 Svilaj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GALOVAC d.o.o. za građenje i usluge</item>
    </izvorni_sadrzaj>
    <derivirana_varijabla naziv="DomainObject.Predmet.SudioniciListNaziv_1">
      <item>Financijska agencija</item>
      <item>GALOVAC 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GALOVAC d.o.o. za građenje i usluge, OIB 78733696214, Svilaj 77,35214 Svilaj</item>
    </izvorni_sadrzaj>
    <derivirana_varijabla naziv="DomainObject.Predmet.SudioniciListAdressOIB_1">
      <item>Financijska agencija, OIB 85821130368, Ulica grada Vukovara 70,10000 Zagreb</item>
      <item>GALOVAC d.o.o. za građenje i usluge, OIB 78733696214, Svilaj 77,35214 Svilaj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78733696214</item>
    </izvorni_sadrzaj>
    <derivirana_varijabla naziv="DomainObject.Predmet.SudioniciListNazivOIB_1">
      <item>, OIB 85821130368</item>
      <item>, OIB 78733696214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2253</properties:Characters>
  <properties:Lines>58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2016-08-31T07:46:00Z</dcterms:created>
  <dc:creator>Korisnik</dc:creator>
  <cp:lastModifiedBy>wsadmin</cp:lastModifiedBy>
  <cp:lastPrinted>2016-08-30T09:17:00Z</cp:lastPrinted>
  <dcterms:modified xmlns:xsi="http://www.w3.org/2001/XMLSchema-instance" xsi:type="dcterms:W3CDTF">2016-08-31T08:21:00Z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