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ac5b" w14:paraId="19eac5b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0E7B8F">
        <w:t>857</w:t>
      </w:r>
      <w:r w:rsidR="00E473EF">
        <w:t>/201</w:t>
      </w:r>
      <w:r w:rsidR="000E7B8F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0E7B8F">
        <w:t>857</w:t>
      </w:r>
      <w:r w:rsidR="00E473EF">
        <w:t>/201</w:t>
      </w:r>
      <w:r w:rsidR="000E7B8F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E7B8F">
        <w:t>MEG DOM PROJEKT d.o.o. za graditeljstvo i trgovinu, , Krapina (Grad Krapina), Matije Gupca 11, OIB: 08700497861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0E7B8F">
        <w:t>14.437,80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0E7B8F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A862A8">
        <w:t>4. lipnja</w:t>
      </w:r>
      <w:r w:rsidR="00125923">
        <w:t xml:space="preserve"> </w:t>
      </w:r>
      <w:r w:rsidR="00F812ED">
        <w:t>201</w:t>
      </w:r>
      <w:r w:rsidR="000E7B8F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0E7B8F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62A8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5FC8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St-857/2018</izvorni_sadrzaj>
    <derivirana_varijabla naziv="DomainObject.Predmet.OznakaBroj_1">St-857/2018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 DOM PROJEKT d.o.o. zastupanog po punomoćniku Mario Toljan</izvorni_sadrzaj>
    <derivirana_varijabla naziv="DomainObject.Predmet.ProtustrankaFormated_1">  MEG DOM PROJEKT d.o.o. zastupanog po punomoćniku Mario Toljan</derivirana_varijabla>
  </DomainObject.Predmet.ProtustrankaFormated>
  <DomainObject.Predmet.ProtustrankaFormatedOIB>
    <izvorni_sadrzaj>  MEG DOM PROJEKT d.o.o., OIB 08700497861 zastupanog po punomoćniku Mario Toljan</izvorni_sadrzaj>
    <derivirana_varijabla naziv="DomainObject.Predmet.ProtustrankaFormatedOIB_1">  MEG DOM PROJEKT d.o.o., OIB 08700497861 zastupanog po punomoćniku Mario Toljan</derivirana_varijabla>
  </DomainObject.Predmet.ProtustrankaFormatedOIB>
  <DomainObject.Predmet.ProtustrankaFormatedWithAdress>
    <izvorni_sadrzaj> MEG DOM PROJEKT d.o.o., Matije Gupca 11, 49000 Krapina zastupanog po punomoćniku Mario Toljan</izvorni_sadrzaj>
    <derivirana_varijabla naziv="DomainObject.Predmet.ProtustrankaFormatedWithAdress_1"> MEG DOM PROJEKT d.o.o., Matije Gupca 11, 49000 Krapina zastupanog po punomoćniku Mario Toljan</derivirana_varijabla>
  </DomainObject.Predmet.ProtustrankaFormatedWithAdress>
  <DomainObject.Predmet.ProtustrankaFormatedWithAdressOIB>
    <izvorni_sadrzaj> MEG DOM PROJEKT d.o.o., OIB 08700497861, Matije Gupca 11, 49000 Krapina zastupanog po punomoćniku Mario Toljan</izvorni_sadrzaj>
    <derivirana_varijabla naziv="DomainObject.Predmet.ProtustrankaFormatedWithAdressOIB_1"> MEG DOM PROJEKT d.o.o., OIB 08700497861, Matije Gupca 11, 49000 Krapina zastupanog po punomoćniku Mario Toljan</derivirana_varijabla>
  </DomainObject.Predmet.ProtustrankaFormatedWithAdressOIB>
  <DomainObject.Predmet.ProtustrankaWithAdress>
    <izvorni_sadrzaj>MEG DOM PROJEKT d.o.o. Matije Gupca 11, 49000 Krapina</izvorni_sadrzaj>
    <derivirana_varijabla naziv="DomainObject.Predmet.ProtustrankaWithAdress_1">MEG DOM PROJEKT d.o.o. Matije Gupca 11, 49000 Krapina</derivirana_varijabla>
  </DomainObject.Predmet.ProtustrankaWithAdress>
  <DomainObject.Predmet.ProtustrankaWithAdressOIB>
    <izvorni_sadrzaj>MEG DOM PROJEKT d.o.o., OIB 08700497861, Matije Gupca 11, 49000 Krapina</izvorni_sadrzaj>
    <derivirana_varijabla naziv="DomainObject.Predmet.ProtustrankaWithAdressOIB_1">MEG DOM PROJEKT d.o.o., OIB 08700497861, Matije Gupca 11, 49000 Krapina</derivirana_varijabla>
  </DomainObject.Predmet.ProtustrankaWithAdressOIB>
  <DomainObject.Predmet.ProtustrankaNazivFormated>
    <izvorni_sadrzaj>MEG DOM PROJEKT d.o.o.</izvorni_sadrzaj>
    <derivirana_varijabla naziv="DomainObject.Predmet.ProtustrankaNazivFormated_1">MEG DOM PROJEKT d.o.o.</derivirana_varijabla>
  </DomainObject.Predmet.ProtustrankaNazivFormated>
  <DomainObject.Predmet.ProtustrankaNazivFormatedOIB>
    <izvorni_sadrzaj>MEG DOM PROJEKT d.o.o., OIB 08700497861</izvorni_sadrzaj>
    <derivirana_varijabla naziv="DomainObject.Predmet.ProtustrankaNazivFormatedOIB_1">MEG DOM PROJEKT d.o.o., OIB 08700497861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 DOM PROJEKT d.o.o. zastupanog po punomoćniku Mario Toljan</item>
    </izvorni_sadrzaj>
    <derivirana_varijabla naziv="DomainObject.Predmet.ProtuStrankaListFormated_1">
      <item>MEG DOM PROJEKT d.o.o. zastupanog po punomoćniku Mario Toljan</item>
    </derivirana_varijabla>
  </DomainObject.Predmet.ProtuStrankaListFormated>
  <DomainObject.Predmet.ProtuStrankaListFormatedOIB>
    <izvorni_sadrzaj>
      <item>MEG DOM PROJEKT d.o.o., OIB 08700497861 zastupanog po punomoćniku Mario Toljan</item>
    </izvorni_sadrzaj>
    <derivirana_varijabla naziv="DomainObject.Predmet.ProtuStrankaListFormatedOIB_1">
      <item>MEG DOM PROJEKT d.o.o., OIB 08700497861 zastupanog po punomoćniku Mario Toljan</item>
    </derivirana_varijabla>
  </DomainObject.Predmet.ProtuStrankaListFormatedOIB>
  <DomainObject.Predmet.ProtuStrankaListFormatedWithAdress>
    <izvorni_sadrzaj>
      <item>MEG DOM PROJEKT d.o.o., Matije Gupca 11, 49000 Krapina zastupanog po punomoćniku Mario Toljan</item>
    </izvorni_sadrzaj>
    <derivirana_varijabla naziv="DomainObject.Predmet.ProtuStrankaListFormatedWithAdress_1">
      <item>MEG DOM PROJEKT d.o.o., Matije Gupca 11, 49000 Krapina zastupanog po punomoćniku Mario Toljan</item>
    </derivirana_varijabla>
  </DomainObject.Predmet.ProtuStrankaListFormatedWithAdress>
  <DomainObject.Predmet.ProtuStrankaListFormatedWithAdressOIB>
    <izvorni_sadrzaj>
      <item>MEG DOM PROJEKT d.o.o., OIB 08700497861, Matije Gupca 11, 49000 Krapina zastupanog po punomoćniku Mario Toljan</item>
    </izvorni_sadrzaj>
    <derivirana_varijabla naziv="DomainObject.Predmet.ProtuStrankaListFormatedWithAdressOIB_1">
      <item>MEG DOM PROJEKT d.o.o., OIB 08700497861, Matije Gupca 11, 49000 Krapina zastupanog po punomoćniku Mario Toljan</item>
    </derivirana_varijabla>
  </DomainObject.Predmet.ProtuStrankaListFormatedWithAdressOIB>
  <DomainObject.Predmet.ProtuStrankaListNazivFormated>
    <izvorni_sadrzaj>
      <item>MEG DOM PROJEKT d.o.o.</item>
    </izvorni_sadrzaj>
    <derivirana_varijabla naziv="DomainObject.Predmet.ProtuStrankaListNazivFormated_1">
      <item>MEG DOM PROJEKT d.o.o.</item>
    </derivirana_varijabla>
  </DomainObject.Predmet.ProtuStrankaListNazivFormated>
  <DomainObject.Predmet.ProtuStrankaListNazivFormatedOIB>
    <izvorni_sadrzaj>
      <item>MEG DOM PROJEKT d.o.o., OIB 08700497861</item>
    </izvorni_sadrzaj>
    <derivirana_varijabla naziv="DomainObject.Predmet.ProtuStrankaListNazivFormatedOIB_1">
      <item>MEG DOM PROJEKT d.o.o., OIB 08700497861</item>
    </derivirana_varijabla>
  </DomainObject.Predmet.ProtuStrankaListNazivFormatedOIB>
  <DomainObject.Predmet.OstaliListFormated>
    <izvorni_sadrzaj>
      <item>Mario Toljan punomoćnik sudionika u postupku MEG DOM PROJEKT d.o.o.</item>
    </izvorni_sadrzaj>
    <derivirana_varijabla naziv="DomainObject.Predmet.OstaliListFormated_1">
      <item>Mario Toljan punomoćnik sudionika u postupku MEG DOM PROJEKT d.o.o.</item>
    </derivirana_varijabla>
  </DomainObject.Predmet.OstaliListFormated>
  <DomainObject.Predmet.OstaliListFormatedOIB>
    <izvorni_sadrzaj>
      <item>Mario Toljan, OIB 96922912601 punomoćnik sudionika u postupku MEG DOM PROJEKT d.o.o.</item>
    </izvorni_sadrzaj>
    <derivirana_varijabla naziv="DomainObject.Predmet.OstaliListFormatedOIB_1">
      <item>Mario Toljan, OIB 96922912601 punomoćnik sudionika u postupku MEG DOM PROJEKT d.o.o.</item>
    </derivirana_varijabla>
  </DomainObject.Predmet.OstaliListFormatedOIB>
  <DomainObject.Predmet.OstaliListFormatedWithAdress>
    <izvorni_sadrzaj>
      <item>Mario Toljan, Matije Gupca 11, 49000 Krapina punomoćnik sudionika u postupku MEG DOM PROJEKT d.o.o.</item>
    </izvorni_sadrzaj>
    <derivirana_varijabla naziv="DomainObject.Predmet.OstaliListFormatedWithAdress_1">
      <item>Mario Toljan, Matije Gupca 11, 49000 Krapina punomoćnik sudionika u postupku MEG DOM PROJEKT d.o.o.</item>
    </derivirana_varijabla>
  </DomainObject.Predmet.OstaliListFormatedWithAdress>
  <DomainObject.Predmet.OstaliListFormatedWithAdressOIB>
    <izvorni_sadrzaj>
      <item>Mario Toljan, OIB 96922912601, Matije Gupca 11, 49000 Krapina punomoćnik sudionika u postupku MEG DOM PROJEKT d.o.o.</item>
    </izvorni_sadrzaj>
    <derivirana_varijabla naziv="DomainObject.Predmet.OstaliListFormatedWithAdressOIB_1">
      <item>Mario Toljan, OIB 96922912601, Matije Gupca 11, 49000 Krapina punomoćnik sudionika u postupku MEG DOM PROJEKT d.o.o.</item>
    </derivirana_varijabla>
  </DomainObject.Predmet.OstaliListFormatedWithAdressOIB>
  <DomainObject.Predmet.OstaliListNazivFormated>
    <izvorni_sadrzaj>
      <item>Mario Toljan</item>
    </izvorni_sadrzaj>
    <derivirana_varijabla naziv="DomainObject.Predmet.OstaliListNazivFormated_1">
      <item>Mario Toljan</item>
    </derivirana_varijabla>
  </DomainObject.Predmet.OstaliListNazivFormated>
  <DomainObject.Predmet.OstaliListNazivFormatedOIB>
    <izvorni_sadrzaj>
      <item>Mario Toljan, OIB 96922912601</item>
    </izvorni_sadrzaj>
    <derivirana_varijabla naziv="DomainObject.Predmet.OstaliListNazivFormatedOIB_1">
      <item>Mario Toljan, OIB 96922912601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 DOM PROJEKT d.o.o.</izvorni_sadrzaj>
    <derivirana_varijabla naziv="DomainObject.Predmet.ProtustrankaIDrugi_1">MEG DOM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 DOM PROJEKT d.o.o., OIB 08700497861, Matije Gupca 11, 49000 Krapina</izvorni_sadrzaj>
    <derivirana_varijabla naziv="DomainObject.Predmet.ProtustrankaIDrugiAdressOIB_1">MEG DOM PROJEKT d.o.o., OIB 08700497861, Matije Gupca 11,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 DOM PROJEKT d.o.o.</item>
      <item>Mario Toljan</item>
    </izvorni_sadrzaj>
    <derivirana_varijabla naziv="DomainObject.Predmet.SudioniciListNaziv_1">
      <item>FINA Regionalni centar Zagreb</item>
      <item>MEG DOM PROJEKT d.o.o.</item>
      <item>Mario Toljan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MEG DOM PROJEKT d.o.o., OIB 08700497861, Matije Gupca 11,49000 Krapina</item>
      <item>Mario Toljan, OIB 96922912601, Matije Gupca 11,49000 Krapina</item>
    </izvorni_sadrzaj>
    <derivirana_varijabla naziv="DomainObject.Predmet.SudioniciListAdressOIB_1">
      <item>FINA Regionalni centar Zagreb, OIB 85821130368, Trg svibanjskih žrtava 1995. 1,10000 Zagreb</item>
      <item>MEG DOM PROJEKT d.o.o., OIB 08700497861, Matije Gupca 11,49000 Krapina</item>
      <item>Mario Toljan, OIB 96922912601, Matije Gupca 11,49000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08700497861</item>
      <item>, OIB 96922912601</item>
    </izvorni_sadrzaj>
    <derivirana_varijabla naziv="DomainObject.Predmet.SudioniciListNazivOIB_1">
      <item>, OIB 85821130368</item>
      <item>, OIB 08700497861</item>
      <item>, OIB 96922912601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1485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2018-05-17T07:20:00Z</dcterms:created>
  <dc:creator>ilukac</dc:creator>
  <cp:lastModifiedBy>Katarina Babić</cp:lastModifiedBy>
  <cp:lastPrinted>2018-06-04T06:00:00Z</cp:lastPrinted>
  <dcterms:modified xmlns:xsi="http://www.w3.org/2001/XMLSchema-instance" xsi:type="dcterms:W3CDTF">2018-06-04T06:00:00Z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(857-18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