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0af9" w14:paraId="bce0af9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D253D">
        <w:t>65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D253D">
        <w:t>GULIN MRAMOR j.d.o.o., Dubrava kod Šibenika, Škugori 49, OIB: 14794063601</w:t>
      </w:r>
      <w:r>
        <w:t xml:space="preserve">, zastupanom po </w:t>
      </w:r>
      <w:r w:rsidR="003D253D">
        <w:t>članu</w:t>
      </w:r>
      <w:r w:rsidR="00226979">
        <w:t xml:space="preserve"> uprave</w:t>
      </w:r>
      <w:r>
        <w:t xml:space="preserve"> </w:t>
      </w:r>
      <w:r w:rsidR="003D253D">
        <w:t>Zvonko Gulin iz Dubrave kod Šibenika</w:t>
      </w:r>
      <w:r>
        <w:t xml:space="preserve">,  </w:t>
      </w:r>
      <w:r w:rsidR="00297C62">
        <w:t>1</w:t>
      </w:r>
      <w:r w:rsidR="008F668C">
        <w:t>.</w:t>
      </w:r>
      <w:r w:rsidR="00BC0FE1">
        <w:t xml:space="preserve"> </w:t>
      </w:r>
      <w:r w:rsidR="00297C62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D253D">
        <w:rPr>
          <w:b/>
        </w:rPr>
        <w:t>26</w:t>
      </w:r>
      <w:r w:rsidR="00AD0724">
        <w:rPr>
          <w:b/>
        </w:rPr>
        <w:t>.</w:t>
      </w:r>
      <w:r w:rsidR="00372EF1">
        <w:rPr>
          <w:b/>
        </w:rPr>
        <w:t xml:space="preserve"> </w:t>
      </w:r>
      <w:r w:rsidR="003D253D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3D253D">
        <w:rPr>
          <w:b/>
        </w:rPr>
        <w:t>9</w:t>
      </w:r>
      <w:r w:rsidR="00DF0E12">
        <w:rPr>
          <w:b/>
        </w:rPr>
        <w:t>,</w:t>
      </w:r>
      <w:r w:rsidR="003D253D">
        <w:rPr>
          <w:b/>
        </w:rPr>
        <w:t>35</w:t>
      </w:r>
      <w:r w:rsidR="00372EF1">
        <w:t xml:space="preserve"> sati </w:t>
      </w:r>
      <w:r w:rsidR="003D253D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3D253D">
        <w:t>. izreke ovog zaključka poziva se osoba ovlaštena</w:t>
      </w:r>
      <w:r>
        <w:t xml:space="preserve"> za zastupanje dužnika po zakonu </w:t>
      </w:r>
      <w:r w:rsidR="003D253D">
        <w:t>Zvonko Gulin iz Dubrave kod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EA6820" w:rsidP="00A576FE" w:rsidR="00A576FE" w:rsidRPr="00CD5002">
      <w:pPr>
        <w:ind w:firstLine="708"/>
        <w:jc w:val="both"/>
      </w:pPr>
      <w:r>
        <w:t>IV. Ako osob</w:t>
      </w:r>
      <w:r w:rsidR="003D253D">
        <w:t>a</w:t>
      </w:r>
      <w:r>
        <w:t xml:space="preserve"> ovlašten</w:t>
      </w:r>
      <w:r w:rsidR="003D253D">
        <w:t>a</w:t>
      </w:r>
      <w:r w:rsidR="00A576FE" w:rsidRPr="00CD5002">
        <w:t xml:space="preserve"> za zastupanje dužnika po </w:t>
      </w:r>
      <w:r w:rsidR="00BA2DCF">
        <w:t xml:space="preserve">zakonu </w:t>
      </w:r>
      <w:r w:rsidR="003D253D">
        <w:t>Zvonko Gulin iz Dubrave kod Šibenika</w:t>
      </w:r>
      <w:r w:rsidR="00B51F49" w:rsidRPr="00B51F49">
        <w:t xml:space="preserve"> </w:t>
      </w:r>
      <w:r w:rsidR="00A576FE" w:rsidRPr="00CD5002">
        <w:t>ne pristup</w:t>
      </w:r>
      <w:r>
        <w:t>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</w:t>
      </w:r>
      <w:r>
        <w:t>a iduće ročište odrediti 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3D253D">
        <w:t>GULIN MRAMOR j.d.o.o., Dubrava kod Šibenika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3D253D">
        <w:t>9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3D253D">
        <w:t>176</w:t>
      </w:r>
      <w:r w:rsidRPr="006A6907">
        <w:t xml:space="preserve"> dana u iznosu od </w:t>
      </w:r>
      <w:r w:rsidR="003D253D">
        <w:t>36</w:t>
      </w:r>
      <w:r>
        <w:t>.</w:t>
      </w:r>
      <w:r w:rsidR="003D253D">
        <w:t>557</w:t>
      </w:r>
      <w:r>
        <w:t>,</w:t>
      </w:r>
      <w:r w:rsidR="003D253D">
        <w:t>88</w:t>
      </w:r>
      <w:r>
        <w:t xml:space="preserve"> </w:t>
      </w:r>
      <w:r w:rsidRPr="006A6907">
        <w:t>kun</w:t>
      </w:r>
      <w:r w:rsidR="00EA6820">
        <w:t>a</w:t>
      </w:r>
      <w:r w:rsidRPr="006A6907">
        <w:t xml:space="preserve">, te da </w:t>
      </w:r>
      <w:r w:rsidR="00E90F8F">
        <w:t xml:space="preserve">ima </w:t>
      </w:r>
      <w:r w:rsidR="00EA6820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297C62">
        <w:t>1</w:t>
      </w:r>
      <w:r w:rsidR="00984003">
        <w:t xml:space="preserve">. </w:t>
      </w:r>
      <w:r w:rsidR="003D253D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EA6820" w:rsidP="00881E84" w:rsidR="00A576FE">
      <w:r>
        <w:tab/>
      </w:r>
      <w:r>
        <w:tab/>
      </w:r>
      <w:r>
        <w:tab/>
      </w:r>
      <w:r>
        <w:tab/>
      </w:r>
      <w:r w:rsidR="003D253D">
        <w:tab/>
      </w:r>
      <w:r w:rsidR="003D253D">
        <w:tab/>
      </w:r>
      <w:r w:rsidR="003D253D">
        <w:tab/>
      </w:r>
      <w:r w:rsidR="003D253D"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841C77" w:rsidP="00A576FE" w:rsidR="00A576FE">
      <w:pPr>
        <w:pStyle w:val="Odlomakpopisa"/>
        <w:numPr>
          <w:ilvl w:val="0"/>
          <w:numId w:val="11"/>
        </w:numPr>
      </w:pPr>
      <w:r>
        <w:t xml:space="preserve">Članovima </w:t>
      </w:r>
      <w:r w:rsidR="003D253D">
        <w:t>uprave</w:t>
      </w:r>
      <w:r w:rsidR="00A576FE">
        <w:t xml:space="preserve"> dužnika </w:t>
      </w:r>
      <w:r w:rsidR="003D253D">
        <w:t xml:space="preserve">Zvonko Gulin iz Dubrave kod Šibenika, Škugori 49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F1F0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D253D">
      <w:t>65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22E7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7B9"/>
    <w:rsid w:val="00280133"/>
    <w:rsid w:val="0028521F"/>
    <w:rsid w:val="00285B2C"/>
    <w:rsid w:val="00285EF8"/>
    <w:rsid w:val="00286427"/>
    <w:rsid w:val="00296976"/>
    <w:rsid w:val="00297C62"/>
    <w:rsid w:val="002A16C9"/>
    <w:rsid w:val="002A1E48"/>
    <w:rsid w:val="002A2216"/>
    <w:rsid w:val="002A72E9"/>
    <w:rsid w:val="002B06EA"/>
    <w:rsid w:val="002B5525"/>
    <w:rsid w:val="002B7DD6"/>
    <w:rsid w:val="002C2365"/>
    <w:rsid w:val="002C6F2E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53D"/>
    <w:rsid w:val="003D2D04"/>
    <w:rsid w:val="003D3F43"/>
    <w:rsid w:val="003E39C3"/>
    <w:rsid w:val="003E42F9"/>
    <w:rsid w:val="003E4C28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B2C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1C77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8F668C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E785C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724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1F05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A6820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</izvorni_sadrzaj>
    <derivirana_varijabla naziv="DomainObject.Predmet.SudioniciListNaziv_1">
      <item>FINA - Podružnica Šibenik</item>
      <item>GULIN MRAMOR j.d.o.o. za obradu kamena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</izvorni_sadrzaj>
    <derivirana_varijabla naziv="DomainObject.Predmet.SudioniciListNazivOIB_1">
      <item>, OIB 85821130368</item>
      <item>, OIB 14794063601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26A9E-A378-4582-B666-1AA4098B3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2345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2018-03-01T08:26:00Z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2018-03-01T11:44:00Z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(1St-65-18-4 -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