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21dd" w14:paraId="72e21dd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6A5C3C">
        <w:t>472</w:t>
      </w:r>
      <w:r w:rsidR="00CC5885">
        <w:t>/2017</w:t>
      </w:r>
      <w:r w:rsidR="00946625">
        <w:t>-</w:t>
      </w:r>
      <w:r w:rsidR="006A5C3C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A5C3C">
        <w:t>PEKARA DUSHI j.d.o.o. za proizvodnju pekarskih proizvoda i usluge, Zadar, Antuna Dobronića 2, OIB: 80242398657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6C64E0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6C64E0">
        <w:t>Ivanka Bosotina</w:t>
      </w:r>
      <w:r w:rsidR="006F167D" w:rsidRPr="006C64E0">
        <w:t xml:space="preserve"> iz </w:t>
      </w:r>
      <w:r w:rsidR="00CF5F8A" w:rsidRPr="006C64E0">
        <w:t>Zadra</w:t>
      </w:r>
      <w:r w:rsidR="006F167D" w:rsidRPr="006C64E0">
        <w:t xml:space="preserve">, </w:t>
      </w:r>
      <w:r w:rsidRPr="006C64E0">
        <w:t>Dalmatinskog sabora 3</w:t>
      </w:r>
      <w:r w:rsidR="006F167D" w:rsidRPr="006C64E0">
        <w:t xml:space="preserve">, OIB: </w:t>
      </w:r>
      <w:r w:rsidRPr="006C64E0">
        <w:t>81654623800</w:t>
      </w:r>
      <w:r w:rsidR="00BB7CB3" w:rsidRPr="00E1656B">
        <w:t>,</w:t>
      </w:r>
      <w:r w:rsidR="00E1656B" w:rsidRPr="00E1656B">
        <w:t xml:space="preserve"> imenuje se za privremen</w:t>
      </w:r>
      <w:r w:rsidR="004304DE">
        <w:t>u</w:t>
      </w:r>
      <w:r w:rsidR="00E1656B" w:rsidRPr="00E1656B">
        <w:t xml:space="preserve"> stečajn</w:t>
      </w:r>
      <w:r w:rsidR="004304DE">
        <w:t>u</w:t>
      </w:r>
      <w:r w:rsidR="00E1656B" w:rsidRPr="00E1656B">
        <w:t xml:space="preserve"> upravitelj</w:t>
      </w:r>
      <w:r w:rsidR="004304DE">
        <w:t>icu</w:t>
      </w:r>
      <w:r w:rsidR="00BB7CB3" w:rsidRPr="00E1656B">
        <w:t xml:space="preserve"> nad stečajnim dužnikom </w:t>
      </w:r>
      <w:r w:rsidR="006A5C3C">
        <w:t>PEKARA DUSHI j.d.o.o. za proizvodnju pekarskih proizvoda i usluge, Zadar, Antuna Dobronića 2, OIB: 80242398657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4304D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F5F8A">
        <w:t xml:space="preserve"> duž</w:t>
      </w:r>
      <w:r>
        <w:t>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304D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466EF4">
        <w:t xml:space="preserve">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6A5C3C">
        <w:t>PEKARA DUSHI j.d.o.o. za proizvodnju pekarskih proizvoda i usluge,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4304DE" w:rsidP="001A547B" w:rsidR="001A547B" w:rsidRPr="00EF7C9A">
      <w:pPr>
        <w:ind w:firstLine="708"/>
        <w:jc w:val="both"/>
      </w:pPr>
      <w:r>
        <w:t>Privremena stečajna</w:t>
      </w:r>
      <w:r w:rsidR="001A547B" w:rsidRPr="00EF7C9A">
        <w:t xml:space="preserve"> upravitelj</w:t>
      </w:r>
      <w:r>
        <w:t>ica dužna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108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6A5C3C">
          <w:t>472</w:t>
        </w:r>
        <w:r w:rsidR="00D26084">
          <w:t>/</w:t>
        </w:r>
        <w:r w:rsidR="00CC5885">
          <w:t>2017-</w:t>
        </w:r>
        <w:r w:rsidR="006A5C3C">
          <w:t>8</w:t>
        </w:r>
      </w:p>
      <w:p w:rsidRDefault="00E12FEA" w:rsidP="009C0FF2" w:rsidR="00E12FEA" w:rsidRPr="00EF7C9A">
        <w:pPr>
          <w:jc w:val="right"/>
        </w:pPr>
      </w:p>
      <w:p w:rsidRDefault="00FE210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72E70"/>
    <w:rsid w:val="00281BC7"/>
    <w:rsid w:val="002A16E1"/>
    <w:rsid w:val="002E4032"/>
    <w:rsid w:val="002F591D"/>
    <w:rsid w:val="002F65B3"/>
    <w:rsid w:val="003024D4"/>
    <w:rsid w:val="003039D7"/>
    <w:rsid w:val="00323F63"/>
    <w:rsid w:val="00336DB9"/>
    <w:rsid w:val="00340FE3"/>
    <w:rsid w:val="00342BE6"/>
    <w:rsid w:val="00353A6D"/>
    <w:rsid w:val="00354F74"/>
    <w:rsid w:val="0038536A"/>
    <w:rsid w:val="003911EF"/>
    <w:rsid w:val="003A3024"/>
    <w:rsid w:val="003C4494"/>
    <w:rsid w:val="003C624E"/>
    <w:rsid w:val="003C6DA5"/>
    <w:rsid w:val="003D73F1"/>
    <w:rsid w:val="003F2345"/>
    <w:rsid w:val="00405D16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4661B"/>
    <w:rsid w:val="00563127"/>
    <w:rsid w:val="005A29BC"/>
    <w:rsid w:val="005A2E2A"/>
    <w:rsid w:val="005D284B"/>
    <w:rsid w:val="00665069"/>
    <w:rsid w:val="006A5C3C"/>
    <w:rsid w:val="006A6847"/>
    <w:rsid w:val="006C64E0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113A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B0E7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  <w:rsid w:val="00FE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DUSHI j.d.o.o. za proizvodnju pekarskih proizvoda i usluge</izvorni_sadrzaj>
    <derivirana_varijabla naziv="DomainObject.Predmet.ProtustrankaFormated_1">  PEKARA DUSHI j.d.o.o. za proizvodnju pekarskih proizvoda i usluge</derivirana_varijabla>
  </DomainObject.Predmet.ProtustrankaFormated>
  <DomainObject.Predmet.ProtustrankaFormatedOIB>
    <izvorni_sadrzaj>  PEKARA DUSHI j.d.o.o. za proizvodnju pekarskih proizvoda i usluge, OIB 80242398657</izvorni_sadrzaj>
    <derivirana_varijabla naziv="DomainObject.Predmet.ProtustrankaFormatedOIB_1">  PEKARA DUSHI j.d.o.o. za proizvodnju pekarskih proizvoda i usluge, OIB 80242398657</derivirana_varijabla>
  </DomainObject.Predmet.ProtustrankaFormatedOIB>
  <DomainObject.Predmet.ProtustrankaFormatedWithAdress>
    <izvorni_sadrzaj> PEKARA DUSHI j.d.o.o. za proizvodnju pekarskih proizvoda i usluge, Antuna Dobronića 2, 23000 Zadar</izvorni_sadrzaj>
    <derivirana_varijabla naziv="DomainObject.Predmet.ProtustrankaFormatedWithAdress_1"> PEKARA DUSHI j.d.o.o. za proizvodnju pekarskih proizvoda i usluge, Antuna Dobronića 2, 23000 Zadar</derivirana_varijabla>
  </DomainObject.Predmet.ProtustrankaFormatedWithAdress>
  <DomainObject.Predmet.ProtustrankaFormatedWithAdressOIB>
    <izvorni_sadrzaj> PEKARA DUSHI j.d.o.o. za proizvodnju pekarskih proizvoda i usluge, OIB 80242398657, Antuna Dobronića 2, 23000 Zadar</izvorni_sadrzaj>
    <derivirana_varijabla naziv="DomainObject.Predmet.ProtustrankaFormatedWithAdressOIB_1"> PEKARA DUSHI j.d.o.o. za proizvodnju pekarskih proizvoda i usluge, OIB 80242398657, Antuna Dobronića 2, 23000 Zadar</derivirana_varijabla>
  </DomainObject.Predmet.ProtustrankaFormatedWithAdressOIB>
  <DomainObject.Predmet.ProtustrankaWithAdress>
    <izvorni_sadrzaj>PEKARA DUSHI j.d.o.o. za proizvodnju pekarskih proizvoda i usluge Antuna Dobronića 2, 23000 Zadar</izvorni_sadrzaj>
    <derivirana_varijabla naziv="DomainObject.Predmet.ProtustrankaWithAdress_1">PEKARA DUSHI j.d.o.o. za proizvodnju pekarskih proizvoda i usluge Antuna Dobronića 2, 23000 Zadar</derivirana_varijabla>
  </DomainObject.Predmet.ProtustrankaWithAdress>
  <DomainObject.Predmet.ProtustrankaWithAdressOIB>
    <izvorni_sadrzaj>PEKARA DUSHI j.d.o.o. za proizvodnju pekarskih proizvoda i usluge, OIB 80242398657, Antuna Dobronića 2, 23000 Zadar</izvorni_sadrzaj>
    <derivirana_varijabla naziv="DomainObject.Predmet.ProtustrankaWithAdressOIB_1">PEKARA DUSHI j.d.o.o. za proizvodnju pekarskih proizvoda i usluge, OIB 80242398657, Antuna Dobronića 2, 23000 Zadar</derivirana_varijabla>
  </DomainObject.Predmet.ProtustrankaWithAdressOIB>
  <DomainObject.Predmet.ProtustrankaNazivFormated>
    <izvorni_sadrzaj>PEKARA DUSHI j.d.o.o. za proizvodnju pekarskih proizvoda i usluge</izvorni_sadrzaj>
    <derivirana_varijabla naziv="DomainObject.Predmet.ProtustrankaNazivFormated_1">PEKARA DUSHI j.d.o.o. za proizvodnju pekarskih proizvoda i usluge</derivirana_varijabla>
  </DomainObject.Predmet.ProtustrankaNazivFormated>
  <DomainObject.Predmet.ProtustrankaNazivFormatedOIB>
    <izvorni_sadrzaj>PEKARA DUSHI j.d.o.o. za proizvodnju pekarskih proizvoda i usluge, OIB 80242398657</izvorni_sadrzaj>
    <derivirana_varijabla naziv="DomainObject.Predmet.ProtustrankaNazivFormatedOIB_1">PEKARA DUSHI j.d.o.o. za proizvodnju pekarskih proizvoda i usluge, OIB 80242398657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DUSHI j.d.o.o. za proizvodnju pekarskih proizvoda i usluge</item>
    </izvorni_sadrzaj>
    <derivirana_varijabla naziv="DomainObject.Predmet.ProtuStrankaListFormated_1">
      <item>PEKARA DUSHI j.d.o.o. za proizvodnju pekarskih proizvoda i usluge</item>
    </derivirana_varijabla>
  </DomainObject.Predmet.ProtuStrankaListFormated>
  <DomainObject.Predmet.ProtuStrankaListFormatedOIB>
    <izvorni_sadrzaj>
      <item>PEKARA DUSHI j.d.o.o. za proizvodnju pekarskih proizvoda i usluge, OIB 80242398657</item>
    </izvorni_sadrzaj>
    <derivirana_varijabla naziv="DomainObject.Predmet.ProtuStrankaListFormatedOIB_1">
      <item>PEKARA DUSHI j.d.o.o. za proizvodnju pekarskih proizvoda i usluge, OIB 80242398657</item>
    </derivirana_varijabla>
  </DomainObject.Predmet.ProtuStrankaListFormatedOIB>
  <DomainObject.Predmet.ProtuStrankaListFormatedWithAdress>
    <izvorni_sadrzaj>
      <item>PEKARA DUSHI j.d.o.o. za proizvodnju pekarskih proizvoda i usluge, Antuna Dobronića 2, 23000 Zadar</item>
    </izvorni_sadrzaj>
    <derivirana_varijabla naziv="DomainObject.Predmet.ProtuStrankaListFormatedWithAdress_1">
      <item>PEKARA DUSHI j.d.o.o. za proizvodnju pekarskih proizvoda i usluge, Antuna Dobronića 2, 23000 Zadar</item>
    </derivirana_varijabla>
  </DomainObject.Predmet.ProtuStrankaListFormatedWithAdress>
  <DomainObject.Predmet.ProtuStrankaListFormatedWithAdressOIB>
    <izvorni_sadrzaj>
      <item>PEKARA DUSHI j.d.o.o. za proizvodnju pekarskih proizvoda i usluge, OIB 80242398657, Antuna Dobronića 2, 23000 Zadar</item>
    </izvorni_sadrzaj>
    <derivirana_varijabla naziv="DomainObject.Predmet.ProtuStrankaListFormatedWithAdressOIB_1">
      <item>PEKARA DUSHI j.d.o.o. za proizvodnju pekarskih proizvoda i usluge, OIB 80242398657, Antuna Dobronića 2, 23000 Zadar</item>
    </derivirana_varijabla>
  </DomainObject.Predmet.ProtuStrankaListFormatedWithAdressOIB>
  <DomainObject.Predmet.ProtuStrankaListNazivFormated>
    <izvorni_sadrzaj>
      <item>PEKARA DUSHI j.d.o.o. za proizvodnju pekarskih proizvoda i usluge</item>
    </izvorni_sadrzaj>
    <derivirana_varijabla naziv="DomainObject.Predmet.ProtuStrankaListNazivFormated_1">
      <item>PEKARA DUSHI j.d.o.o. za proizvodnju pekarskih proizvoda i usluge</item>
    </derivirana_varijabla>
  </DomainObject.Predmet.ProtuStrankaListNazivFormated>
  <DomainObject.Predmet.ProtuStrankaListNazivFormatedOIB>
    <izvorni_sadrzaj>
      <item>PEKARA DUSHI j.d.o.o. za proizvodnju pekarskih proizvoda i usluge, OIB 80242398657</item>
    </izvorni_sadrzaj>
    <derivirana_varijabla naziv="DomainObject.Predmet.ProtuStrankaListNazivFormatedOIB_1">
      <item>PEKARA DUSHI j.d.o.o. za proizvodnju pekarskih proizvoda i usluge, OIB 80242398657</item>
    </derivirana_varijabla>
  </DomainObject.Predmet.ProtuStrankaListNazivFormatedOIB>
  <DomainObject.Predmet.OstaliListFormated>
    <izvorni_sadrzaj>
      <item>Ivana Dushi</item>
    </izvorni_sadrzaj>
    <derivirana_varijabla naziv="DomainObject.Predmet.OstaliListFormated_1">
      <item>Ivana Dushi</item>
    </derivirana_varijabla>
  </DomainObject.Predmet.OstaliListFormated>
  <DomainObject.Predmet.OstaliListFormatedOIB>
    <izvorni_sadrzaj>
      <item>Ivana Dushi, OIB 46072011593</item>
    </izvorni_sadrzaj>
    <derivirana_varijabla naziv="DomainObject.Predmet.OstaliListFormatedOIB_1">
      <item>Ivana Dushi, OIB 46072011593</item>
    </derivirana_varijabla>
  </DomainObject.Predmet.OstaliListFormatedOIB>
  <DomainObject.Predmet.OstaliListFormatedWithAdress>
    <izvorni_sadrzaj>
      <item>Ivana Dushi, Osječka Ulica 15, 23000 Zadar</item>
    </izvorni_sadrzaj>
    <derivirana_varijabla naziv="DomainObject.Predmet.OstaliListFormatedWithAdress_1">
      <item>Ivana Dushi, Osječka Ulica 15, 23000 Zadar</item>
    </derivirana_varijabla>
  </DomainObject.Predmet.OstaliListFormatedWithAdress>
  <DomainObject.Predmet.OstaliListFormatedWithAdressOIB>
    <izvorni_sadrzaj>
      <item>Ivana Dushi, OIB 46072011593, Osječka Ulica 15, 23000 Zadar</item>
    </izvorni_sadrzaj>
    <derivirana_varijabla naziv="DomainObject.Predmet.OstaliListFormatedWithAdressOIB_1">
      <item>Ivana Dushi, OIB 46072011593, Osječka Ulica 15, 23000 Zadar</item>
    </derivirana_varijabla>
  </DomainObject.Predmet.OstaliListFormatedWithAdressOIB>
  <DomainObject.Predmet.OstaliListNazivFormated>
    <izvorni_sadrzaj>
      <item>Ivana Dushi</item>
    </izvorni_sadrzaj>
    <derivirana_varijabla naziv="DomainObject.Predmet.OstaliListNazivFormated_1">
      <item>Ivana Dushi</item>
    </derivirana_varijabla>
  </DomainObject.Predmet.OstaliListNazivFormated>
  <DomainObject.Predmet.OstaliListNazivFormatedOIB>
    <izvorni_sadrzaj>
      <item>Ivana Dushi, OIB 46072011593</item>
    </izvorni_sadrzaj>
    <derivirana_varijabla naziv="DomainObject.Predmet.OstaliListNazivFormatedOIB_1">
      <item>Ivana Dushi, OIB 46072011593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DUSHI j.d.o.o. za proizvodnju pekarskih proizvoda i usluge</izvorni_sadrzaj>
    <derivirana_varijabla naziv="DomainObject.Predmet.ProtustrankaIDrugi_1">PEKARA DUSHI j.d.o.o. za proizvodnju pekarskih proizvoda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DUSHI j.d.o.o. za proizvodnju pekarskih proizvoda i usluge, OIB 80242398657, Antuna Dobronića 2, 23000 Zadar</izvorni_sadrzaj>
    <derivirana_varijabla naziv="DomainObject.Predmet.ProtustrankaIDrugiAdressOIB_1">PEKARA DUSHI j.d.o.o. za proizvodnju pekarskih proizvoda i usluge, OIB 80242398657,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DUSHI j.d.o.o. za proizvodnju pekarskih proizvoda i usluge</item>
      <item>Ivana Dushi</item>
    </izvorni_sadrzaj>
    <derivirana_varijabla naziv="DomainObject.Predmet.SudioniciListNaziv_1">
      <item>FINA</item>
      <item>PEKARA DUSHI j.d.o.o. za proizvodnju pekarskih proizvoda i usluge</item>
      <item>Ivana Dushi</item>
    </derivirana_varijabla>
  </DomainObject.Predmet.SudioniciListNaziv>
  <DomainObject.Predmet.SudioniciListAdressOIB>
    <izvorni_sadrzaj>
      <item>FINA, OIB 85821130368</item>
      <item>PEKARA DUSHI j.d.o.o. za proizvodnju pekarskih proizvoda i usluge, OIB 80242398657, Antuna Dobronića 2,23000 Zadar</item>
      <item>Ivana Dushi, OIB 46072011593, Osječka Ulica 15,23000 Zadar</item>
    </izvorni_sadrzaj>
    <derivirana_varijabla naziv="DomainObject.Predmet.SudioniciListAdressOIB_1">
      <item>FINA, OIB 85821130368</item>
      <item>PEKARA DUSHI j.d.o.o. za proizvodnju pekarskih proizvoda i usluge, OIB 80242398657, Antuna Dobronića 2,23000 Zadar</item>
      <item>Ivana Dushi, OIB 46072011593, Osječka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80242398657</item>
      <item>, OIB 46072011593</item>
    </izvorni_sadrzaj>
    <derivirana_varijabla naziv="DomainObject.Predmet.SudioniciListNazivOIB_1">
      <item>, OIB 85821130368</item>
      <item>, OIB 80242398657</item>
      <item>, OIB 46072011593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1982</properties:Characters>
  <properties:Lines>72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2018-01-18T09:50:00Z</dcterms:created>
  <dc:creator>Ardena Bajlo</dc:creator>
  <cp:lastModifiedBy>Nena Mužanović</cp:lastModifiedBy>
  <cp:lastPrinted>2018-01-18T07:57:00Z</cp:lastPrinted>
  <dcterms:modified xmlns:xsi="http://www.w3.org/2001/XMLSchema-instance" xsi:type="dcterms:W3CDTF">2018-01-22T08:53:00Z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