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a373" w14:paraId="1efa37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927E6">
        <w:t>4850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7927E6">
        <w:t>UDRUGA ZA OČUVANJE I PROMICANJE TRADICIJSKIH RUKOTVORINA CROATICA, REGISTARSKI BROJ: 21003256, OIB: 37427552706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7927E6">
        <w:t>je 4.862,54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4170D"/>
    <w:rsid w:val="00263D6D"/>
    <w:rsid w:val="00264D19"/>
    <w:rsid w:val="00297E94"/>
    <w:rsid w:val="002B52BB"/>
    <w:rsid w:val="002C4E3A"/>
    <w:rsid w:val="00325398"/>
    <w:rsid w:val="003538DF"/>
    <w:rsid w:val="0038246E"/>
    <w:rsid w:val="003D35F9"/>
    <w:rsid w:val="003E3A15"/>
    <w:rsid w:val="003E5D1C"/>
    <w:rsid w:val="00413F4C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814EF"/>
    <w:rsid w:val="00790F6F"/>
    <w:rsid w:val="007927E6"/>
    <w:rsid w:val="007B5AFD"/>
    <w:rsid w:val="007D54DB"/>
    <w:rsid w:val="007D5A5D"/>
    <w:rsid w:val="008155EE"/>
    <w:rsid w:val="008173AB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71431"/>
    <w:rsid w:val="00AC4528"/>
    <w:rsid w:val="00AD027A"/>
    <w:rsid w:val="00B82F18"/>
    <w:rsid w:val="00C3410D"/>
    <w:rsid w:val="00C836B9"/>
    <w:rsid w:val="00C958E9"/>
    <w:rsid w:val="00CA2144"/>
    <w:rsid w:val="00CA4A01"/>
    <w:rsid w:val="00CE7362"/>
    <w:rsid w:val="00D01B78"/>
    <w:rsid w:val="00D31100"/>
    <w:rsid w:val="00D53D96"/>
    <w:rsid w:val="00D66226"/>
    <w:rsid w:val="00DB0A39"/>
    <w:rsid w:val="00DE13B1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1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1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1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1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1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1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1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1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4850</izvorni_sadrzaj>
    <derivirana_varijabla naziv="DomainObject.Predmet.Broj_1">4850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St-4850/2015</izvorni_sadrzaj>
    <derivirana_varijabla naziv="DomainObject.Predmet.OznakaBroj_1">St-4850/2015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OČUVANJE I PROMICANJE TRADICIJSKIH RUKOTVORINA CROATICA zastupanog po punomoćniku Zorica Kolarević</izvorni_sadrzaj>
    <derivirana_varijabla naziv="DomainObject.Predmet.ProtustrankaFormated_1">  UDRUGA ZA OČUVANJE I PROMICANJE TRADICIJSKIH RUKOTVORINA CROATICA zastupanog po punomoćniku Zorica Kolarević</derivirana_varijabla>
  </DomainObject.Predmet.ProtustrankaFormated>
  <DomainObject.Predmet.ProtustrankaFormatedOIB>
    <izvorni_sadrzaj>  UDRUGA ZA OČUVANJE I PROMICANJE TRADICIJSKIH RUKOTVORINA CROATICA, OIB 37427552706 zastupanog po punomoćniku Zorica Kolarević</izvorni_sadrzaj>
    <derivirana_varijabla naziv="DomainObject.Predmet.ProtustrankaFormatedOIB_1">  UDRUGA ZA OČUVANJE I PROMICANJE TRADICIJSKIH RUKOTVORINA CROATICA, OIB 37427552706 zastupanog po punomoćniku Zorica Kolarević</derivirana_varijabla>
  </DomainObject.Predmet.ProtustrankaFormatedOIB>
  <DomainObject.Predmet.ProtustrankaFormatedWithAdress>
    <izvorni_sadrzaj> UDRUGA ZA OČUVANJE I PROMICANJE TRADICIJSKIH RUKOTVORINA CROATICA, Siget 21 B, 10000 Zagreb zastupanog po punomoćniku Zorica Kolarević</izvorni_sadrzaj>
    <derivirana_varijabla naziv="DomainObject.Predmet.ProtustrankaFormatedWithAdress_1"> UDRUGA ZA OČUVANJE I PROMICANJE TRADICIJSKIH RUKOTVORINA CROATICA, Siget 21 B, 10000 Zagreb zastupanog po punomoćniku Zorica Kolarević</derivirana_varijabla>
  </DomainObject.Predmet.ProtustrankaFormatedWithAdress>
  <DomainObject.Predmet.ProtustrankaFormatedWithAdressOIB>
    <izvorni_sadrzaj> UDRUGA ZA OČUVANJE I PROMICANJE TRADICIJSKIH RUKOTVORINA CROATICA, OIB 37427552706, Siget 21 B, 10000 Zagreb zastupanog po punomoćniku Zorica Kolarević</izvorni_sadrzaj>
    <derivirana_varijabla naziv="DomainObject.Predmet.ProtustrankaFormatedWithAdressOIB_1"> UDRUGA ZA OČUVANJE I PROMICANJE TRADICIJSKIH RUKOTVORINA CROATICA, OIB 37427552706, Siget 21 B, 10000 Zagreb zastupanog po punomoćniku Zorica Kolarević</derivirana_varijabla>
  </DomainObject.Predmet.ProtustrankaFormatedWithAdressOIB>
  <DomainObject.Predmet.ProtustrankaWithAdress>
    <izvorni_sadrzaj>UDRUGA ZA OČUVANJE I PROMICANJE TRADICIJSKIH RUKOTVORINA CROATICA Siget 21 B, 10000 Zagreb</izvorni_sadrzaj>
    <derivirana_varijabla naziv="DomainObject.Predmet.ProtustrankaWithAdress_1">UDRUGA ZA OČUVANJE I PROMICANJE TRADICIJSKIH RUKOTVORINA CROATICA Siget 21 B, 10000 Zagreb</derivirana_varijabla>
  </DomainObject.Predmet.ProtustrankaWithAdress>
  <DomainObject.Predmet.ProtustrankaWithAdressOIB>
    <izvorni_sadrzaj>UDRUGA ZA OČUVANJE I PROMICANJE TRADICIJSKIH RUKOTVORINA CROATICA, OIB 37427552706, Siget 21 B, 10000 Zagreb</izvorni_sadrzaj>
    <derivirana_varijabla naziv="DomainObject.Predmet.ProtustrankaWithAdressOIB_1">UDRUGA ZA OČUVANJE I PROMICANJE TRADICIJSKIH RUKOTVORINA CROATICA, OIB 37427552706, Siget 21 B, 10000 Zagreb</derivirana_varijabla>
  </DomainObject.Predmet.ProtustrankaWithAdressOIB>
  <DomainObject.Predmet.ProtustrankaNazivFormated>
    <izvorni_sadrzaj>UDRUGA ZA OČUVANJE I PROMICANJE TRADICIJSKIH RUKOTVORINA CROATICA</izvorni_sadrzaj>
    <derivirana_varijabla naziv="DomainObject.Predmet.ProtustrankaNazivFormated_1">UDRUGA ZA OČUVANJE I PROMICANJE TRADICIJSKIH RUKOTVORINA CROATICA</derivirana_varijabla>
  </DomainObject.Predmet.ProtustrankaNazivFormated>
  <DomainObject.Predmet.ProtustrankaNazivFormatedOIB>
    <izvorni_sadrzaj>UDRUGA ZA OČUVANJE I PROMICANJE TRADICIJSKIH RUKOTVORINA CROATICA, OIB 37427552706</izvorni_sadrzaj>
    <derivirana_varijabla naziv="DomainObject.Predmet.ProtustrankaNazivFormatedOIB_1">UDRUGA ZA OČUVANJE I PROMICANJE TRADICIJSKIH RUKOTVORINA CROATICA, OIB 37427552706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OČUVANJE I PROMICANJE TRADICIJSKIH RUKOTVORINA CROATICA zastupanog po punomoćniku Zorica Kolarević</item>
    </izvorni_sadrzaj>
    <derivirana_varijabla naziv="DomainObject.Predmet.ProtuStrankaListFormated_1">
      <item>UDRUGA ZA OČUVANJE I PROMICANJE TRADICIJSKIH RUKOTVORINA CROATICA zastupanog po punomoćniku Zorica Kolarević</item>
    </derivirana_varijabla>
  </DomainObject.Predmet.ProtuStrankaListFormated>
  <DomainObject.Predmet.ProtuStrankaListFormatedOIB>
    <izvorni_sadrzaj>
      <item>UDRUGA ZA OČUVANJE I PROMICANJE TRADICIJSKIH RUKOTVORINA CROATICA, OIB 37427552706 zastupanog po punomoćniku Zorica Kolarević</item>
    </izvorni_sadrzaj>
    <derivirana_varijabla naziv="DomainObject.Predmet.ProtuStrankaListFormatedOIB_1">
      <item>UDRUGA ZA OČUVANJE I PROMICANJE TRADICIJSKIH RUKOTVORINA CROATICA, OIB 37427552706 zastupanog po punomoćniku Zorica Kolarević</item>
    </derivirana_varijabla>
  </DomainObject.Predmet.ProtuStrankaListFormatedOIB>
  <DomainObject.Predmet.ProtuStrankaListFormatedWithAdress>
    <izvorni_sadrzaj>
      <item>UDRUGA ZA OČUVANJE I PROMICANJE TRADICIJSKIH RUKOTVORINA CROATICA, Siget 21 B, 10000 Zagreb zastupanog po punomoćniku Zorica Kolarević</item>
    </izvorni_sadrzaj>
    <derivirana_varijabla naziv="DomainObject.Predmet.ProtuStrankaListFormatedWithAdress_1">
      <item>UDRUGA ZA OČUVANJE I PROMICANJE TRADICIJSKIH RUKOTVORINA CROATICA, Siget 21 B, 10000 Zagreb zastupanog po punomoćniku Zorica Kolarević</item>
    </derivirana_varijabla>
  </DomainObject.Predmet.ProtuStrankaListFormatedWithAdress>
  <DomainObject.Predmet.ProtuStrankaListFormatedWithAdressOIB>
    <izvorni_sadrzaj>
      <item>UDRUGA ZA OČUVANJE I PROMICANJE TRADICIJSKIH RUKOTVORINA CROATICA, OIB 37427552706, Siget 21 B, 10000 Zagreb zastupanog po punomoćniku Zorica Kolarević</item>
    </izvorni_sadrzaj>
    <derivirana_varijabla naziv="DomainObject.Predmet.ProtuStrankaListFormatedWithAdressOIB_1">
      <item>UDRUGA ZA OČUVANJE I PROMICANJE TRADICIJSKIH RUKOTVORINA CROATICA, OIB 37427552706, Siget 21 B, 10000 Zagreb zastupanog po punomoćniku Zorica Kolarević</item>
    </derivirana_varijabla>
  </DomainObject.Predmet.ProtuStrankaListFormatedWithAdressOIB>
  <DomainObject.Predmet.ProtuStrankaListNazivFormated>
    <izvorni_sadrzaj>
      <item>UDRUGA ZA OČUVANJE I PROMICANJE TRADICIJSKIH RUKOTVORINA CROATICA</item>
    </izvorni_sadrzaj>
    <derivirana_varijabla naziv="DomainObject.Predmet.ProtuStrankaListNazivFormated_1">
      <item>UDRUGA ZA OČUVANJE I PROMICANJE TRADICIJSKIH RUKOTVORINA CROATICA</item>
    </derivirana_varijabla>
  </DomainObject.Predmet.ProtuStrankaListNazivFormated>
  <DomainObject.Predmet.ProtuStrankaListNazivFormatedOIB>
    <izvorni_sadrzaj>
      <item>UDRUGA ZA OČUVANJE I PROMICANJE TRADICIJSKIH RUKOTVORINA CROATICA, OIB 37427552706</item>
    </izvorni_sadrzaj>
    <derivirana_varijabla naziv="DomainObject.Predmet.ProtuStrankaListNazivFormatedOIB_1">
      <item>UDRUGA ZA OČUVANJE I PROMICANJE TRADICIJSKIH RUKOTVORINA CROATICA, OIB 37427552706</item>
    </derivirana_varijabla>
  </DomainObject.Predmet.ProtuStrankaListNazivFormatedOIB>
  <DomainObject.Predmet.OstaliListFormated>
    <izvorni_sadrzaj>
      <item>Zorica Kolarević punomoćnik sudionika u postupku UDRUGA ZA OČUVANJE I PROMICANJE TRADICIJSKIH RUKOTVORINA CROATICA</item>
    </izvorni_sadrzaj>
    <derivirana_varijabla naziv="DomainObject.Predmet.OstaliListFormated_1">
      <item>Zorica Kolarević punomoćnik sudionika u postupku UDRUGA ZA OČUVANJE I PROMICANJE TRADICIJSKIH RUKOTVORINA CROATICA</item>
    </derivirana_varijabla>
  </DomainObject.Predmet.OstaliListFormated>
  <DomainObject.Predmet.OstaliListFormatedOIB>
    <izvorni_sadrzaj>
      <item>Zorica Kolarević, OIB 37427552706 punomoćnik sudionika u postupku UDRUGA ZA OČUVANJE I PROMICANJE TRADICIJSKIH RUKOTVORINA CROATICA</item>
    </izvorni_sadrzaj>
    <derivirana_varijabla naziv="DomainObject.Predmet.OstaliListFormatedOIB_1">
      <item>Zorica Kolarević, OIB 37427552706 punomoćnik sudionika u postupku UDRUGA ZA OČUVANJE I PROMICANJE TRADICIJSKIH RUKOTVORINA CROATICA</item>
    </derivirana_varijabla>
  </DomainObject.Predmet.OstaliListFormatedOIB>
  <DomainObject.Predmet.OstaliListFormatedWithAdress>
    <izvorni_sadrzaj>
      <item>Zorica Kolarević, Siget 21b, 10000 Zagreb punomoćnik sudionika u postupku UDRUGA ZA OČUVANJE I PROMICANJE TRADICIJSKIH RUKOTVORINA CROATICA</item>
    </izvorni_sadrzaj>
    <derivirana_varijabla naziv="DomainObject.Predmet.OstaliListFormatedWithAdress_1">
      <item>Zorica Kolarević, Siget 21b, 10000 Zagreb punomoćnik sudionika u postupku UDRUGA ZA OČUVANJE I PROMICANJE TRADICIJSKIH RUKOTVORINA CROATICA</item>
    </derivirana_varijabla>
  </DomainObject.Predmet.OstaliListFormatedWithAdress>
  <DomainObject.Predmet.OstaliListFormatedWithAdressOIB>
    <izvorni_sadrzaj>
      <item>Zorica Kolarević, OIB 37427552706, Siget 21b, 10000 Zagreb punomoćnik sudionika u postupku UDRUGA ZA OČUVANJE I PROMICANJE TRADICIJSKIH RUKOTVORINA CROATICA</item>
    </izvorni_sadrzaj>
    <derivirana_varijabla naziv="DomainObject.Predmet.OstaliListFormatedWithAdressOIB_1">
      <item>Zorica Kolarević, OIB 37427552706, Siget 21b, 10000 Zagreb punomoćnik sudionika u postupku UDRUGA ZA OČUVANJE I PROMICANJE TRADICIJSKIH RUKOTVORINA CROATICA</item>
    </derivirana_varijabla>
  </DomainObject.Predmet.OstaliListFormatedWithAdressOIB>
  <DomainObject.Predmet.OstaliListNazivFormated>
    <izvorni_sadrzaj>
      <item>Zorica Kolarević</item>
    </izvorni_sadrzaj>
    <derivirana_varijabla naziv="DomainObject.Predmet.OstaliListNazivFormated_1">
      <item>Zorica Kolarević</item>
    </derivirana_varijabla>
  </DomainObject.Predmet.OstaliListNazivFormated>
  <DomainObject.Predmet.OstaliListNazivFormatedOIB>
    <izvorni_sadrzaj>
      <item>Zorica Kolarević, OIB 37427552706</item>
    </izvorni_sadrzaj>
    <derivirana_varijabla naziv="DomainObject.Predmet.OstaliListNazivFormatedOIB_1">
      <item>Zorica Kolarević, OIB 37427552706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OČUVANJE I PROMICANJE TRADICIJSKIH RUKOTVORINA CROATICA</izvorni_sadrzaj>
    <derivirana_varijabla naziv="DomainObject.Predmet.ProtustrankaIDrugi_1">UDRUGA ZA OČUVANJE I PROMICANJE TRADICIJSKIH RUKOTVORINA CROATICA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ZA OČUVANJE I PROMICANJE TRADICIJSKIH RUKOTVORINA CROATICA, OIB 37427552706, Siget 21 B, 10000 Zagreb</izvorni_sadrzaj>
    <derivirana_varijabla naziv="DomainObject.Predmet.ProtustrankaIDrugiAdressOIB_1">UDRUGA ZA OČUVANJE I PROMICANJE TRADICIJSKIH RUKOTVORINA CROATICA, OIB 37427552706, Siget 21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OČUVANJE I PROMICANJE TRADICIJSKIH RUKOTVORINA CROATICA</item>
      <item>Zorica Kolarević</item>
    </izvorni_sadrzaj>
    <derivirana_varijabla naziv="DomainObject.Predmet.SudioniciListNaziv_1">
      <item>FINA Regionalni centar Zagreb</item>
      <item>UDRUGA ZA OČUVANJE I PROMICANJE TRADICIJSKIH RUKOTVORINA CROATICA</item>
      <item>Zorica Kolarević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UDRUGA ZA OČUVANJE I PROMICANJE TRADICIJSKIH RUKOTVORINA CROATICA, OIB 37427552706, Siget 21 B,10000 Zagreb</item>
      <item>Zorica Kolarević, OIB 37427552706, Siget 21b,10000 Zagreb</item>
    </izvorni_sadrzaj>
    <derivirana_varijabla naziv="DomainObject.Predmet.SudioniciListAdressOIB_1">
      <item>FINA Regionalni centar Zagreb, OIB 85821130368, Trg svibanjskih žrtava 1995. br.1,10000 Zagreb</item>
      <item>UDRUGA ZA OČUVANJE I PROMICANJE TRADICIJSKIH RUKOTVORINA CROATICA, OIB 37427552706, Siget 21 B,10000 Zagreb</item>
      <item>Zorica Kolarević, OIB 37427552706, Siget 21b,10000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37427552706</item>
      <item>, OIB 37427552706</item>
    </izvorni_sadrzaj>
    <derivirana_varijabla naziv="DomainObject.Predmet.SudioniciListNazivOIB_1">
      <item>, OIB 85821130368</item>
      <item>, OIB 37427552706</item>
      <item>, OIB 37427552706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248</properties:Words>
  <properties:Characters>1370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2016-01-12T08:04:00Z</dcterms:created>
  <dc:creator>ilukac</dc:creator>
  <cp:lastModifiedBy>Višnja Svečak</cp:lastModifiedBy>
  <cp:lastPrinted>2016-01-12T08:04:00Z</cp:lastPrinted>
  <dcterms:modified xmlns:xsi="http://www.w3.org/2001/XMLSchema-instance" xsi:type="dcterms:W3CDTF">2016-01-12T08:04:00Z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