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d317" w14:paraId="1f0d31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357F1B">
        <w:t>753</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AD7456">
        <w:t>M. MUCAK - AUTOSERVIS j.d.o.o</w:t>
      </w:r>
      <w:r w:rsidR="0076114C" w:rsidRPr="009F28D5">
        <w:t>.</w:t>
      </w:r>
      <w:r w:rsidR="004F6916" w:rsidRPr="009F28D5">
        <w:t>,</w:t>
      </w:r>
      <w:r w:rsidR="00D9267E" w:rsidRPr="009F28D5">
        <w:t xml:space="preserve"> </w:t>
      </w:r>
      <w:r w:rsidR="00AD7456">
        <w:t>Donja Stubica, Hižakovec 18</w:t>
      </w:r>
      <w:r w:rsidR="00205F2D">
        <w:t>,</w:t>
      </w:r>
      <w:r w:rsidR="00D9267E" w:rsidRPr="009F28D5">
        <w:t xml:space="preserve"> OIB </w:t>
      </w:r>
      <w:r w:rsidR="00AD7456">
        <w:t>35922109769</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AD7456">
        <w:t>M. MUCAK - AUTOSERVIS j.d.o.o</w:t>
      </w:r>
      <w:r w:rsidR="00AD7456" w:rsidRPr="009F28D5">
        <w:t xml:space="preserve">., </w:t>
      </w:r>
      <w:r w:rsidR="00AD7456">
        <w:t>Donja Stubica, Hižakovec 18,</w:t>
      </w:r>
      <w:r w:rsidR="00AD7456" w:rsidRPr="009F28D5">
        <w:t xml:space="preserve"> OIB </w:t>
      </w:r>
      <w:r w:rsidR="00AD7456">
        <w:t>35922109769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AD7456">
        <w:t>M. MUCAK - AUTOSERVIS j.d.o.o</w:t>
      </w:r>
      <w:r w:rsidR="00AD7456" w:rsidRPr="009F28D5">
        <w:t xml:space="preserve">., </w:t>
      </w:r>
      <w:r w:rsidR="00AD7456">
        <w:t>Donja Stubica, Hižakovec 18,</w:t>
      </w:r>
      <w:r w:rsidR="00AD7456" w:rsidRPr="009F28D5">
        <w:t xml:space="preserve"> OIB </w:t>
      </w:r>
      <w:r w:rsidR="00AD7456">
        <w:t>35922109769</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0AE1" w:rsidP="000A2CA0" w:rsidR="000A2CA0" w:rsidRPr="00C254D4">
      <w:pPr>
        <w:jc w:val="both"/>
        <w:rPr>
          <w:b/>
        </w:rPr>
      </w:pPr>
      <w:r>
        <w:rPr>
          <w:b/>
        </w:rPr>
        <w:t>9</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205F2D">
        <w:rPr>
          <w:b/>
        </w:rPr>
        <w:t>10,</w:t>
      </w:r>
      <w:r w:rsidR="00AD7456">
        <w:rPr>
          <w:b/>
        </w:rPr>
        <w:t>0</w:t>
      </w:r>
      <w:r w:rsidR="00D753EE">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AD7456">
      <w:r w:rsidRPr="00C254D4">
        <w:t>- dužnik</w:t>
      </w:r>
      <w:r w:rsidR="00BC4823" w:rsidRPr="00BC4823">
        <w:t xml:space="preserve"> </w:t>
      </w:r>
      <w:r w:rsidR="00AD7456">
        <w:t>M. MUCAK - AUTOSERVIS j.d.o.o</w:t>
      </w:r>
      <w:r w:rsidR="00AD7456" w:rsidRPr="009F28D5">
        <w:t xml:space="preserve">., </w:t>
      </w:r>
      <w:r w:rsidR="00AD7456">
        <w:t>Donja Stubica</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AD7456">
        <w:t>Marko Mucak</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0AE1">
        <w:t>2</w:t>
      </w:r>
      <w:r w:rsidR="00AD7456">
        <w:t>1</w:t>
      </w:r>
      <w:r w:rsidR="00D753EE">
        <w:t>. ožujka</w:t>
      </w:r>
      <w:r w:rsidR="000F5B06">
        <w:t xml:space="preserve"> 201</w:t>
      </w:r>
      <w:r w:rsidR="00AC0328">
        <w:t>9</w:t>
      </w:r>
      <w:r w:rsidRPr="00C254D4">
        <w:t>. prijedlog za otvaranje stečajnog postupka nad dužnikom</w:t>
      </w:r>
      <w:r w:rsidR="000E2903">
        <w:t xml:space="preserve"> </w:t>
      </w:r>
      <w:r w:rsidR="00AD7456">
        <w:t>M. MUCAK - AUTOSERVIS j.d.o.o</w:t>
      </w:r>
      <w:r w:rsidR="00AD7456" w:rsidRPr="009F28D5">
        <w:t xml:space="preserve">., </w:t>
      </w:r>
      <w:r w:rsidR="00AD7456">
        <w:t>Donja Stubica, Hižakovec 18,</w:t>
      </w:r>
      <w:r w:rsidR="00AD7456" w:rsidRPr="009F28D5">
        <w:t xml:space="preserve"> OIB </w:t>
      </w:r>
      <w:r w:rsidR="00AD7456">
        <w:t>35922109769</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D7456">
        <w:t>15</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D7456">
        <w:t>11.825,00</w:t>
      </w:r>
      <w:r w:rsidR="000518E3">
        <w:t xml:space="preserve"> kn, te da dužnik ima </w:t>
      </w:r>
      <w:r w:rsidR="00810AE1">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05F2D">
        <w:t>Zagrebačke</w:t>
      </w:r>
      <w:r w:rsidR="00D753EE">
        <w:t xml:space="preserve"> banke </w:t>
      </w:r>
      <w:r w:rsidR="000B5B8A">
        <w:t>d.d.</w:t>
      </w:r>
      <w:r w:rsidR="00205F2D" w:rsidRPr="00205F2D">
        <w:t xml:space="preserve"> </w:t>
      </w:r>
      <w:r w:rsidR="00205F2D">
        <w:t>Zagreb</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D7456">
        <w:t>15</w:t>
      </w:r>
      <w:r w:rsidR="00D753EE">
        <w:t>. ožujka 2019</w:t>
      </w:r>
      <w:r>
        <w:t>. ima zaplijenjena novčana sredstva u iznosu od</w:t>
      </w:r>
      <w:r w:rsidR="003A03C9">
        <w:t xml:space="preserve"> </w:t>
      </w:r>
      <w:r w:rsidR="00AD7456">
        <w:t>4.420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AD7456">
        <w:t>M. MUCAK - AUTOSERVIS j.d.o.o</w:t>
      </w:r>
      <w:r w:rsidR="00AD7456" w:rsidRPr="009F28D5">
        <w:t xml:space="preserve">., </w:t>
      </w:r>
      <w:r w:rsidR="00AD7456">
        <w:t>Donja Stubica, Hižakovec 18</w:t>
      </w:r>
    </w:p>
    <w:p w:rsidRDefault="00D753EE" w:rsidP="005058C0" w:rsidR="00D753EE" w:rsidRPr="00205F2D">
      <w:pPr>
        <w:tabs>
          <w:tab w:pos="6900" w:val="left"/>
        </w:tabs>
      </w:pPr>
      <w:r>
        <w:t xml:space="preserve">2. </w:t>
      </w:r>
      <w:r w:rsidR="00AD7456">
        <w:t>Marko Mucak, Hižakovec, Hižakovec 18</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205F2D" w:rsidRPr="00205F2D">
        <w:t>Zagrebačka banka</w:t>
      </w:r>
      <w:r w:rsidRPr="00205F2D">
        <w:t xml:space="preserve"> d.d., Zagreb, </w:t>
      </w:r>
      <w:r w:rsidR="00205F2D" w:rsidRPr="00205F2D">
        <w:t>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167" w:rsidR="007D7167">
      <w:r>
        <w:separator/>
      </w:r>
    </w:p>
  </w:endnote>
  <w:endnote w:id="0" w:type="continuationSeparator">
    <w:p w:rsidRDefault="007D7167" w:rsidR="007D71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167" w:rsidR="007D7167">
      <w:r>
        <w:separator/>
      </w:r>
    </w:p>
  </w:footnote>
  <w:footnote w:id="0" w:type="continuationSeparator">
    <w:p w:rsidRDefault="007D7167" w:rsidR="007D71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040">
      <w:rPr>
        <w:rStyle w:val="Brojstranice"/>
        <w:noProof/>
      </w:rPr>
      <w:t>2</w:t>
    </w:r>
    <w:r>
      <w:rPr>
        <w:rStyle w:val="Brojstranice"/>
      </w:rPr>
      <w:fldChar w:fldCharType="end"/>
    </w:r>
  </w:p>
  <w:p w:rsidRDefault="00CE1F46" w:rsidP="00CE1F46" w:rsidR="00874E6C">
    <w:pPr>
      <w:pStyle w:val="Zaglavlje"/>
      <w:jc w:val="right"/>
    </w:pPr>
    <w:r>
      <w:t>4 St-</w:t>
    </w:r>
    <w:r w:rsidR="00357F1B">
      <w:t>753</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2040"/>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7F1B"/>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7D7167"/>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D7456"/>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E7920"/>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2040"/>
    <w:rPr>
      <w:color w:val="808080"/>
      <w:bdr w:space="0" w:sz="0" w:color="auto" w:val="none"/>
      <w:shd w:fill="auto" w:color="auto" w:val="clear"/>
    </w:rPr>
  </w:style>
  <w:style w:customStyle="true" w:styleId="eSPISCCParagraphDefaultFont" w:type="character">
    <w:name w:val="eSPIS_CC_Paragraph Default Font"/>
    <w:basedOn w:val="Zadanifontodlomka"/>
    <w:rsid w:val="002A20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040"/>
    <w:rPr>
      <w:bdr w:space="0" w:sz="0" w:color="auto" w:val="none"/>
      <w:shd w:fill="FFFFCC" w:color="auto" w:val="clear"/>
      <w:lang w:val="hr-HR"/>
    </w:rPr>
  </w:style>
  <w:style w:customStyle="true" w:styleId="PozadinaSvijetloCrvena" w:type="character">
    <w:name w:val="Pozadina_SvijetloCrvena"/>
    <w:basedOn w:val="eSPISCCParagraphDefaultFont"/>
    <w:rsid w:val="002A20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0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2040"/>
    <w:rPr>
      <w:color w:val="808080"/>
      <w:bdr w:color="auto" w:space="0" w:sz="0" w:val="none"/>
      <w:shd w:color="auto" w:fill="auto" w:val="clear"/>
    </w:rPr>
  </w:style>
  <w:style w:customStyle="1" w:styleId="eSPISCCParagraphDefaultFont" w:type="character">
    <w:name w:val="eSPIS_CC_Paragraph Default Font"/>
    <w:basedOn w:val="Zadanifontodlomka"/>
    <w:rsid w:val="002A20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040"/>
    <w:rPr>
      <w:bdr w:color="auto" w:space="0" w:sz="0" w:val="none"/>
      <w:shd w:color="auto" w:fill="FFFFCC" w:val="clear"/>
      <w:lang w:val="hr-HR"/>
    </w:rPr>
  </w:style>
  <w:style w:customStyle="1" w:styleId="PozadinaSvijetloCrvena" w:type="character">
    <w:name w:val="Pozadina_SvijetloCrvena"/>
    <w:basedOn w:val="eSPISCCParagraphDefaultFont"/>
    <w:rsid w:val="002A20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20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St-753/2019</izvorni_sadrzaj>
    <derivirana_varijabla naziv="DomainObject.Predmet.OznakaBroj_1">St-753/2019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MUCAK - AUTOSERVIS jednostavno društvo s ograničenom odgovornošću za automehaničarske usluge</izvorni_sadrzaj>
    <derivirana_varijabla naziv="DomainObject.Predmet.ProtustrankaFormated_1">  M. MUCAK - AUTOSERVIS jednostavno društvo s ograničenom odgovornošću za automehaničarske usluge</derivirana_varijabla>
  </DomainObject.Predmet.ProtustrankaFormated>
  <DomainObject.Predmet.ProtustrankaFormatedOIB>
    <izvorni_sadrzaj>  M. MUCAK - AUTOSERVIS jednostavno društvo s ograničenom odgovornošću za automehaničarske usluge, OIB 35922109769</izvorni_sadrzaj>
    <derivirana_varijabla naziv="DomainObject.Predmet.ProtustrankaFormatedOIB_1">  M. MUCAK - AUTOSERVIS jednostavno društvo s ograničenom odgovornošću za automehaničarske usluge, OIB 35922109769</derivirana_varijabla>
  </DomainObject.Predmet.ProtustrankaFormatedOIB>
  <DomainObject.Predmet.ProtustrankaFormatedWithAdress>
    <izvorni_sadrzaj> M. MUCAK - AUTOSERVIS jednostavno društvo s ograničenom odgovornošću za automehaničarske usluge, Hižakovec 18, 49240 Donja Stubica</izvorni_sadrzaj>
    <derivirana_varijabla naziv="DomainObject.Predmet.ProtustrankaFormatedWithAdress_1"> M. MUCAK - AUTOSERVIS jednostavno društvo s ograničenom odgovornošću za automehaničarske usluge, Hižakovec 18, 49240 Donja Stubica</derivirana_varijabla>
  </DomainObject.Predmet.ProtustrankaFormatedWithAdress>
  <DomainObject.Predmet.ProtustrankaFormatedWithAdressOIB>
    <izvorni_sadrzaj> M. MUCAK - AUTOSERVIS jednostavno društvo s ograničenom odgovornošću za automehaničarske usluge, OIB 35922109769, Hižakovec 18, 49240 Donja Stubica</izvorni_sadrzaj>
    <derivirana_varijabla naziv="DomainObject.Predmet.ProtustrankaFormatedWithAdressOIB_1"> M. MUCAK - AUTOSERVIS jednostavno društvo s ograničenom odgovornošću za automehaničarske usluge, OIB 35922109769, Hižakovec 18, 49240 Donja Stubica</derivirana_varijabla>
  </DomainObject.Predmet.ProtustrankaFormatedWithAdressOIB>
  <DomainObject.Predmet.ProtustrankaWithAdress>
    <izvorni_sadrzaj>M. MUCAK - AUTOSERVIS jednostavno društvo s ograničenom odgovornošću za automehaničarske usluge Hižakovec 18, 49240 Donja Stubica</izvorni_sadrzaj>
    <derivirana_varijabla naziv="DomainObject.Predmet.ProtustrankaWithAdress_1">M. MUCAK - AUTOSERVIS jednostavno društvo s ograničenom odgovornošću za automehaničarske usluge Hižakovec 18, 49240 Donja Stubica</derivirana_varijabla>
  </DomainObject.Predmet.ProtustrankaWithAdress>
  <DomainObject.Predmet.ProtustrankaWithAdressOIB>
    <izvorni_sadrzaj>M. MUCAK - AUTOSERVIS jednostavno društvo s ograničenom odgovornošću za automehaničarske usluge, OIB 35922109769, Hižakovec 18, 49240 Donja Stubica</izvorni_sadrzaj>
    <derivirana_varijabla naziv="DomainObject.Predmet.ProtustrankaWithAdressOIB_1">M. MUCAK - AUTOSERVIS jednostavno društvo s ograničenom odgovornošću za automehaničarske usluge, OIB 35922109769, Hižakovec 18, 49240 Donja Stubica</derivirana_varijabla>
  </DomainObject.Predmet.ProtustrankaWithAdressOIB>
  <DomainObject.Predmet.ProtustrankaNazivFormated>
    <izvorni_sadrzaj>M. MUCAK - AUTOSERVIS jednostavno društvo s ograničenom odgovornošću za automehaničarske usluge</izvorni_sadrzaj>
    <derivirana_varijabla naziv="DomainObject.Predmet.ProtustrankaNazivFormated_1">M. MUCAK - AUTOSERVIS jednostavno društvo s ograničenom odgovornošću za automehaničarske usluge</derivirana_varijabla>
  </DomainObject.Predmet.ProtustrankaNazivFormated>
  <DomainObject.Predmet.ProtustrankaNazivFormatedOIB>
    <izvorni_sadrzaj>M. MUCAK - AUTOSERVIS jednostavno društvo s ograničenom odgovornošću za automehaničarske usluge, OIB 35922109769</izvorni_sadrzaj>
    <derivirana_varijabla naziv="DomainObject.Predmet.ProtustrankaNazivFormatedOIB_1">M. MUCAK - AUTOSERVIS jednostavno društvo s ograničenom odgovornošću za automehaničarske usluge, OIB 35922109769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 MUCAK - AUTOSERVIS jednostavno društvo s ograničenom odgovornošću za automehaničarske usluge</item>
    </izvorni_sadrzaj>
    <derivirana_varijabla naziv="DomainObject.Predmet.ProtuStrankaListFormated_1">
      <item>M. MUCAK - AUTOSERVIS jednostavno društvo s ograničenom odgovornošću za automehaničarske usluge</item>
    </derivirana_varijabla>
  </DomainObject.Predmet.ProtuStrankaListFormated>
  <DomainObject.Predmet.ProtuStrankaListFormatedOIB>
    <izvorni_sadrzaj>
      <item>M. MUCAK - AUTOSERVIS jednostavno društvo s ograničenom odgovornošću za automehaničarske usluge, OIB 35922109769</item>
    </izvorni_sadrzaj>
    <derivirana_varijabla naziv="DomainObject.Predmet.ProtuStrankaListFormatedOIB_1">
      <item>M. MUCAK - AUTOSERVIS jednostavno društvo s ograničenom odgovornošću za automehaničarske usluge, OIB 35922109769</item>
    </derivirana_varijabla>
  </DomainObject.Predmet.ProtuStrankaListFormatedOIB>
  <DomainObject.Predmet.ProtuStrankaListFormatedWithAdress>
    <izvorni_sadrzaj>
      <item>M. MUCAK - AUTOSERVIS jednostavno društvo s ograničenom odgovornošću za automehaničarske usluge, Hižakovec 18, 49240 Donja Stubica</item>
    </izvorni_sadrzaj>
    <derivirana_varijabla naziv="DomainObject.Predmet.ProtuStrankaListFormatedWithAdress_1">
      <item>M. MUCAK - AUTOSERVIS jednostavno društvo s ograničenom odgovornošću za automehaničarske usluge, Hižakovec 18, 49240 Donja Stubica</item>
    </derivirana_varijabla>
  </DomainObject.Predmet.ProtuStrankaListFormatedWithAdress>
  <DomainObject.Predmet.ProtuStrankaListFormatedWithAdressOIB>
    <izvorni_sadrzaj>
      <item>M. MUCAK - AUTOSERVIS jednostavno društvo s ograničenom odgovornošću za automehaničarske usluge, OIB 35922109769, Hižakovec 18, 49240 Donja Stubica</item>
    </izvorni_sadrzaj>
    <derivirana_varijabla naziv="DomainObject.Predmet.ProtuStrankaListFormatedWithAdressOIB_1">
      <item>M. MUCAK - AUTOSERVIS jednostavno društvo s ograničenom odgovornošću za automehaničarske usluge, OIB 35922109769, Hižakovec 18, 49240 Donja Stubica</item>
    </derivirana_varijabla>
  </DomainObject.Predmet.ProtuStrankaListFormatedWithAdressOIB>
  <DomainObject.Predmet.ProtuStrankaListNazivFormated>
    <izvorni_sadrzaj>
      <item>M. MUCAK - AUTOSERVIS jednostavno društvo s ograničenom odgovornošću za automehaničarske usluge</item>
    </izvorni_sadrzaj>
    <derivirana_varijabla naziv="DomainObject.Predmet.ProtuStrankaListNazivFormated_1">
      <item>M. MUCAK - AUTOSERVIS jednostavno društvo s ograničenom odgovornošću za automehaničarske usluge</item>
    </derivirana_varijabla>
  </DomainObject.Predmet.ProtuStrankaListNazivFormated>
  <DomainObject.Predmet.ProtuStrankaListNazivFormatedOIB>
    <izvorni_sadrzaj>
      <item>M. MUCAK - AUTOSERVIS jednostavno društvo s ograničenom odgovornošću za automehaničarske usluge, OIB 35922109769</item>
    </izvorni_sadrzaj>
    <derivirana_varijabla naziv="DomainObject.Predmet.ProtuStrankaListNazivFormatedOIB_1">
      <item>M. MUCAK - AUTOSERVIS jednostavno društvo s ograničenom odgovornošću za automehaničarske usluge, OIB 35922109769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 MUCAK - AUTOSERVIS jednostavno društvo s ograničenom odgovornošću za automehaničarske usluge</izvorni_sadrzaj>
    <derivirana_varijabla naziv="DomainObject.Predmet.ProtustrankaIDrugi_1">M. MUCAK - AUTOSERVIS jednostavno društvo s ograničenom odgovornošću za automehaničarske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 MUCAK - AUTOSERVIS jednostavno društvo s ograničenom odgovornošću za automehaničarske usluge, OIB 35922109769, Hižakovec 18, 49240 Donja Stubica</izvorni_sadrzaj>
    <derivirana_varijabla naziv="DomainObject.Predmet.ProtustrankaIDrugiAdressOIB_1">M. MUCAK - AUTOSERVIS jednostavno društvo s ograničenom odgovornošću za automehaničarske usluge, OIB 35922109769, Hižakovec 18,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MUCAK - AUTOSERVIS jednostavno društvo s ograničenom odgovornošću za automehaničarske usluge</item>
      <item>FINANCIJSKA AGENCIJA, RC Zagreb</item>
    </izvorni_sadrzaj>
    <derivirana_varijabla naziv="DomainObject.Predmet.SudioniciListNaziv_1">
      <item>M. MUCAK - AUTOSERVIS jednostavno društvo s ograničenom odgovornošću za automehaničarske usluge</item>
      <item>FINANCIJSKA AGENCIJA, RC Zagreb</item>
    </derivirana_varijabla>
  </DomainObject.Predmet.SudioniciListNaziv>
  <DomainObject.Predmet.SudioniciListAdressOIB>
    <izvorni_sadrzaj>
      <item>M. MUCAK - AUTOSERVIS jednostavno društvo s ograničenom odgovornošću za automehaničarske usluge, OIB 35922109769, Hižakovec 18,49240 Donja Stubica</item>
      <item>FINANCIJSKA AGENCIJA, RC Zagreb, OIB 85821130368, Trg svibanjskih žrtava 1995. 1,10000 Zagreb</item>
    </izvorni_sadrzaj>
    <derivirana_varijabla naziv="DomainObject.Predmet.SudioniciListAdressOIB_1">
      <item>M. MUCAK - AUTOSERVIS jednostavno društvo s ograničenom odgovornošću za automehaničarske usluge, OIB 35922109769, Hižakovec 18,49240 Donja Stubica</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35922109769</item>
      <item>, OIB 85821130368</item>
    </izvorni_sadrzaj>
    <derivirana_varijabla naziv="DomainObject.Predmet.SudioniciListNazivOIB_1">
      <item>, OIB 35922109769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8C0929-6289-4ACE-82FC-DF8ECD875E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1010</properties:Words>
  <properties:Characters>5304</properties:Characters>
  <properties:Lines>137</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2019-06-05T07:36:00Z</dcterms:created>
  <dc:creator>gboljkovac</dc:creator>
  <cp:lastModifiedBy>Renata Klokočki</cp:lastModifiedBy>
  <cp:lastPrinted>2019-06-05T07:39:00Z</cp:lastPrinted>
  <dcterms:modified xmlns:xsi="http://www.w3.org/2001/XMLSchema-instance" xsi:type="dcterms:W3CDTF">2019-06-05T11:53:00Z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SZ-a--St-753-19-ZABA.docx)</vt:lpwstr>
  </prop:property>
  <prop:property name="CC_coloring" pid="4" fmtid="{D5CDD505-2E9C-101B-9397-08002B2CF9AE}">
    <vt:bool>false</vt:bool>
  </prop:property>
  <prop:property name="BrojStranica" pid="5" fmtid="{D5CDD505-2E9C-101B-9397-08002B2CF9AE}">
    <vt:i4>3</vt:i4>
  </prop:property>
</prop:Properties>
</file>