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f1aa" w14:paraId="df2f1aa" w:rsidRDefault="00861942" w:rsidP="00861942" w:rsidR="008619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942" w:rsidP="00861942" w:rsidR="008619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61942" w:rsidP="00861942" w:rsidR="008619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61942" w:rsidP="00861942" w:rsidR="008619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61942" w:rsidP="00861942" w:rsidR="008619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61942" w:rsidP="00861942" w:rsidR="008619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61942" w:rsidP="00861942" w:rsidR="00861942" w:rsidRPr="005D578C">
      <w:pPr>
        <w:jc w:val="center"/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61942" w:rsidP="00861942" w:rsidR="00861942" w:rsidRPr="005D578C">
      <w:pPr>
        <w:rPr>
          <w:rFonts w:cs="Times New Roman" w:eastAsia="Times New Roman"/>
          <w:szCs w:val="24"/>
        </w:rPr>
      </w:pPr>
    </w:p>
    <w:p w:rsidRDefault="00861942" w:rsidP="00861942" w:rsidR="0086194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GUGA TRGOVINA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Zabrežani, Drndići 91 B</w:t>
      </w:r>
      <w:r w:rsidRPr="002C2F41">
        <w:rPr>
          <w:rFonts w:cs="Times New Roman" w:eastAsia="Times New Roman"/>
        </w:rPr>
        <w:t xml:space="preserve">, OIB </w:t>
      </w:r>
      <w:r w:rsidRPr="00861942">
        <w:rPr>
          <w:rFonts w:cs="Times New Roman" w:eastAsia="Times New Roman"/>
        </w:rPr>
        <w:t>25793506588</w:t>
      </w:r>
      <w:r w:rsidRPr="002C2F41">
        <w:rPr>
          <w:rFonts w:cs="Times New Roman" w:eastAsia="Times New Roman"/>
        </w:rPr>
        <w:t xml:space="preserve">, MBS </w:t>
      </w:r>
      <w:r w:rsidRPr="00861942">
        <w:rPr>
          <w:rFonts w:cs="Times New Roman" w:eastAsia="Times New Roman"/>
        </w:rPr>
        <w:t>040294948</w:t>
      </w:r>
      <w:r>
        <w:rPr>
          <w:rFonts w:cs="Times New Roman" w:eastAsia="Times New Roman"/>
          <w:szCs w:val="24"/>
        </w:rPr>
        <w:t>, 28. ožujka 2017.</w:t>
      </w:r>
    </w:p>
    <w:p w:rsidRDefault="00861942" w:rsidP="00861942" w:rsidR="00861942" w:rsidRPr="005D578C">
      <w:pPr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61942" w:rsidP="00861942" w:rsidR="00861942" w:rsidRPr="005D578C">
      <w:pPr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GUGA TRGOVINA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Zabrežani, Drndići 91 B</w:t>
      </w:r>
      <w:r w:rsidRPr="002C2F41">
        <w:rPr>
          <w:rFonts w:cs="Times New Roman" w:eastAsia="Times New Roman"/>
        </w:rPr>
        <w:t xml:space="preserve">, OIB </w:t>
      </w:r>
      <w:r w:rsidRPr="00861942">
        <w:rPr>
          <w:rFonts w:cs="Times New Roman" w:eastAsia="Times New Roman"/>
        </w:rPr>
        <w:t>25793506588</w:t>
      </w:r>
      <w:r w:rsidRPr="002C2F41">
        <w:rPr>
          <w:rFonts w:cs="Times New Roman" w:eastAsia="Times New Roman"/>
        </w:rPr>
        <w:t xml:space="preserve">, MBS </w:t>
      </w:r>
      <w:r w:rsidRPr="00861942">
        <w:rPr>
          <w:rFonts w:cs="Times New Roman" w:eastAsia="Times New Roman"/>
        </w:rPr>
        <w:t>040294948</w:t>
      </w:r>
      <w:r>
        <w:rPr>
          <w:rFonts w:cs="Times New Roman" w:eastAsia="Times New Roman"/>
          <w:szCs w:val="24"/>
        </w:rPr>
        <w:t>.</w:t>
      </w:r>
    </w:p>
    <w:p w:rsidRDefault="00861942" w:rsidP="00861942" w:rsidR="00861942" w:rsidRPr="005D578C">
      <w:pPr>
        <w:rPr>
          <w:rFonts w:cs="Times New Roman" w:eastAsia="Times New Roman"/>
          <w:szCs w:val="24"/>
        </w:rPr>
      </w:pPr>
    </w:p>
    <w:p w:rsidRDefault="00861942" w:rsidP="00861942" w:rsidR="0086194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861942" w:rsidP="00861942" w:rsidR="00861942">
      <w:pPr>
        <w:rPr>
          <w:rFonts w:cs="Times New Roman" w:eastAsia="Times New Roman"/>
          <w:szCs w:val="20"/>
        </w:rPr>
      </w:pPr>
    </w:p>
    <w:p w:rsidRDefault="00861942" w:rsidP="00861942" w:rsidR="008619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GUGA TRGOVINA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Zabrežani, Drndići 91 B</w:t>
      </w:r>
      <w:r w:rsidRPr="002C2F41">
        <w:rPr>
          <w:rFonts w:cs="Times New Roman" w:eastAsia="Times New Roman"/>
        </w:rPr>
        <w:t xml:space="preserve">, OIB </w:t>
      </w:r>
      <w:r w:rsidRPr="00861942">
        <w:rPr>
          <w:rFonts w:cs="Times New Roman" w:eastAsia="Times New Roman"/>
        </w:rPr>
        <w:t>25793506588</w:t>
      </w:r>
      <w:r w:rsidRPr="002C2F41">
        <w:rPr>
          <w:rFonts w:cs="Times New Roman" w:eastAsia="Times New Roman"/>
        </w:rPr>
        <w:t xml:space="preserve">, MBS </w:t>
      </w:r>
      <w:r w:rsidRPr="00861942">
        <w:rPr>
          <w:rFonts w:cs="Times New Roman" w:eastAsia="Times New Roman"/>
        </w:rPr>
        <w:t>040294948</w:t>
      </w:r>
      <w:r>
        <w:rPr>
          <w:rFonts w:cs="Times New Roman" w:eastAsia="Times New Roman"/>
          <w:szCs w:val="24"/>
        </w:rPr>
        <w:t>.</w:t>
      </w:r>
    </w:p>
    <w:p w:rsidRDefault="00861942" w:rsidP="00861942" w:rsidR="00861942">
      <w:pPr>
        <w:ind w:firstLine="709"/>
        <w:rPr>
          <w:rFonts w:cs="Times New Roman" w:eastAsia="Times New Roman"/>
          <w:szCs w:val="24"/>
        </w:rPr>
      </w:pPr>
    </w:p>
    <w:p w:rsidRDefault="00861942" w:rsidP="00861942" w:rsidR="008619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GUGA TRGOVINA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Zabrežani, Drndići 91 B</w:t>
      </w:r>
      <w:r w:rsidRPr="002C2F41">
        <w:rPr>
          <w:rFonts w:cs="Times New Roman" w:eastAsia="Times New Roman"/>
        </w:rPr>
        <w:t xml:space="preserve">, OIB </w:t>
      </w:r>
      <w:r w:rsidRPr="00861942">
        <w:rPr>
          <w:rFonts w:cs="Times New Roman" w:eastAsia="Times New Roman"/>
        </w:rPr>
        <w:t>25793506588</w:t>
      </w:r>
      <w:r w:rsidRPr="002C2F41">
        <w:rPr>
          <w:rFonts w:cs="Times New Roman" w:eastAsia="Times New Roman"/>
        </w:rPr>
        <w:t xml:space="preserve">, MBS </w:t>
      </w:r>
      <w:r w:rsidRPr="00861942">
        <w:rPr>
          <w:rFonts w:cs="Times New Roman" w:eastAsia="Times New Roman"/>
        </w:rPr>
        <w:t>040294948</w:t>
      </w:r>
      <w:r>
        <w:rPr>
          <w:rFonts w:cs="Times New Roman" w:eastAsia="Times New Roman"/>
          <w:szCs w:val="24"/>
        </w:rPr>
        <w:t>.</w:t>
      </w:r>
    </w:p>
    <w:p w:rsidRDefault="00861942" w:rsidP="00861942" w:rsidR="00861942">
      <w:pPr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61942" w:rsidP="00861942" w:rsidR="00861942">
      <w:pPr>
        <w:ind w:firstLine="708"/>
        <w:rPr>
          <w:rFonts w:cs="Times New Roman" w:eastAsia="Times New Roman"/>
          <w:szCs w:val="24"/>
        </w:rPr>
      </w:pPr>
    </w:p>
    <w:p w:rsidRDefault="00861942" w:rsidP="00861942" w:rsidR="008619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GUGA TRGOVINA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>
        <w:rPr>
          <w:rFonts w:cs="Times New Roman" w:eastAsia="Times New Roman"/>
          <w:szCs w:val="24"/>
        </w:rPr>
        <w:t>.</w:t>
      </w:r>
    </w:p>
    <w:p w:rsidRDefault="00861942" w:rsidP="00861942" w:rsidR="0086194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siječnja 2017. imao neizvršene osnove za plaćanje u neprekinutom razdoblju od 120 dana u ukupnom iznosu 7.732,62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61942" w:rsidP="00861942" w:rsidR="008619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61942" w:rsidP="00861942" w:rsidR="0086194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61942" w:rsidP="00861942" w:rsidR="00861942" w:rsidRPr="005D578C">
      <w:pPr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61942" w:rsidP="00861942" w:rsidR="00861942">
      <w:pPr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61942" w:rsidP="00861942" w:rsidR="008619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27BCC">
        <w:rPr>
          <w:rFonts w:cs="Times New Roman" w:eastAsia="Times New Roman"/>
          <w:szCs w:val="24"/>
        </w:rPr>
        <w:t xml:space="preserve">, v. r. </w:t>
      </w:r>
    </w:p>
    <w:p w:rsidRDefault="00861942" w:rsidP="00861942" w:rsidR="00861942">
      <w:pPr>
        <w:jc w:val="left"/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jc w:val="left"/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61942" w:rsidP="00861942" w:rsidR="0086194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61942" w:rsidP="00861942" w:rsidR="008619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61942" w:rsidP="00861942" w:rsidR="00861942">
      <w:pPr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rPr>
          <w:rFonts w:cs="Times New Roman" w:eastAsia="Times New Roman"/>
          <w:szCs w:val="24"/>
        </w:rPr>
      </w:pPr>
    </w:p>
    <w:p w:rsidRDefault="00861942" w:rsidP="00861942" w:rsidR="008619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61942" w:rsidP="00861942" w:rsidR="008619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61942" w:rsidP="00861942" w:rsidR="008619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GUGA TRGOVINA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Zabrežani, Drndići 91 B</w:t>
      </w:r>
      <w:r>
        <w:rPr>
          <w:rFonts w:cs="Times New Roman" w:eastAsia="Times New Roman"/>
          <w:szCs w:val="24"/>
        </w:rPr>
        <w:t xml:space="preserve">, </w:t>
      </w:r>
    </w:p>
    <w:p w:rsidRDefault="00861942" w:rsidP="00861942" w:rsidR="008619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61942" w:rsidP="00861942" w:rsidR="008619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61942" w:rsidP="00861942" w:rsidR="008619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861942" w:rsidP="00861942" w:rsidR="008619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61942" w:rsidP="00861942" w:rsidR="008619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61942" w:rsidP="00861942" w:rsidR="008619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61942" w:rsidP="00861942" w:rsidR="00861942"/>
    <w:p w:rsidRDefault="00861942" w:rsidP="00861942" w:rsidR="00861942"/>
    <w:p w:rsidRDefault="00861942" w:rsidP="00861942" w:rsidR="00861942"/>
    <w:p w:rsidRDefault="00861942" w:rsidP="00861942" w:rsidR="00861942"/>
    <w:p w:rsidRDefault="00861942" w:rsidP="00861942" w:rsidR="00861942"/>
    <w:p w:rsidRDefault="006C7851" w:rsidR="006C7851"/>
    <w:sectPr w:rsidSect="003758EA" w:rsidR="006C785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942" w:rsidP="00861942" w:rsidR="00861942">
      <w:r>
        <w:separator/>
      </w:r>
    </w:p>
  </w:endnote>
  <w:endnote w:id="0" w:type="continuationSeparator">
    <w:p w:rsidRDefault="00861942" w:rsidP="00861942" w:rsidR="00861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942" w:rsidP="00861942" w:rsidR="00861942">
      <w:r>
        <w:separator/>
      </w:r>
    </w:p>
  </w:footnote>
  <w:footnote w:id="0" w:type="continuationSeparator">
    <w:p w:rsidRDefault="00861942" w:rsidP="00861942" w:rsidR="00861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942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27BC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942" w:rsidP="003758EA" w:rsidR="003758EA" w:rsidRPr="00970AE0">
    <w:pPr>
      <w:pStyle w:val="Zaglavlje"/>
      <w:jc w:val="right"/>
    </w:pPr>
    <w:r>
      <w:rPr>
        <w:szCs w:val="24"/>
      </w:rPr>
      <w:t>11 St-15/2017-4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83E"/>
    <w:rsid w:val="0014583E"/>
    <w:rsid w:val="006C7851"/>
    <w:rsid w:val="00727BCC"/>
    <w:rsid w:val="0086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19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19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619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9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9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19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19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BC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7BC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7B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7B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19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19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619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9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9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19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19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BC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7BC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7B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7B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GUGA TRGOVINA j.d.o.o. PAZIN</izvorni_sadrzaj>
    <derivirana_varijabla naziv="DomainObject.Predmet.ProtustrankaFormated_1">  GUGA TRGOVINA j.d.o.o. PAZIN</derivirana_varijabla>
  </DomainObject.Predmet.ProtustrankaFormated>
  <DomainObject.Predmet.ProtustrankaFormatedOIB>
    <izvorni_sadrzaj>  GUGA TRGOVINA j.d.o.o. PAZIN, OIB 25793506588</izvorni_sadrzaj>
    <derivirana_varijabla naziv="DomainObject.Predmet.ProtustrankaFormatedOIB_1">  GUGA TRGOVINA j.d.o.o. PAZIN, OIB 25793506588</derivirana_varijabla>
  </DomainObject.Predmet.ProtustrankaFormatedOIB>
  <DomainObject.Predmet.ProtustrankaFormatedWithAdress>
    <izvorni_sadrzaj> GUGA TRGOVINA j.d.o.o. PAZIN, Zabrežani, Drndići 91 B, 52000 Pazin</izvorni_sadrzaj>
    <derivirana_varijabla naziv="DomainObject.Predmet.ProtustrankaFormatedWithAdress_1"> GUGA TRGOVINA j.d.o.o. PAZIN, Zabrežani, Drndići 91 B, 52000 Pazin</derivirana_varijabla>
  </DomainObject.Predmet.ProtustrankaFormatedWithAdress>
  <DomainObject.Predmet.ProtustrankaFormatedWithAdressOIB>
    <izvorni_sadrzaj> GUGA TRGOVINA j.d.o.o. PAZIN, OIB 25793506588, Zabrežani, Drndići 91 B, 52000 Pazin</izvorni_sadrzaj>
    <derivirana_varijabla naziv="DomainObject.Predmet.ProtustrankaFormatedWithAdressOIB_1"> GUGA TRGOVINA j.d.o.o. PAZIN, OIB 25793506588, Zabrežani, Drndići 91 B, 52000 Pazin</derivirana_varijabla>
  </DomainObject.Predmet.ProtustrankaFormatedWithAdressOIB>
  <DomainObject.Predmet.ProtustrankaWithAdress>
    <izvorni_sadrzaj>GUGA TRGOVINA j.d.o.o. PAZIN Zabrežani, Drndići 91 B, 52000 Pazin</izvorni_sadrzaj>
    <derivirana_varijabla naziv="DomainObject.Predmet.ProtustrankaWithAdress_1">GUGA TRGOVINA j.d.o.o. PAZIN Zabrežani, Drndići 91 B, 52000 Pazin</derivirana_varijabla>
  </DomainObject.Predmet.ProtustrankaWithAdress>
  <DomainObject.Predmet.ProtustrankaWithAdressOIB>
    <izvorni_sadrzaj>GUGA TRGOVINA j.d.o.o. PAZIN, OIB 25793506588, Zabrežani, Drndići 91 B, 52000 Pazin</izvorni_sadrzaj>
    <derivirana_varijabla naziv="DomainObject.Predmet.ProtustrankaWithAdressOIB_1">GUGA TRGOVINA j.d.o.o. PAZIN, OIB 25793506588, Zabrežani, Drndići 91 B, 52000 Pazin</derivirana_varijabla>
  </DomainObject.Predmet.ProtustrankaWithAdressOIB>
  <DomainObject.Predmet.ProtustrankaNazivFormated>
    <izvorni_sadrzaj>GUGA TRGOVINA j.d.o.o. PAZIN</izvorni_sadrzaj>
    <derivirana_varijabla naziv="DomainObject.Predmet.ProtustrankaNazivFormated_1">GUGA TRGOVINA j.d.o.o. PAZIN</derivirana_varijabla>
  </DomainObject.Predmet.ProtustrankaNazivFormated>
  <DomainObject.Predmet.ProtustrankaNazivFormatedOIB>
    <izvorni_sadrzaj>GUGA TRGOVINA j.d.o.o. PAZIN, OIB 25793506588</izvorni_sadrzaj>
    <derivirana_varijabla naziv="DomainObject.Predmet.ProtustrankaNazivFormatedOIB_1">GUGA TRGOVINA j.d.o.o. PAZIN, OIB 25793506588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7732.62</izvorni_sadrzaj>
    <derivirana_varijabla naziv="DomainObject.Predmet.TrenutnaVrijednost_1">7732.62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GUGA TRGOVINA j.d.o.o. PAZIN</item>
    </izvorni_sadrzaj>
    <derivirana_varijabla naziv="DomainObject.Predmet.ProtuStrankaListFormated_1">
      <item>GUGA TRGOVINA j.d.o.o. PAZIN</item>
    </derivirana_varijabla>
  </DomainObject.Predmet.ProtuStrankaListFormated>
  <DomainObject.Predmet.ProtuStrankaListFormatedOIB>
    <izvorni_sadrzaj>
      <item>GUGA TRGOVINA j.d.o.o. PAZIN, OIB 25793506588</item>
    </izvorni_sadrzaj>
    <derivirana_varijabla naziv="DomainObject.Predmet.ProtuStrankaListFormatedOIB_1">
      <item>GUGA TRGOVINA j.d.o.o. PAZIN, OIB 25793506588</item>
    </derivirana_varijabla>
  </DomainObject.Predmet.ProtuStrankaListFormatedOIB>
  <DomainObject.Predmet.ProtuStrankaListFormatedWithAdress>
    <izvorni_sadrzaj>
      <item>GUGA TRGOVINA j.d.o.o. PAZIN, Zabrežani, Drndići 91 B, 52000 Pazin</item>
    </izvorni_sadrzaj>
    <derivirana_varijabla naziv="DomainObject.Predmet.ProtuStrankaListFormatedWithAdress_1">
      <item>GUGA TRGOVINA j.d.o.o. PAZIN, Zabrežani, Drndići 91 B, 52000 Pazin</item>
    </derivirana_varijabla>
  </DomainObject.Predmet.ProtuStrankaListFormatedWithAdress>
  <DomainObject.Predmet.ProtuStrankaListFormatedWithAdressOIB>
    <izvorni_sadrzaj>
      <item>GUGA TRGOVINA j.d.o.o. PAZIN, OIB 25793506588, Zabrežani, Drndići 91 B, 52000 Pazin</item>
    </izvorni_sadrzaj>
    <derivirana_varijabla naziv="DomainObject.Predmet.ProtuStrankaListFormatedWithAdressOIB_1">
      <item>GUGA TRGOVINA j.d.o.o. PAZIN, OIB 25793506588, Zabrežani, Drndići 91 B, 52000 Pazin</item>
    </derivirana_varijabla>
  </DomainObject.Predmet.ProtuStrankaListFormatedWithAdressOIB>
  <DomainObject.Predmet.ProtuStrankaListNazivFormated>
    <izvorni_sadrzaj>
      <item>GUGA TRGOVINA j.d.o.o. PAZIN</item>
    </izvorni_sadrzaj>
    <derivirana_varijabla naziv="DomainObject.Predmet.ProtuStrankaListNazivFormated_1">
      <item>GUGA TRGOVINA j.d.o.o. PAZIN</item>
    </derivirana_varijabla>
  </DomainObject.Predmet.ProtuStrankaListNazivFormated>
  <DomainObject.Predmet.ProtuStrankaListNazivFormatedOIB>
    <izvorni_sadrzaj>
      <item>GUGA TRGOVINA j.d.o.o. PAZIN, OIB 25793506588</item>
    </izvorni_sadrzaj>
    <derivirana_varijabla naziv="DomainObject.Predmet.ProtuStrankaListNazivFormatedOIB_1">
      <item>GUGA TRGOVINA j.d.o.o. PAZIN, OIB 25793506588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GUGA TRGOVINA j.d.o.o. PAZIN</izvorni_sadrzaj>
    <derivirana_varijabla naziv="DomainObject.Predmet.ProtustrankaIDrugi_1">GUGA TRGOVINA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GUGA TRGOVINA j.d.o.o. PAZIN, OIB 25793506588, Zabrežani, Drndići 91 B, 52000 Pazin</izvorni_sadrzaj>
    <derivirana_varijabla naziv="DomainObject.Predmet.ProtustrankaIDrugiAdressOIB_1">GUGA TRGOVINA j.d.o.o. PAZIN, OIB 25793506588, Zabrežani, Drndići 91 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GUGA TRGOVINA j.d.o.o. PAZIN</item>
    </izvorni_sadrzaj>
    <derivirana_varijabla naziv="DomainObject.Predmet.SudioniciListNaziv_1">
      <item>FINANCIJSKA AGENCIJA, RC RIJEKA, PODRUŽNICA PULA, PULA</item>
      <item>GUGA TRGOVINA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GUGA TRGOVINA j.d.o.o. PAZIN, OIB 25793506588, Zabrežani, Drndići 91 B,52000 Pazin</item>
    </izvorni_sadrzaj>
    <derivirana_varijabla naziv="DomainObject.Predmet.SudioniciListAdressOIB_1">
      <item>FINANCIJSKA AGENCIJA, RC RIJEKA, PODRUŽNICA PULA, PULA, OIB 85821130368, Giardini 5,52100 Pula</item>
      <item>GUGA TRGOVINA j.d.o.o. PAZIN, OIB 25793506588, Zabrežani, Drndići 91 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25793506588</item>
    </izvorni_sadrzaj>
    <derivirana_varijabla naziv="DomainObject.Predmet.SudioniciListNazivOIB_1">
      <item>, OIB 85821130368</item>
      <item>, OIB 25793506588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3692</properties:Characters>
  <properties:Lines>90</properties:Lines>
  <properties:Paragraphs>31</properties:Paragraphs>
  <properties:TotalTime>5</properties:TotalTime>
  <properties:ScaleCrop>false</properties:ScaleCrop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2017-03-27T12:34:00Z</dcterms:created>
  <dc:creator>Morena Brajuha</dc:creator>
  <dc:description/>
  <cp:keywords/>
  <cp:lastModifiedBy>Morena Brajuha</cp:lastModifiedBy>
  <cp:lastPrinted>2017-03-28T11:06:00Z</cp:lastPrinted>
  <dcterms:modified xmlns:xsi="http://www.w3.org/2001/XMLSchema-instance" xsi:type="dcterms:W3CDTF">2017-03-28T11:06:00Z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