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0eba" w14:paraId="2900eb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9A35FD">
        <w:t>3</w:t>
      </w:r>
      <w:r w:rsidR="005A0492">
        <w:t>75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592103">
        <w:t>37</w:t>
      </w:r>
      <w:r w:rsidR="009A35FD">
        <w:t>5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A0492">
        <w:t>INSTALO-V.I.G. d.o.o., OIB 49640749188, Zagreb, Branovečka cesta 43</w:t>
      </w:r>
      <w:r w:rsidR="00C43F7D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A0492">
        <w:t>57.290,04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92103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D6D1C"/>
    <w:rsid w:val="00813622"/>
    <w:rsid w:val="008348B0"/>
    <w:rsid w:val="008C31DE"/>
    <w:rsid w:val="00916F5B"/>
    <w:rsid w:val="00961A46"/>
    <w:rsid w:val="009A248B"/>
    <w:rsid w:val="009A35FD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1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1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1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1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1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7375</izvorni_sadrzaj>
    <derivirana_varijabla naziv="DomainObject.Predmet.Broj_1">7375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St-7375/2015</izvorni_sadrzaj>
    <derivirana_varijabla naziv="DomainObject.Predmet.OznakaBroj_1">St-7375/2015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INSTALO-V.I.G. d.o.o. zastupanog po punomoćniku Goran Jokić; Vladimir Smiljić</izvorni_sadrzaj>
    <derivirana_varijabla naziv="DomainObject.Predmet.ProtustrankaFormated_1">  INSTALO-V.I.G. d.o.o. zastupanog po punomoćniku Goran Jokić; Vladimir Smiljić</derivirana_varijabla>
  </DomainObject.Predmet.ProtustrankaFormated>
  <DomainObject.Predmet.ProtustrankaFormatedOIB>
    <izvorni_sadrzaj>  INSTALO-V.I.G. d.o.o., OIB 49640749188 zastupanog po punomoćniku Goran Jokić; Vladimir Smiljić</izvorni_sadrzaj>
    <derivirana_varijabla naziv="DomainObject.Predmet.ProtustrankaFormatedOIB_1">  INSTALO-V.I.G. d.o.o., OIB 49640749188 zastupanog po punomoćniku Goran Jokić; Vladimir Smiljić</derivirana_varijabla>
  </DomainObject.Predmet.ProtustrankaFormatedOIB>
  <DomainObject.Predmet.ProtustrankaFormatedWithAdress>
    <izvorni_sadrzaj> INSTALO-V.I.G. d.o.o., Branovečka cesta 43, 10000 Zagreb zastupanog po punomoćniku Goran Jokić; Vladimir Smiljić</izvorni_sadrzaj>
    <derivirana_varijabla naziv="DomainObject.Predmet.ProtustrankaFormatedWithAdress_1"> INSTALO-V.I.G. d.o.o., Branovečka cesta 43, 10000 Zagreb zastupanog po punomoćniku Goran Jokić; Vladimir Smiljić</derivirana_varijabla>
  </DomainObject.Predmet.ProtustrankaFormatedWithAdress>
  <DomainObject.Predmet.ProtustrankaFormatedWithAdressOIB>
    <izvorni_sadrzaj> INSTALO-V.I.G. d.o.o., OIB 49640749188, Branovečka cesta 43, 10000 Zagreb zastupanog po punomoćniku Goran Jokić; Vladimir Smiljić</izvorni_sadrzaj>
    <derivirana_varijabla naziv="DomainObject.Predmet.ProtustrankaFormatedWithAdressOIB_1"> INSTALO-V.I.G. d.o.o., OIB 49640749188, Branovečka cesta 43, 10000 Zagreb zastupanog po punomoćniku Goran Jokić; Vladimir Smiljić</derivirana_varijabla>
  </DomainObject.Predmet.ProtustrankaFormatedWithAdressOIB>
  <DomainObject.Predmet.ProtustrankaWithAdress>
    <izvorni_sadrzaj>INSTALO-V.I.G. d.o.o. Branovečka cesta 43, 10000 Zagreb</izvorni_sadrzaj>
    <derivirana_varijabla naziv="DomainObject.Predmet.ProtustrankaWithAdress_1">INSTALO-V.I.G. d.o.o. Branovečka cesta 43, 10000 Zagreb</derivirana_varijabla>
  </DomainObject.Predmet.ProtustrankaWithAdress>
  <DomainObject.Predmet.ProtustrankaWithAdressOIB>
    <izvorni_sadrzaj>INSTALO-V.I.G. d.o.o., OIB 49640749188, Branovečka cesta 43, 10000 Zagreb</izvorni_sadrzaj>
    <derivirana_varijabla naziv="DomainObject.Predmet.ProtustrankaWithAdressOIB_1">INSTALO-V.I.G. d.o.o., OIB 49640749188, Branovečka cesta 43, 10000 Zagreb</derivirana_varijabla>
  </DomainObject.Predmet.ProtustrankaWithAdressOIB>
  <DomainObject.Predmet.ProtustrankaNazivFormated>
    <izvorni_sadrzaj>INSTALO-V.I.G. d.o.o.</izvorni_sadrzaj>
    <derivirana_varijabla naziv="DomainObject.Predmet.ProtustrankaNazivFormated_1">INSTALO-V.I.G. d.o.o.</derivirana_varijabla>
  </DomainObject.Predmet.ProtustrankaNazivFormated>
  <DomainObject.Predmet.ProtustrankaNazivFormatedOIB>
    <izvorni_sadrzaj>INSTALO-V.I.G. d.o.o., OIB 49640749188</izvorni_sadrzaj>
    <derivirana_varijabla naziv="DomainObject.Predmet.ProtustrankaNazivFormatedOIB_1">INSTALO-V.I.G. d.o.o., OIB 49640749188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INSTALO-V.I.G. d.o.o. zastupanog po punomoćniku Goran Jokić; Vladimir Smiljić</item>
    </izvorni_sadrzaj>
    <derivirana_varijabla naziv="DomainObject.Predmet.ProtuStrankaListFormated_1">
      <item>INSTALO-V.I.G. d.o.o. zastupanog po punomoćniku Goran Jokić; Vladimir Smiljić</item>
    </derivirana_varijabla>
  </DomainObject.Predmet.ProtuStrankaListFormated>
  <DomainObject.Predmet.ProtuStrankaListFormatedOIB>
    <izvorni_sadrzaj>
      <item>INSTALO-V.I.G. d.o.o., OIB 49640749188 zastupanog po punomoćniku Goran Jokić; Vladimir Smiljić</item>
    </izvorni_sadrzaj>
    <derivirana_varijabla naziv="DomainObject.Predmet.ProtuStrankaListFormatedOIB_1">
      <item>INSTALO-V.I.G. d.o.o., OIB 49640749188 zastupanog po punomoćniku Goran Jokić; Vladimir Smiljić</item>
    </derivirana_varijabla>
  </DomainObject.Predmet.ProtuStrankaListFormatedOIB>
  <DomainObject.Predmet.ProtuStrankaListFormatedWithAdress>
    <izvorni_sadrzaj>
      <item>INSTALO-V.I.G. d.o.o., Branovečka cesta 43, 10000 Zagreb zastupanog po punomoćniku Goran Jokić; Vladimir Smiljić</item>
    </izvorni_sadrzaj>
    <derivirana_varijabla naziv="DomainObject.Predmet.ProtuStrankaListFormatedWithAdress_1">
      <item>INSTALO-V.I.G. d.o.o., Branovečka cesta 43, 10000 Zagreb zastupanog po punomoćniku Goran Jokić; Vladimir Smiljić</item>
    </derivirana_varijabla>
  </DomainObject.Predmet.ProtuStrankaListFormatedWithAdress>
  <DomainObject.Predmet.ProtuStrankaListFormatedWithAdressOIB>
    <izvorni_sadrzaj>
      <item>INSTALO-V.I.G. d.o.o., OIB 49640749188, Branovečka cesta 43, 10000 Zagreb zastupanog po punomoćniku Goran Jokić; Vladimir Smiljić</item>
    </izvorni_sadrzaj>
    <derivirana_varijabla naziv="DomainObject.Predmet.ProtuStrankaListFormatedWithAdressOIB_1">
      <item>INSTALO-V.I.G. d.o.o., OIB 49640749188, Branovečka cesta 43, 10000 Zagreb zastupanog po punomoćniku Goran Jokić; Vladimir Smiljić</item>
    </derivirana_varijabla>
  </DomainObject.Predmet.ProtuStrankaListFormatedWithAdressOIB>
  <DomainObject.Predmet.ProtuStrankaListNazivFormated>
    <izvorni_sadrzaj>
      <item>INSTALO-V.I.G. d.o.o.</item>
    </izvorni_sadrzaj>
    <derivirana_varijabla naziv="DomainObject.Predmet.ProtuStrankaListNazivFormated_1">
      <item>INSTALO-V.I.G. d.o.o.</item>
    </derivirana_varijabla>
  </DomainObject.Predmet.ProtuStrankaListNazivFormated>
  <DomainObject.Predmet.ProtuStrankaListNazivFormatedOIB>
    <izvorni_sadrzaj>
      <item>INSTALO-V.I.G. d.o.o., OIB 49640749188</item>
    </izvorni_sadrzaj>
    <derivirana_varijabla naziv="DomainObject.Predmet.ProtuStrankaListNazivFormatedOIB_1">
      <item>INSTALO-V.I.G. d.o.o., OIB 49640749188</item>
    </derivirana_varijabla>
  </DomainObject.Predmet.ProtuStrankaListNazivFormatedOIB>
  <DomainObject.Predmet.OstaliListFormated>
    <izvorni_sadrzaj>
      <item>Goran Jokić punomoćnik sudionika u postupku INSTALO-V.I.G. d.o.o.</item>
      <item>Vladimir Smiljić punomoćnik sudionika u postupku INSTALO-V.I.G. d.o.o.</item>
    </izvorni_sadrzaj>
    <derivirana_varijabla naziv="DomainObject.Predmet.OstaliListFormated_1">
      <item>Goran Jokić punomoćnik sudionika u postupku INSTALO-V.I.G. d.o.o.</item>
      <item>Vladimir Smiljić punomoćnik sudionika u postupku INSTALO-V.I.G. d.o.o.</item>
    </derivirana_varijabla>
  </DomainObject.Predmet.OstaliListFormated>
  <DomainObject.Predmet.OstaliListFormatedOIB>
    <izvorni_sadrzaj>
      <item>Goran Jokić, OIB 15505769267 punomoćnik sudionika u postupku INSTALO-V.I.G. d.o.o.</item>
      <item>Vladimir Smiljić, OIB 65571092132 punomoćnik sudionika u postupku INSTALO-V.I.G. d.o.o.</item>
    </izvorni_sadrzaj>
    <derivirana_varijabla naziv="DomainObject.Predmet.OstaliListFormatedOIB_1">
      <item>Goran Jokić, OIB 15505769267 punomoćnik sudionika u postupku INSTALO-V.I.G. d.o.o.</item>
      <item>Vladimir Smiljić, OIB 65571092132 punomoćnik sudionika u postupku INSTALO-V.I.G. d.o.o.</item>
    </derivirana_varijabla>
  </DomainObject.Predmet.OstaliListFormatedOIB>
  <DomainObject.Predmet.OstaliListFormatedWithAdress>
    <izvorni_sadrzaj>
      <item>Goran Jokić, Dubrava 252, 10000 Zagreb punomoćnik sudionika u postupku INSTALO-V.I.G. d.o.o.</item>
      <item>Vladimir Smiljić, Branovečka cesta 75, 10000 Zagreb punomoćnik sudionika u postupku INSTALO-V.I.G. d.o.o.</item>
    </izvorni_sadrzaj>
    <derivirana_varijabla naziv="DomainObject.Predmet.OstaliListFormatedWithAdress_1">
      <item>Goran Jokić, Dubrava 252, 10000 Zagreb punomoćnik sudionika u postupku INSTALO-V.I.G. d.o.o.</item>
      <item>Vladimir Smiljić, Branovečka cesta 75, 10000 Zagreb punomoćnik sudionika u postupku INSTALO-V.I.G. d.o.o.</item>
    </derivirana_varijabla>
  </DomainObject.Predmet.OstaliListFormatedWithAdress>
  <DomainObject.Predmet.OstaliListFormatedWithAdressOIB>
    <izvorni_sadrzaj>
      <item>Goran Jokić, OIB 15505769267, Dubrava 252, 10000 Zagreb punomoćnik sudionika u postupku INSTALO-V.I.G. d.o.o.</item>
      <item>Vladimir Smiljić, OIB 65571092132, Branovečka cesta 75, 10000 Zagreb punomoćnik sudionika u postupku INSTALO-V.I.G. d.o.o.</item>
    </izvorni_sadrzaj>
    <derivirana_varijabla naziv="DomainObject.Predmet.OstaliListFormatedWithAdressOIB_1">
      <item>Goran Jokić, OIB 15505769267, Dubrava 252, 10000 Zagreb punomoćnik sudionika u postupku INSTALO-V.I.G. d.o.o.</item>
      <item>Vladimir Smiljić, OIB 65571092132, Branovečka cesta 75, 10000 Zagreb punomoćnik sudionika u postupku INSTALO-V.I.G. d.o.o.</item>
    </derivirana_varijabla>
  </DomainObject.Predmet.OstaliListFormatedWithAdressOIB>
  <DomainObject.Predmet.OstaliListNazivFormated>
    <izvorni_sadrzaj>
      <item>Goran Jokić</item>
      <item>Vladimir Smiljić</item>
    </izvorni_sadrzaj>
    <derivirana_varijabla naziv="DomainObject.Predmet.OstaliListNazivFormated_1">
      <item>Goran Jokić</item>
      <item>Vladimir Smiljić</item>
    </derivirana_varijabla>
  </DomainObject.Predmet.OstaliListNazivFormated>
  <DomainObject.Predmet.OstaliListNazivFormatedOIB>
    <izvorni_sadrzaj>
      <item>Goran Jokić, OIB 15505769267</item>
      <item>Vladimir Smiljić, OIB 65571092132</item>
    </izvorni_sadrzaj>
    <derivirana_varijabla naziv="DomainObject.Predmet.OstaliListNazivFormatedOIB_1">
      <item>Goran Jokić, OIB 15505769267</item>
      <item>Vladimir Smiljić, OIB 65571092132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INSTALO-V.I.G. d.o.o.</izvorni_sadrzaj>
    <derivirana_varijabla naziv="DomainObject.Predmet.ProtustrankaIDrugi_1">INSTALO-V.I.G.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INSTALO-V.I.G. d.o.o., OIB 49640749188, Branovečka cesta 43, 10000 Zagreb</izvorni_sadrzaj>
    <derivirana_varijabla naziv="DomainObject.Predmet.ProtustrankaIDrugiAdressOIB_1">INSTALO-V.I.G. d.o.o., OIB 49640749188, Branovečka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INSTALO-V.I.G. d.o.o.</item>
      <item>Goran Jokić</item>
      <item>Vladimir Smiljić</item>
    </izvorni_sadrzaj>
    <derivirana_varijabla naziv="DomainObject.Predmet.SudioniciListNaziv_1">
      <item>FINA Regionalni centar Zagreb</item>
      <item>INSTALO-V.I.G. d.o.o.</item>
      <item>Goran Jokić</item>
      <item>Vladimir Smiljić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INSTALO-V.I.G. d.o.o., OIB 49640749188, Branovečka cesta 43,10000 Zagreb</item>
      <item>Goran Jokić, OIB 15505769267, Dubrava 252,10000 Zagreb</item>
      <item>Vladimir Smiljić, OIB 65571092132, Branovečka cesta 75,10000 Zagreb</item>
    </izvorni_sadrzaj>
    <derivirana_varijabla naziv="DomainObject.Predmet.SudioniciListAdressOIB_1">
      <item>FINA Regionalni centar Zagreb, OIB 85821130368, Trg svibanjskih žrtava 1995. br 1,10000 Zagreb</item>
      <item>INSTALO-V.I.G. d.o.o., OIB 49640749188, Branovečka cesta 43,10000 Zagreb</item>
      <item>Goran Jokić, OIB 15505769267, Dubrava 252,10000 Zagreb</item>
      <item>Vladimir Smiljić, OIB 65571092132, Branovečka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49640749188</item>
      <item>, OIB 15505769267</item>
      <item>, OIB 65571092132</item>
    </izvorni_sadrzaj>
    <derivirana_varijabla naziv="DomainObject.Predmet.SudioniciListNazivOIB_1">
      <item>, OIB 85821130368</item>
      <item>, OIB 49640749188</item>
      <item>, OIB 15505769267</item>
      <item>, OIB 65571092132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F7470-E632-4362-BC40-EE5666146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1330</properties:Characters>
  <properties:Lines>48</properties:Lines>
  <properties:Paragraphs>17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2016-01-19T08:19:00Z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