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F23B97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23B97">
              <w:rPr>
                <w:noProof/>
                <w:sz w:val="24"/>
                <w:szCs w:val="24"/>
              </w:rPr>
              <w:t>1008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c2f5800" w14:paraId="c2f5800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F23B97">
        <w:rPr>
          <w:lang w:val="hr-HR"/>
        </w:rPr>
        <w:t>AUTOPRIJEVOZ-SINJ d.o.o., OIB: 79427305365, Sinj, Miljenka Buljana 2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23B97" w:rsidRPr="00F23B97">
        <w:rPr>
          <w:rFonts w:cs="Times New Roman" w:eastAsia="Times New Roman"/>
          <w:szCs w:val="24"/>
          <w:lang w:eastAsia="hr-HR"/>
        </w:rPr>
        <w:t>AUTOPRIJEVOZ-SINJ d.o.o., OIB: 79427305365, Sinj, Miljenka Buljana 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3B97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ožujka 2018. </w:t>
      </w:r>
      <w:r w:rsidRPr="00564E07">
        <w:t>u</w:t>
      </w:r>
      <w:r>
        <w:t xml:space="preserve"> </w:t>
      </w:r>
      <w:r w:rsidR="00F23B97">
        <w:t>08</w:t>
      </w:r>
      <w:r>
        <w:t>:</w:t>
      </w:r>
      <w:r w:rsidR="00F23B97">
        <w:t>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3B97">
        <w:rPr>
          <w:rFonts w:cs="Times New Roman" w:eastAsia="Times New Roman"/>
          <w:szCs w:val="24"/>
          <w:lang w:eastAsia="hr-HR"/>
        </w:rPr>
        <w:t>Joško Jerkan i Tonći Radalj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F23B97">
        <w:t>. Nalaže se zastupnicima</w:t>
      </w:r>
      <w:r w:rsidRPr="00564E07">
        <w:t xml:space="preserve"> po zakonu </w:t>
      </w:r>
      <w:r>
        <w:t xml:space="preserve">dužnika </w:t>
      </w:r>
      <w:r w:rsidR="00F23B97">
        <w:t>Jošku Jerkanu i Tonću Radalju</w:t>
      </w:r>
      <w:r w:rsidR="0043260C">
        <w:t xml:space="preserve"> </w:t>
      </w:r>
      <w:r w:rsidRPr="00564E07">
        <w:t>da u roku od osam (8) dana, pozivom na gor</w:t>
      </w:r>
      <w:r w:rsidR="00F23B97">
        <w:t>nji poslovni broj spisa, dostave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lastRenderedPageBreak/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</w:t>
      </w:r>
      <w:r w:rsidR="00F23B97">
        <w:t>ju</w:t>
      </w:r>
      <w:r>
        <w:t xml:space="preserve"> se osob</w:t>
      </w:r>
      <w:r w:rsidR="00F23B97">
        <w:t>e</w:t>
      </w:r>
      <w:r>
        <w:t xml:space="preserve"> </w:t>
      </w:r>
      <w:r w:rsidRPr="00564E07">
        <w:t>ovlašten</w:t>
      </w:r>
      <w:r w:rsidR="00F23B97">
        <w:t>e</w:t>
      </w:r>
      <w:r w:rsidRPr="00564E07">
        <w:t xml:space="preserve"> za zastupanje dužnika </w:t>
      </w:r>
      <w:r w:rsidR="00F23B97">
        <w:t>da su dužne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F23B97">
        <w:rPr>
          <w:szCs w:val="24"/>
        </w:rPr>
        <w:t>3. studenog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F23B97" w:rsidRPr="00F23B97">
        <w:rPr>
          <w:szCs w:val="24"/>
        </w:rPr>
        <w:t>AUTOPRIJEVOZ-SINJ d.o.o., OIB: 79427305365, Sinj, Miljenka Buljana 2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F23B97">
        <w:rPr>
          <w:szCs w:val="24"/>
        </w:rPr>
        <w:t>27</w:t>
      </w:r>
      <w:r w:rsidR="009A36EB">
        <w:rPr>
          <w:szCs w:val="24"/>
        </w:rPr>
        <w:t>. listopada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120 dana, u ukupnom iznosu od </w:t>
      </w:r>
      <w:r w:rsidR="00F23B97">
        <w:rPr>
          <w:szCs w:val="24"/>
        </w:rPr>
        <w:t>7.986.784,67</w:t>
      </w:r>
      <w:r>
        <w:rPr>
          <w:szCs w:val="24"/>
        </w:rPr>
        <w:t xml:space="preserve"> kn, kao i da prema podacima koji su dostavljeni od Hrvatskog zavoda za mirovinsko osiguranje dužnik ima </w:t>
      </w:r>
      <w:r w:rsidR="00F23B97">
        <w:rPr>
          <w:szCs w:val="24"/>
        </w:rPr>
        <w:t>7</w:t>
      </w:r>
      <w:r>
        <w:rPr>
          <w:szCs w:val="24"/>
        </w:rPr>
        <w:t xml:space="preserve"> zaposlen</w:t>
      </w:r>
      <w:r w:rsidR="00F23B97">
        <w:rPr>
          <w:szCs w:val="24"/>
        </w:rPr>
        <w:t>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039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F23B97">
      <w:t>1008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93039"/>
    <w:rsid w:val="000A516A"/>
    <w:rsid w:val="000B4D96"/>
    <w:rsid w:val="000C2E32"/>
    <w:rsid w:val="000D3C92"/>
    <w:rsid w:val="000D5CA4"/>
    <w:rsid w:val="0011309F"/>
    <w:rsid w:val="00116FE0"/>
    <w:rsid w:val="001B565E"/>
    <w:rsid w:val="001E507C"/>
    <w:rsid w:val="00207E6E"/>
    <w:rsid w:val="00236054"/>
    <w:rsid w:val="0023779A"/>
    <w:rsid w:val="00273166"/>
    <w:rsid w:val="0027480C"/>
    <w:rsid w:val="002F6F3D"/>
    <w:rsid w:val="00352DB8"/>
    <w:rsid w:val="00381069"/>
    <w:rsid w:val="003C2F22"/>
    <w:rsid w:val="00417EA6"/>
    <w:rsid w:val="0043260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B101E1"/>
    <w:rsid w:val="00B257A5"/>
    <w:rsid w:val="00B7506F"/>
    <w:rsid w:val="00BA0EB6"/>
    <w:rsid w:val="00BC569D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3B97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St-1008/2017</izvorni_sadrzaj>
    <derivirana_varijabla naziv="DomainObject.Predmet.OznakaBroj_1">St-1008/2017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zaposlenih</izvorni_sadrzaj>
    <derivirana_varijabla naziv="DomainObject.Predmet.PrimjedbaSuca_1">7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AUTOPRIJEVOZ-SINJ, društvo s ograničenom odgovornošću  za obavljanje komunalne djelatnosti prijevoza putnika u javnom promet</izvorni_sadrzaj>
    <derivirana_varijabla naziv="DomainObject.Predmet.ProtustrankaFormated_1">  AUTOPRIJEVOZ-SINJ, društvo s ograničenom odgovornošću  za obavljanje komunalne djelatnosti prijevoza putnika u javnom promet</derivirana_varijabla>
  </DomainObject.Predmet.ProtustrankaFormated>
  <DomainObject.Predmet.ProtustrankaFormatedOIB>
    <izvorni_sadrzaj>  AUTOPRIJEVOZ-SINJ, društvo s ograničenom odgovornošću  za obavljanje komunalne djelatnosti prijevoza putnika u javnom promet, OIB 79427305365</izvorni_sadrzaj>
    <derivirana_varijabla naziv="DomainObject.Predmet.ProtustrankaFormatedOIB_1">  AUTOPRIJEVOZ-SINJ, društvo s ograničenom odgovornošću  za obavljanje komunalne djelatnosti prijevoza putnika u javnom promet, OIB 79427305365</derivirana_varijabla>
  </DomainObject.Predmet.ProtustrankaFormatedOIB>
  <DomainObject.Predmet.ProtustrankaFormatedWithAdress>
    <izvorni_sadrzaj> AUTOPRIJEVOZ-SINJ, društvo s ograničenom odgovornošću  za obavljanje komunalne djelatnosti prijevoza putnika u javnom promet, Miljenka Buljana 2, 21230 Sinj</izvorni_sadrzaj>
    <derivirana_varijabla naziv="DomainObject.Predmet.ProtustrankaFormatedWithAdress_1"> AUTOPRIJEVOZ-SINJ, društvo s ograničenom odgovornošću  za obavljanje komunalne djelatnosti prijevoza putnika u javnom promet, Miljenka Buljana 2, 21230 Sinj</derivirana_varijabla>
  </DomainObject.Predmet.ProtustrankaFormatedWithAdress>
  <DomainObject.Predmet.ProtustrankaFormatedWithAdressOIB>
    <izvorni_sadrzaj> AUTOPRIJEVOZ-SINJ, društvo s ograničenom odgovornošću  za obavljanje komunalne djelatnosti prijevoza putnika u javnom promet, OIB 79427305365, Miljenka Buljana 2, 21230 Sinj</izvorni_sadrzaj>
    <derivirana_varijabla naziv="DomainObject.Predmet.ProtustrankaFormatedWithAdressOIB_1"> AUTOPRIJEVOZ-SINJ, društvo s ograničenom odgovornošću  za obavljanje komunalne djelatnosti prijevoza putnika u javnom promet, OIB 79427305365, Miljenka Buljana 2, 21230 Sinj</derivirana_varijabla>
  </DomainObject.Predmet.ProtustrankaFormatedWithAdressOIB>
  <DomainObject.Predmet.ProtustrankaWithAdress>
    <izvorni_sadrzaj>AUTOPRIJEVOZ-SINJ, društvo s ograničenom odgovornošću  za obavljanje komunalne djelatnosti prijevoza putnika u javnom promet Miljenka Buljana 2, 21230 Sinj</izvorni_sadrzaj>
    <derivirana_varijabla naziv="DomainObject.Predmet.ProtustrankaWithAdress_1">AUTOPRIJEVOZ-SINJ, društvo s ograničenom odgovornošću  za obavljanje komunalne djelatnosti prijevoza putnika u javnom promet Miljenka Buljana 2, 21230 Sinj</derivirana_varijabla>
  </DomainObject.Predmet.ProtustrankaWithAdress>
  <DomainObject.Predmet.ProtustrankaWithAdressOIB>
    <izvorni_sadrzaj>AUTOPRIJEVOZ-SINJ, društvo s ograničenom odgovornošću  za obavljanje komunalne djelatnosti prijevoza putnika u javnom promet, OIB 79427305365, Miljenka Buljana 2, 21230 Sinj</izvorni_sadrzaj>
    <derivirana_varijabla naziv="DomainObject.Predmet.ProtustrankaWithAdressOIB_1">AUTOPRIJEVOZ-SINJ, društvo s ograničenom odgovornošću  za obavljanje komunalne djelatnosti prijevoza putnika u javnom promet, OIB 79427305365, Miljenka Buljana 2, 21230 Sinj</derivirana_varijabla>
  </DomainObject.Predmet.ProtustrankaWithAdressOIB>
  <DomainObject.Predmet.ProtustrankaNazivFormated>
    <izvorni_sadrzaj>AUTOPRIJEVOZ-SINJ, društvo s ograničenom odgovornošću  za obavljanje komunalne djelatnosti prijevoza putnika u javnom promet</izvorni_sadrzaj>
    <derivirana_varijabla naziv="DomainObject.Predmet.ProtustrankaNazivFormated_1">AUTOPRIJEVOZ-SINJ, društvo s ograničenom odgovornošću  za obavljanje komunalne djelatnosti prijevoza putnika u javnom promet</derivirana_varijabla>
  </DomainObject.Predmet.ProtustrankaNazivFormated>
  <DomainObject.Predmet.ProtustrankaNazivFormatedOIB>
    <izvorni_sadrzaj>AUTOPRIJEVOZ-SINJ, društvo s ograničenom odgovornošću  za obavljanje komunalne djelatnosti prijevoza putnika u javnom promet, OIB 79427305365</izvorni_sadrzaj>
    <derivirana_varijabla naziv="DomainObject.Predmet.ProtustrankaNazivFormatedOIB_1">AUTOPRIJEVOZ-SINJ, društvo s ograničenom odgovornošću  za obavljanje komunalne djelatnosti prijevoza putnika u javnom promet, OIB 79427305365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7986784.67</izvorni_sadrzaj>
    <derivirana_varijabla naziv="DomainObject.Predmet.TrenutnaVrijednost_1">7986784.67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AUTOPRIJEVOZ-SINJ, društvo s ograničenom odgovornošću  za obavljanje komunalne djelatnosti prijevoza putnika u javnom promet</item>
    </izvorni_sadrzaj>
    <derivirana_varijabla naziv="DomainObject.Predmet.ProtuStrankaListFormated_1">
      <item>AUTOPRIJEVOZ-SINJ, društvo s ograničenom odgovornošću  za obavljanje komunalne djelatnosti prijevoza putnika u javnom promet</item>
    </derivirana_varijabla>
  </DomainObject.Predmet.ProtuStrankaListFormated>
  <DomainObject.Predmet.ProtuStrankaListFormatedOIB>
    <izvorni_sadrzaj>
      <item>AUTOPRIJEVOZ-SINJ, društvo s ograničenom odgovornošću  za obavljanje komunalne djelatnosti prijevoza putnika u javnom promet, OIB 79427305365</item>
    </izvorni_sadrzaj>
    <derivirana_varijabla naziv="DomainObject.Predmet.ProtuStrankaListFormatedOIB_1">
      <item>AUTOPRIJEVOZ-SINJ, društvo s ograničenom odgovornošću  za obavljanje komunalne djelatnosti prijevoza putnika u javnom promet, OIB 79427305365</item>
    </derivirana_varijabla>
  </DomainObject.Predmet.ProtuStrankaListFormatedOIB>
  <DomainObject.Predmet.ProtuStrankaListFormatedWithAdress>
    <izvorni_sadrzaj>
      <item>AUTOPRIJEVOZ-SINJ, društvo s ograničenom odgovornošću  za obavljanje komunalne djelatnosti prijevoza putnika u javnom promet, Miljenka Buljana 2, 21230 Sinj</item>
    </izvorni_sadrzaj>
    <derivirana_varijabla naziv="DomainObject.Predmet.ProtuStrankaListFormatedWithAdress_1">
      <item>AUTOPRIJEVOZ-SINJ, društvo s ograničenom odgovornošću  za obavljanje komunalne djelatnosti prijevoza putnika u javnom promet, Miljenka Buljana 2, 21230 Sinj</item>
    </derivirana_varijabla>
  </DomainObject.Predmet.ProtuStrankaListFormatedWithAdress>
  <DomainObject.Predmet.ProtuStrankaListFormatedWithAdressOIB>
    <izvorni_sadrzaj>
      <item>AUTOPRIJEVOZ-SINJ, društvo s ograničenom odgovornošću  za obavljanje komunalne djelatnosti prijevoza putnika u javnom promet, OIB 79427305365, Miljenka Buljana 2, 21230 Sinj</item>
    </izvorni_sadrzaj>
    <derivirana_varijabla naziv="DomainObject.Predmet.ProtuStrankaListFormatedWithAdressOIB_1">
      <item>AUTOPRIJEVOZ-SINJ, društvo s ograničenom odgovornošću  za obavljanje komunalne djelatnosti prijevoza putnika u javnom promet, OIB 79427305365, Miljenka Buljana 2, 21230 Sinj</item>
    </derivirana_varijabla>
  </DomainObject.Predmet.ProtuStrankaListFormatedWithAdressOIB>
  <DomainObject.Predmet.ProtuStrankaListNazivFormated>
    <izvorni_sadrzaj>
      <item>AUTOPRIJEVOZ-SINJ, društvo s ograničenom odgovornošću  za obavljanje komunalne djelatnosti prijevoza putnika u javnom promet</item>
    </izvorni_sadrzaj>
    <derivirana_varijabla naziv="DomainObject.Predmet.ProtuStrankaListNazivFormated_1">
      <item>AUTOPRIJEVOZ-SINJ, društvo s ograničenom odgovornošću  za obavljanje komunalne djelatnosti prijevoza putnika u javnom promet</item>
    </derivirana_varijabla>
  </DomainObject.Predmet.ProtuStrankaListNazivFormated>
  <DomainObject.Predmet.ProtuStrankaListNazivFormatedOIB>
    <izvorni_sadrzaj>
      <item>AUTOPRIJEVOZ-SINJ, društvo s ograničenom odgovornošću  za obavljanje komunalne djelatnosti prijevoza putnika u javnom promet, OIB 79427305365</item>
    </izvorni_sadrzaj>
    <derivirana_varijabla naziv="DomainObject.Predmet.ProtuStrankaListNazivFormatedOIB_1">
      <item>AUTOPRIJEVOZ-SINJ, društvo s ograničenom odgovornošću  za obavljanje komunalne djelatnosti prijevoza putnika u javnom promet, OIB 79427305365</item>
    </derivirana_varijabla>
  </DomainObject.Predmet.ProtuStrankaListNazivFormatedOIB>
  <DomainObject.Predmet.OstaliListFormated>
    <izvorni_sadrzaj>
      <item>Joško Jerkan</item>
      <item>Tonći Radalj</item>
    </izvorni_sadrzaj>
    <derivirana_varijabla naziv="DomainObject.Predmet.OstaliListFormated_1">
      <item>Joško Jerkan</item>
      <item>Tonći Radalj</item>
    </derivirana_varijabla>
  </DomainObject.Predmet.OstaliListFormated>
  <DomainObject.Predmet.OstaliListFormatedOIB>
    <izvorni_sadrzaj>
      <item>Joško Jerkan, OIB 84447022058</item>
      <item>Tonći Radalj, OIB 18436001084</item>
    </izvorni_sadrzaj>
    <derivirana_varijabla naziv="DomainObject.Predmet.OstaliListFormatedOIB_1">
      <item>Joško Jerkan, OIB 84447022058</item>
      <item>Tonći Radalj, OIB 18436001084</item>
    </derivirana_varijabla>
  </DomainObject.Predmet.OstaliListFormatedOIB>
  <DomainObject.Predmet.OstaliListFormatedWithAdress>
    <izvorni_sadrzaj>
      <item>Joško Jerkan, Dinka Šimunovića 4, 21230 Sinj</item>
      <item>Tonći Radalj, Splitska 65, 21300 Makarska</item>
    </izvorni_sadrzaj>
    <derivirana_varijabla naziv="DomainObject.Predmet.OstaliListFormatedWithAdress_1">
      <item>Joško Jerkan, Dinka Šimunovića 4, 21230 Sinj</item>
      <item>Tonći Radalj, Splitska 65, 21300 Makarska</item>
    </derivirana_varijabla>
  </DomainObject.Predmet.OstaliListFormatedWithAdress>
  <DomainObject.Predmet.OstaliListFormatedWithAdressOIB>
    <izvorni_sadrzaj>
      <item>Joško Jerkan, OIB 84447022058, Dinka Šimunovića 4, 21230 Sinj</item>
      <item>Tonći Radalj, OIB 18436001084, Splitska 65, 21300 Makarska</item>
    </izvorni_sadrzaj>
    <derivirana_varijabla naziv="DomainObject.Predmet.OstaliListFormatedWithAdressOIB_1">
      <item>Joško Jerkan, OIB 84447022058, Dinka Šimunovića 4, 21230 Sinj</item>
      <item>Tonći Radalj, OIB 18436001084, Splitska 65, 21300 Makarska</item>
    </derivirana_varijabla>
  </DomainObject.Predmet.OstaliListFormatedWithAdressOIB>
  <DomainObject.Predmet.OstaliListNazivFormated>
    <izvorni_sadrzaj>
      <item>Joško Jerkan</item>
      <item>Tonći Radalj</item>
    </izvorni_sadrzaj>
    <derivirana_varijabla naziv="DomainObject.Predmet.OstaliListNazivFormated_1">
      <item>Joško Jerkan</item>
      <item>Tonći Radalj</item>
    </derivirana_varijabla>
  </DomainObject.Predmet.OstaliListNazivFormated>
  <DomainObject.Predmet.OstaliListNazivFormatedOIB>
    <izvorni_sadrzaj>
      <item>Joško Jerkan, OIB 84447022058</item>
      <item>Tonći Radalj, OIB 18436001084</item>
    </izvorni_sadrzaj>
    <derivirana_varijabla naziv="DomainObject.Predmet.OstaliListNazivFormatedOIB_1">
      <item>Joško Jerkan, OIB 84447022058</item>
      <item>Tonći Radalj, OIB 18436001084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AUTOPRIJEVOZ-SINJ, društvo s ograničenom odgovornošću  za obavljanje komunalne djelatnosti prijevoza putnika u javnom promet</izvorni_sadrzaj>
    <derivirana_varijabla naziv="DomainObject.Predmet.ProtustrankaIDrugi_1">AUTOPRIJEVOZ-SINJ, društvo s ograničenom odgovornošću  za obavljanje komunalne djelatnosti prijevoza putnika u javnom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AUTOPRIJEVOZ-SINJ, društvo s ograničenom odgovornošću  za obavljanje komunalne djelatnosti prijevoza putnika u javnom promet, OIB 79427305365, Miljenka Buljana 2, 21230 Sinj</izvorni_sadrzaj>
    <derivirana_varijabla naziv="DomainObject.Predmet.ProtustrankaIDrugiAdressOIB_1">AUTOPRIJEVOZ-SINJ, društvo s ograničenom odgovornošću  za obavljanje komunalne djelatnosti prijevoza putnika u javnom promet, OIB 79427305365, Miljenka Buljana 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AUTOPRIJEVOZ-SINJ, društvo s ograničenom odgovornošću  za obavljanje komunalne djelatnosti prijevoza putnika u javnom promet</item>
      <item>FINANCIJSKA AGENCIJA, RC SPLIT</item>
      <item>Joško Jerkan</item>
      <item>Tonći Radalj</item>
    </izvorni_sadrzaj>
    <derivirana_varijabla naziv="DomainObject.Predmet.SudioniciListNaziv_1">
      <item>AUTOPRIJEVOZ-SINJ, društvo s ograničenom odgovornošću  za obavljanje komunalne djelatnosti prijevoza putnika u javnom promet</item>
      <item>FINANCIJSKA AGENCIJA, RC SPLIT</item>
      <item>Joško Jerkan</item>
      <item>Tonći Radalj</item>
    </derivirana_varijabla>
  </DomainObject.Predmet.SudioniciListNaziv>
  <DomainObject.Predmet.SudioniciListAdressOIB>
    <izvorni_sadrzaj>
      <item>AUTOPRIJEVOZ-SINJ, društvo s ograničenom odgovornošću  za obavljanje komunalne djelatnosti prijevoza putnika u javnom promet, OIB 79427305365, Miljenka Buljana 2,21230 Sinj</item>
      <item>FINANCIJSKA AGENCIJA, RC SPLIT, OIB 85821130368, Mažuranićevo šetalište 24 b,21000 Split</item>
      <item>Joško Jerkan, OIB 84447022058, Dinka Šimunovića 4,21230 Sinj</item>
      <item>Tonći Radalj, OIB 18436001084, Splitska 65,21300 Makarska</item>
    </izvorni_sadrzaj>
    <derivirana_varijabla naziv="DomainObject.Predmet.SudioniciListAdressOIB_1">
      <item>AUTOPRIJEVOZ-SINJ, društvo s ograničenom odgovornošću  za obavljanje komunalne djelatnosti prijevoza putnika u javnom promet, OIB 79427305365, Miljenka Buljana 2,21230 Sinj</item>
      <item>FINANCIJSKA AGENCIJA, RC SPLIT, OIB 85821130368, Mažuranićevo šetalište 24 b,21000 Split</item>
      <item>Joško Jerkan, OIB 84447022058, Dinka Šimunovića 4,21230 Sinj</item>
      <item>Tonći Radalj, OIB 18436001084, Splitska 65,21300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79427305365</item>
      <item>, OIB 85821130368</item>
      <item>, OIB 84447022058</item>
      <item>, OIB 18436001084</item>
    </izvorni_sadrzaj>
    <derivirana_varijabla naziv="DomainObject.Predmet.SudioniciListNazivOIB_1">
      <item>, OIB 79427305365</item>
      <item>, OIB 85821130368</item>
      <item>, OIB 84447022058</item>
      <item>, OIB 18436001084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C72AD-1DF5-4855-AD15-F61B99730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4729</properties:Characters>
  <properties:Lines>105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2018-02-06T08:05:00Z</dcterms:created>
  <dc:creator>Katarina Mikulić</dc:creator>
  <cp:lastModifiedBy>Ana Golub Gruić</cp:lastModifiedBy>
  <cp:lastPrinted>2018-02-06T08:05:00Z</cp:lastPrinted>
  <dcterms:modified xmlns:xsi="http://www.w3.org/2001/XMLSchema-instance" xsi:type="dcterms:W3CDTF">2018-02-06T12:11:00Z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