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43dd" w14:paraId="a7343dd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2F6813">
        <w:t>St-716</w:t>
      </w:r>
      <w:r w:rsidR="008D5CB2">
        <w:t>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3F4F65" w:rsidP="00912715" w:rsidR="000326E1">
      <w:pPr>
        <w:jc w:val="both"/>
      </w:pPr>
      <w:r w:rsidRPr="003F4F65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EC7C3A">
        <w:t xml:space="preserve"> </w:t>
      </w:r>
      <w:r w:rsidR="008964FC" w:rsidRPr="008964FC">
        <w:t>RUBIN NOVI d.o.o.</w:t>
      </w:r>
      <w:r w:rsidR="008964FC">
        <w:t xml:space="preserve"> </w:t>
      </w:r>
      <w:r w:rsidR="00BC4A47" w:rsidRPr="00BC4A47">
        <w:t>OIB:</w:t>
      </w:r>
      <w:r w:rsidR="008964FC" w:rsidRPr="008964FC">
        <w:t xml:space="preserve"> 95540591820</w:t>
      </w:r>
      <w:r w:rsidR="00851339">
        <w:t xml:space="preserve">, </w:t>
      </w:r>
      <w:r w:rsidR="00EC7C3A">
        <w:t xml:space="preserve">Zagreb, </w:t>
      </w:r>
      <w:r w:rsidR="002F6813">
        <w:t xml:space="preserve">Laginjina 3, </w:t>
      </w:r>
      <w:r w:rsidR="009966ED">
        <w:t xml:space="preserve">zastupan po punomoćniku Franji Ribić, odvjetniku iz Zagreba, Avenija Dubrovnik 10, </w:t>
      </w:r>
      <w:r w:rsidR="001C38BA" w:rsidRPr="001C38BA">
        <w:t xml:space="preserve">dana </w:t>
      </w:r>
      <w:r w:rsidR="0056016C">
        <w:t>17</w:t>
      </w:r>
      <w:r w:rsidR="007C0BF7">
        <w:t>. prosinc</w:t>
      </w:r>
      <w:r w:rsidR="00912715">
        <w:t>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2F6813">
      <w:pPr>
        <w:jc w:val="both"/>
      </w:pPr>
      <w:r>
        <w:t xml:space="preserve">I    </w:t>
      </w:r>
      <w:r w:rsidR="00DB441F">
        <w:t>Otvara se stečajni postupak nad dužnikom</w:t>
      </w:r>
      <w:r w:rsidR="007C0BF7">
        <w:t xml:space="preserve"> </w:t>
      </w:r>
      <w:r w:rsidR="008964FC" w:rsidRPr="008964FC">
        <w:t>RUBIN NOVI d.o.o. OIB: 95540591820, Zagreb, Laginjina 3</w:t>
      </w:r>
      <w:r w:rsidR="008964FC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851339">
        <w:t>17</w:t>
      </w:r>
      <w:r w:rsidR="00F110CD">
        <w:t xml:space="preserve">. prosinca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8964FC">
        <w:t>Miron Markičević</w:t>
      </w:r>
      <w:r w:rsidR="00F33FF6">
        <w:t xml:space="preserve"> </w:t>
      </w:r>
      <w:r w:rsidR="001D7007" w:rsidRPr="001D7007">
        <w:t xml:space="preserve">OIB: </w:t>
      </w:r>
      <w:r w:rsidR="00F33FF6">
        <w:t xml:space="preserve">527970662273 </w:t>
      </w:r>
      <w:r w:rsidR="001D7007" w:rsidRPr="001D7007">
        <w:t>iz</w:t>
      </w:r>
      <w:r w:rsidR="00F33FF6">
        <w:t xml:space="preserve"> Zagreba, Ribnjak 3A</w:t>
      </w:r>
      <w:r w:rsidR="001D7007" w:rsidRPr="001D7007">
        <w:t>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EC7C3A">
      <w:pPr>
        <w:jc w:val="both"/>
      </w:pPr>
      <w:r>
        <w:t xml:space="preserve">III. Zaključuje se stečajni postupak nad dužnikom </w:t>
      </w:r>
      <w:r w:rsidR="008964FC" w:rsidRPr="008964FC">
        <w:t>RUBIN NOVI d.o.o. OIB: 95540591820, Zagreb, Laginjina 3</w:t>
      </w:r>
      <w:r w:rsidR="008964FC">
        <w:t>.</w:t>
      </w:r>
    </w:p>
    <w:p w:rsidRDefault="00F33FF6" w:rsidP="00152F9B" w:rsidR="00F33FF6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F33FF6" w:rsidRPr="00F33FF6">
        <w:t>RUBIN NOVI d.o.o. OIB: 95540591820, Zagreb, Laginjina 3</w:t>
      </w:r>
      <w:r w:rsidR="00F33FF6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BA2571">
      <w:pPr>
        <w:jc w:val="both"/>
      </w:pPr>
      <w:r>
        <w:t xml:space="preserve">        </w:t>
      </w:r>
      <w:r w:rsidR="00BA2571" w:rsidRPr="00BA2571">
        <w:t xml:space="preserve">Financijska agencija, kao predlagatelj, navela je u prijedlogu za otvaranje stečajnog postupka kako dužnik na dan 08.03.2018. u Očevidniku redoslijeda osnova za plaćanje ima evidentirane neizvršene osnove za plaćanje u neprekinutom razdoblju od </w:t>
      </w:r>
      <w:r w:rsidR="00714A6A">
        <w:t>120</w:t>
      </w:r>
      <w:r w:rsidR="00BA2571" w:rsidRPr="00BA2571">
        <w:t xml:space="preserve"> dana, u ukupnom iznosu od </w:t>
      </w:r>
      <w:r w:rsidR="007C3C49">
        <w:t xml:space="preserve">1.157.052,01 </w:t>
      </w:r>
      <w:r w:rsidR="00BA2571" w:rsidRPr="00BA2571">
        <w:t xml:space="preserve">kn, kao i da dužnik ima 1 zaposlenika. S obzirom na to da </w:t>
      </w:r>
      <w:r w:rsidR="00BA2571" w:rsidRPr="00BA2571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0325D" w:rsidP="000E4567" w:rsidR="000E4567">
      <w:pPr>
        <w:jc w:val="both"/>
      </w:pPr>
      <w:r w:rsidRPr="0050325D">
        <w:t xml:space="preserve"> </w:t>
      </w:r>
      <w:r w:rsidR="00EF6357"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56A69">
      <w:pPr>
        <w:jc w:val="both"/>
      </w:pPr>
      <w:r>
        <w:t xml:space="preserve">           Sud je rješenjem </w:t>
      </w:r>
      <w:r w:rsidR="00D30A71">
        <w:t xml:space="preserve">od </w:t>
      </w:r>
      <w:r w:rsidR="009512F5">
        <w:t>09.04</w:t>
      </w:r>
      <w:r w:rsidR="00F74379">
        <w:t>.2018</w:t>
      </w:r>
      <w:r w:rsidR="000A77E9">
        <w:t xml:space="preserve">. </w:t>
      </w:r>
      <w:r>
        <w:t>pokrenuo prethodni postupak nad dužnikom, a potom je održano  ročište radi očitovanja o prijedlogu za otvaranje stečajnog postupka. Zastupnik po zakonu dužnika</w:t>
      </w:r>
      <w:r w:rsidR="00E56A69">
        <w:t xml:space="preserve"> </w:t>
      </w:r>
      <w:r>
        <w:t xml:space="preserve"> je</w:t>
      </w:r>
      <w:r w:rsidR="00856C90">
        <w:t xml:space="preserve"> pristupio  na navedeno ročište</w:t>
      </w:r>
      <w:r w:rsidR="009512F5">
        <w:t xml:space="preserve"> i izjavio kako se </w:t>
      </w:r>
      <w:r w:rsidR="0061436E">
        <w:t xml:space="preserve"> protivi otvaranju </w:t>
      </w:r>
      <w:r w:rsidR="00D4449E">
        <w:t>stečaja</w:t>
      </w:r>
      <w:r w:rsidR="0061436E">
        <w:t>.</w:t>
      </w:r>
    </w:p>
    <w:p w:rsidRDefault="000E4567" w:rsidP="000E4567" w:rsidR="00D82AF0">
      <w:pPr>
        <w:jc w:val="both"/>
      </w:pPr>
      <w:r>
        <w:t xml:space="preserve">       </w:t>
      </w:r>
      <w:r w:rsidR="00555EEF">
        <w:t xml:space="preserve">    </w:t>
      </w:r>
      <w:r w:rsidR="00D60C41">
        <w:t xml:space="preserve">Uvidom u podnesak FINE od </w:t>
      </w:r>
      <w:r w:rsidR="007C3C49">
        <w:t>28.05</w:t>
      </w:r>
      <w:r w:rsidR="0002525B" w:rsidRPr="0002525B">
        <w:t xml:space="preserve">.2018. </w:t>
      </w:r>
      <w:r>
        <w:t xml:space="preserve">sud je </w:t>
      </w:r>
      <w:r w:rsidR="00D4449E">
        <w:t xml:space="preserve">utvrdio kako je dužnik na dan </w:t>
      </w:r>
      <w:r w:rsidR="007C3C49">
        <w:t>07.03</w:t>
      </w:r>
      <w:r w:rsidR="00D30A71" w:rsidRPr="00D30A71">
        <w:t xml:space="preserve">.2018. </w:t>
      </w:r>
      <w:r>
        <w:t>u Očevidniku redoslijeda osnova za plaćanje imao neizvršene osnove za plaćanje u neprekinutom razdoblju od 120 dana u ukupnom iznosu</w:t>
      </w:r>
      <w:r w:rsidR="00E56A69">
        <w:t xml:space="preserve"> </w:t>
      </w:r>
      <w:r w:rsidR="00791FE3">
        <w:t xml:space="preserve">od </w:t>
      </w:r>
      <w:r>
        <w:t xml:space="preserve"> </w:t>
      </w:r>
      <w:r w:rsidR="00D82AF0">
        <w:t>1.157.052,01 kn.</w:t>
      </w:r>
    </w:p>
    <w:p w:rsidRDefault="000E4567" w:rsidP="000E4567" w:rsidR="000E4567">
      <w:pPr>
        <w:jc w:val="both"/>
      </w:pPr>
      <w:r>
        <w:t xml:space="preserve">     </w:t>
      </w:r>
      <w:r w:rsidR="00D82AF0">
        <w:t xml:space="preserve">    </w:t>
      </w: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E66862">
      <w:pPr>
        <w:jc w:val="both"/>
      </w:pPr>
      <w:r>
        <w:t xml:space="preserve">   </w:t>
      </w:r>
      <w:r w:rsidR="008D5CB2">
        <w:t xml:space="preserve">   </w:t>
      </w:r>
      <w:r w:rsidR="00C8406C">
        <w:t xml:space="preserve">       Sud je rje</w:t>
      </w:r>
      <w:r w:rsidR="00D82AF0">
        <w:t>šenjem od 12.10</w:t>
      </w:r>
      <w:r w:rsidR="002261F5">
        <w:t>.2018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E56A69">
        <w:t xml:space="preserve"> </w:t>
      </w:r>
      <w:r w:rsidR="00C44FC6">
        <w:t>18.10</w:t>
      </w:r>
      <w:r w:rsidR="00463E10" w:rsidRPr="00463E10">
        <w:t xml:space="preserve">.2018. </w:t>
      </w:r>
      <w:r>
        <w:t xml:space="preserve">  </w:t>
      </w:r>
    </w:p>
    <w:p w:rsidRDefault="00E66862" w:rsidP="000E4567" w:rsidR="00E66862">
      <w:pPr>
        <w:jc w:val="both"/>
      </w:pPr>
      <w:r>
        <w:t xml:space="preserve">           Stečajni dužnik je dana 19.10.2018. uložio žalbu protiv rješenja </w:t>
      </w:r>
      <w:r w:rsidR="001B4516">
        <w:t xml:space="preserve">Trgovačkog suda u Zagrebu St-716/2018 kojim su pozvane osobe koje imaju pravni interes </w:t>
      </w:r>
      <w:r w:rsidR="00F55579" w:rsidRPr="00F55579">
        <w:t>za provedbom stečajnoga postupaka nad  dužnikom u roku 15 dana predujmiti iznos od 10.000,00 kn za pokriće troškova prethodnog i stečajnog postupka</w:t>
      </w:r>
      <w:r w:rsidR="00F55579">
        <w:t>.</w:t>
      </w:r>
    </w:p>
    <w:p w:rsidRDefault="00C73D63" w:rsidP="000E4567" w:rsidR="00F55579">
      <w:pPr>
        <w:jc w:val="both"/>
      </w:pPr>
      <w:r>
        <w:t xml:space="preserve">        </w:t>
      </w:r>
      <w:r w:rsidR="00F55579">
        <w:t xml:space="preserve">Visoki trgovački sud Republike Hrvatske je rješenjem </w:t>
      </w:r>
      <w:r>
        <w:t xml:space="preserve">Pž-6352/2018 </w:t>
      </w:r>
      <w:r w:rsidR="00F55579">
        <w:t xml:space="preserve">od </w:t>
      </w:r>
      <w:r>
        <w:t>06. studenog 2018. Odbacio žalbu kao nedopuštenu.</w:t>
      </w:r>
    </w:p>
    <w:p w:rsidRDefault="000E4567" w:rsidP="000E4567" w:rsidR="000E4567">
      <w:pPr>
        <w:jc w:val="both"/>
      </w:pPr>
      <w:r>
        <w:t xml:space="preserve">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463E10">
        <w:t>17</w:t>
      </w:r>
      <w:r w:rsidR="008D5CB2" w:rsidRPr="008D5CB2">
        <w:t>. prosinca 2018.</w:t>
      </w: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9E4ED4" w:rsidP="003256CA" w:rsidR="009E4ED4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7475A5">
        <w:t xml:space="preserve">, v.r.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>dužnika pravne osobe do dana nastupanja pravnih posljedic</w:t>
      </w:r>
      <w:r w:rsidR="009E4ED4">
        <w:t>a otvaranja stečajnog postupka.</w:t>
      </w: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7475A5" w:rsidP="004F5146" w:rsidR="007475A5">
      <w:pPr>
        <w:jc w:val="right"/>
      </w:pPr>
      <w:r>
        <w:t>za točnost otpravka-ovlašteni službenik</w:t>
      </w:r>
    </w:p>
    <w:p w:rsidRDefault="007475A5" w:rsidP="004F5146" w:rsidR="007475A5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7475A5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BA2571">
          <w:t>716</w:t>
        </w:r>
        <w:r w:rsidR="003D592F">
          <w:t>/</w:t>
        </w:r>
        <w:r w:rsidR="008D5CB2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525B"/>
    <w:rsid w:val="000326E1"/>
    <w:rsid w:val="00081B41"/>
    <w:rsid w:val="00087CA3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72E6"/>
    <w:rsid w:val="00127252"/>
    <w:rsid w:val="00127F6E"/>
    <w:rsid w:val="00144607"/>
    <w:rsid w:val="00147A20"/>
    <w:rsid w:val="001519CE"/>
    <w:rsid w:val="00152F9B"/>
    <w:rsid w:val="001602A5"/>
    <w:rsid w:val="00191282"/>
    <w:rsid w:val="001A684C"/>
    <w:rsid w:val="001B4516"/>
    <w:rsid w:val="001B73F3"/>
    <w:rsid w:val="001C38BA"/>
    <w:rsid w:val="001D7007"/>
    <w:rsid w:val="002261F5"/>
    <w:rsid w:val="00226719"/>
    <w:rsid w:val="0023149C"/>
    <w:rsid w:val="00237B9E"/>
    <w:rsid w:val="00255162"/>
    <w:rsid w:val="002558C1"/>
    <w:rsid w:val="00274B49"/>
    <w:rsid w:val="00286F3D"/>
    <w:rsid w:val="002916CE"/>
    <w:rsid w:val="00293025"/>
    <w:rsid w:val="002B0102"/>
    <w:rsid w:val="002C5FE6"/>
    <w:rsid w:val="002D6894"/>
    <w:rsid w:val="002E2DB0"/>
    <w:rsid w:val="002E6E4E"/>
    <w:rsid w:val="002F6813"/>
    <w:rsid w:val="003256CA"/>
    <w:rsid w:val="003338B7"/>
    <w:rsid w:val="003402B9"/>
    <w:rsid w:val="00347CA4"/>
    <w:rsid w:val="00351508"/>
    <w:rsid w:val="00363447"/>
    <w:rsid w:val="0036459F"/>
    <w:rsid w:val="00377738"/>
    <w:rsid w:val="00392E4D"/>
    <w:rsid w:val="003940E4"/>
    <w:rsid w:val="003A3F9A"/>
    <w:rsid w:val="003A517E"/>
    <w:rsid w:val="003B13C4"/>
    <w:rsid w:val="003B27B4"/>
    <w:rsid w:val="003D15AF"/>
    <w:rsid w:val="003D592F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63E10"/>
    <w:rsid w:val="00471353"/>
    <w:rsid w:val="004738FF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325D"/>
    <w:rsid w:val="005046AB"/>
    <w:rsid w:val="00505DE6"/>
    <w:rsid w:val="00511E34"/>
    <w:rsid w:val="005168AB"/>
    <w:rsid w:val="00516ED0"/>
    <w:rsid w:val="005224DC"/>
    <w:rsid w:val="00527C2E"/>
    <w:rsid w:val="00533D8F"/>
    <w:rsid w:val="00543D7E"/>
    <w:rsid w:val="005448EA"/>
    <w:rsid w:val="00555EEF"/>
    <w:rsid w:val="0056016C"/>
    <w:rsid w:val="00561931"/>
    <w:rsid w:val="00575A62"/>
    <w:rsid w:val="00576BA0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436E"/>
    <w:rsid w:val="00616F59"/>
    <w:rsid w:val="0062688B"/>
    <w:rsid w:val="0065013D"/>
    <w:rsid w:val="00665971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14A6A"/>
    <w:rsid w:val="00726A2E"/>
    <w:rsid w:val="00730F02"/>
    <w:rsid w:val="007475A5"/>
    <w:rsid w:val="007717BA"/>
    <w:rsid w:val="0077370C"/>
    <w:rsid w:val="00780919"/>
    <w:rsid w:val="00791FE3"/>
    <w:rsid w:val="007B0462"/>
    <w:rsid w:val="007C0BF7"/>
    <w:rsid w:val="007C2112"/>
    <w:rsid w:val="007C3C49"/>
    <w:rsid w:val="007C7596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1339"/>
    <w:rsid w:val="008527B2"/>
    <w:rsid w:val="00852EBC"/>
    <w:rsid w:val="00856C90"/>
    <w:rsid w:val="00873E5D"/>
    <w:rsid w:val="008964FC"/>
    <w:rsid w:val="008A306D"/>
    <w:rsid w:val="008C661C"/>
    <w:rsid w:val="008D5CB2"/>
    <w:rsid w:val="008E127C"/>
    <w:rsid w:val="008E59F9"/>
    <w:rsid w:val="00910DEA"/>
    <w:rsid w:val="00912715"/>
    <w:rsid w:val="00937188"/>
    <w:rsid w:val="009512F5"/>
    <w:rsid w:val="00963A54"/>
    <w:rsid w:val="00976D9E"/>
    <w:rsid w:val="009966ED"/>
    <w:rsid w:val="00997388"/>
    <w:rsid w:val="009A72F1"/>
    <w:rsid w:val="009B54BC"/>
    <w:rsid w:val="009B7AB6"/>
    <w:rsid w:val="009C0C0B"/>
    <w:rsid w:val="009C6B90"/>
    <w:rsid w:val="009C6FF1"/>
    <w:rsid w:val="009D5975"/>
    <w:rsid w:val="009E23BB"/>
    <w:rsid w:val="009E4E4C"/>
    <w:rsid w:val="009E4ED4"/>
    <w:rsid w:val="009F1F7C"/>
    <w:rsid w:val="00A04ED1"/>
    <w:rsid w:val="00A05D6C"/>
    <w:rsid w:val="00A22B7B"/>
    <w:rsid w:val="00A2463E"/>
    <w:rsid w:val="00A273EB"/>
    <w:rsid w:val="00A618D3"/>
    <w:rsid w:val="00A67262"/>
    <w:rsid w:val="00A713F5"/>
    <w:rsid w:val="00A75AF9"/>
    <w:rsid w:val="00A82154"/>
    <w:rsid w:val="00AA0442"/>
    <w:rsid w:val="00AA78A7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3358E"/>
    <w:rsid w:val="00B42A98"/>
    <w:rsid w:val="00B46603"/>
    <w:rsid w:val="00B7682A"/>
    <w:rsid w:val="00B8024A"/>
    <w:rsid w:val="00BA2571"/>
    <w:rsid w:val="00BB2CC0"/>
    <w:rsid w:val="00BB6854"/>
    <w:rsid w:val="00BC2DA8"/>
    <w:rsid w:val="00BC4A47"/>
    <w:rsid w:val="00BD17D3"/>
    <w:rsid w:val="00BD7D99"/>
    <w:rsid w:val="00BE07A7"/>
    <w:rsid w:val="00BE19F1"/>
    <w:rsid w:val="00BE6168"/>
    <w:rsid w:val="00BF1D4D"/>
    <w:rsid w:val="00C10F61"/>
    <w:rsid w:val="00C1210B"/>
    <w:rsid w:val="00C12410"/>
    <w:rsid w:val="00C12C33"/>
    <w:rsid w:val="00C14AB7"/>
    <w:rsid w:val="00C20C7B"/>
    <w:rsid w:val="00C221D6"/>
    <w:rsid w:val="00C26F2A"/>
    <w:rsid w:val="00C3505F"/>
    <w:rsid w:val="00C42F9C"/>
    <w:rsid w:val="00C44FC6"/>
    <w:rsid w:val="00C47008"/>
    <w:rsid w:val="00C66603"/>
    <w:rsid w:val="00C73D63"/>
    <w:rsid w:val="00C755A1"/>
    <w:rsid w:val="00C77A8E"/>
    <w:rsid w:val="00C8406C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30A71"/>
    <w:rsid w:val="00D4449E"/>
    <w:rsid w:val="00D44AD7"/>
    <w:rsid w:val="00D60C41"/>
    <w:rsid w:val="00D63665"/>
    <w:rsid w:val="00D71FFD"/>
    <w:rsid w:val="00D82AF0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6A69"/>
    <w:rsid w:val="00E57CD2"/>
    <w:rsid w:val="00E62BD9"/>
    <w:rsid w:val="00E63E36"/>
    <w:rsid w:val="00E66862"/>
    <w:rsid w:val="00E71B8C"/>
    <w:rsid w:val="00E72D2A"/>
    <w:rsid w:val="00E75D7C"/>
    <w:rsid w:val="00E81BE5"/>
    <w:rsid w:val="00E824B5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C7C3A"/>
    <w:rsid w:val="00EF6357"/>
    <w:rsid w:val="00F110CD"/>
    <w:rsid w:val="00F11CA1"/>
    <w:rsid w:val="00F33CD8"/>
    <w:rsid w:val="00F33FF6"/>
    <w:rsid w:val="00F41E27"/>
    <w:rsid w:val="00F42D40"/>
    <w:rsid w:val="00F51E11"/>
    <w:rsid w:val="00F5279F"/>
    <w:rsid w:val="00F55579"/>
    <w:rsid w:val="00F57935"/>
    <w:rsid w:val="00F61CF3"/>
    <w:rsid w:val="00F730AC"/>
    <w:rsid w:val="00F74379"/>
    <w:rsid w:val="00F874AD"/>
    <w:rsid w:val="00F9309D"/>
    <w:rsid w:val="00F94D67"/>
    <w:rsid w:val="00FA31EB"/>
    <w:rsid w:val="00FA5662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6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St-716/2018</izvorni_sadrzaj>
    <derivirana_varijabla naziv="DomainObject.Predmet.OznakaBroj_1">St-716/2018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RUBIN NOVI d.o.o. zastupanog po punomoćniku Franjo Ribić</izvorni_sadrzaj>
    <derivirana_varijabla naziv="DomainObject.Predmet.ProtustrankaFormated_1">  RUBIN NOVI d.o.o. zastupanog po punomoćniku Franjo Ribić</derivirana_varijabla>
  </DomainObject.Predmet.ProtustrankaFormated>
  <DomainObject.Predmet.ProtustrankaFormatedOIB>
    <izvorni_sadrzaj>  RUBIN NOVI d.o.o., OIB 95540591820 zastupanog po punomoćniku Franjo Ribić</izvorni_sadrzaj>
    <derivirana_varijabla naziv="DomainObject.Predmet.ProtustrankaFormatedOIB_1">  RUBIN NOVI d.o.o., OIB 95540591820 zastupanog po punomoćniku Franjo Ribić</derivirana_varijabla>
  </DomainObject.Predmet.ProtustrankaFormatedOIB>
  <DomainObject.Predmet.ProtustrankaFormatedWithAdress>
    <izvorni_sadrzaj> RUBIN NOVI d.o.o., Laginjina 3, 10000 Zagreb zastupanog po punomoćniku Franjo Ribić</izvorni_sadrzaj>
    <derivirana_varijabla naziv="DomainObject.Predmet.ProtustrankaFormatedWithAdress_1"> RUBIN NOVI d.o.o., Laginjina 3, 10000 Zagreb zastupanog po punomoćniku Franjo Ribić</derivirana_varijabla>
  </DomainObject.Predmet.ProtustrankaFormatedWithAdress>
  <DomainObject.Predmet.ProtustrankaFormatedWithAdressOIB>
    <izvorni_sadrzaj> RUBIN NOVI d.o.o., OIB 95540591820, Laginjina 3, 10000 Zagreb zastupanog po punomoćniku Franjo Ribić</izvorni_sadrzaj>
    <derivirana_varijabla naziv="DomainObject.Predmet.ProtustrankaFormatedWithAdressOIB_1"> RUBIN NOVI d.o.o., OIB 95540591820, Laginjina 3, 10000 Zagreb zastupanog po punomoćniku Franjo Ribić</derivirana_varijabla>
  </DomainObject.Predmet.ProtustrankaFormatedWithAdressOIB>
  <DomainObject.Predmet.ProtustrankaWithAdress>
    <izvorni_sadrzaj>RUBIN NOVI d.o.o. Laginjina 3, 10000 Zagreb</izvorni_sadrzaj>
    <derivirana_varijabla naziv="DomainObject.Predmet.ProtustrankaWithAdress_1">RUBIN NOVI d.o.o. Laginjina 3, 10000 Zagreb</derivirana_varijabla>
  </DomainObject.Predmet.ProtustrankaWithAdress>
  <DomainObject.Predmet.ProtustrankaWithAdressOIB>
    <izvorni_sadrzaj>RUBIN NOVI d.o.o., OIB 95540591820, Laginjina 3, 10000 Zagreb</izvorni_sadrzaj>
    <derivirana_varijabla naziv="DomainObject.Predmet.ProtustrankaWithAdressOIB_1">RUBIN NOVI d.o.o., OIB 95540591820, Laginjina 3, 10000 Zagreb</derivirana_varijabla>
  </DomainObject.Predmet.ProtustrankaWithAdressOIB>
  <DomainObject.Predmet.ProtustrankaNazivFormated>
    <izvorni_sadrzaj>RUBIN NOVI d.o.o.</izvorni_sadrzaj>
    <derivirana_varijabla naziv="DomainObject.Predmet.ProtustrankaNazivFormated_1">RUBIN NOVI d.o.o.</derivirana_varijabla>
  </DomainObject.Predmet.ProtustrankaNazivFormated>
  <DomainObject.Predmet.ProtustrankaNazivFormatedOIB>
    <izvorni_sadrzaj>RUBIN NOVI d.o.o., OIB 95540591820</izvorni_sadrzaj>
    <derivirana_varijabla naziv="DomainObject.Predmet.ProtustrankaNazivFormatedOIB_1">RUBIN NOVI d.o.o., OIB 95540591820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Gjergjaj</izvorni_sadrzaj>
    <derivirana_varijabla naziv="DomainObject.Predmet.StrankaFormated_1">  FINA Regionalni centar Zagreb; Rikard Gjergjaj</derivirana_varijabla>
  </DomainObject.Predmet.StrankaFormated>
  <DomainObject.Predmet.StrankaFormatedOIB>
    <izvorni_sadrzaj>  FINA Regionalni centar Zagreb, OIB 85821130368; Rikard Gjergjaj, OIB 06743893204</izvorni_sadrzaj>
    <derivirana_varijabla naziv="DomainObject.Predmet.StrankaFormatedOIB_1">  FINA Regionalni centar Zagreb, OIB 85821130368; Rikard Gjergjaj, OIB 06743893204</derivirana_varijabla>
  </DomainObject.Predmet.StrankaFormatedOIB>
  <DomainObject.Predmet.StrankaFormatedWithAdress>
    <izvorni_sadrzaj> FINA Regionalni centar Zagreb, Trg svibanjskih žrtava 1995. 1, 10000 Zagreb; Rikard Gjergjaj, Ulica Ljudevita Posavskog 36b, 10000 Zagreb</izvorni_sadrzaj>
    <derivirana_varijabla naziv="DomainObject.Predmet.StrankaFormatedWithAdress_1"> FINA Regionalni centar Zagreb, Trg svibanjskih žrtava 1995. 1, 10000 Zagreb; Rikard Gjergjaj, Ulica Ljudevita Posavskog 36b, 10000 Zagreb</derivirana_varijabla>
  </DomainObject.Predmet.StrankaFormatedWithAdress>
  <DomainObject.Predmet.StrankaFormatedWithAdressOIB>
    <izvorni_sadrzaj> FINA Regionalni centar Zagreb, OIB 85821130368, Trg svibanjskih žrtava 1995. 1, 10000 Zagreb; Rikard Gjergjaj, OIB 06743893204, Ulica Ljudevita Posavskog 36b, 10000 Zagreb</izvorni_sadrzaj>
    <derivirana_varijabla naziv="DomainObject.Predmet.StrankaFormatedWithAdressOIB_1"> FINA Regionalni centar Zagreb, OIB 85821130368, Trg svibanjskih žrtava 1995. 1, 10000 Zagreb; Rikard Gjergjaj, OIB 06743893204, Ulica Ljudevita Posavskog 36b, 10000 Zagreb</derivirana_varijabla>
  </DomainObject.Predmet.StrankaFormatedWithAdressOIB>
  <DomainObject.Predmet.StrankaWithAdress>
    <izvorni_sadrzaj>FINA Regionalni centar Zagreb Trg svibanjskih žrtava 1995. 1,10000 Zagreb,Rikard Gjergjaj Ulica Ljudevita Posavskog 36b,10000 Zagreb</izvorni_sadrzaj>
    <derivirana_varijabla naziv="DomainObject.Predmet.StrankaWithAdress_1">FINA Regionalni centar Zagreb Trg svibanjskih žrtava 1995. 1,10000 Zagreb,Rikard Gjergjaj Ulica Ljudevita Posavskog 36b,10000 Zagreb</derivirana_varijabla>
  </DomainObject.Predmet.StrankaWithAdress>
  <DomainObject.Predmet.StrankaWithAdressOIB>
    <izvorni_sadrzaj>FINA Regionalni centar Zagreb, OIB 85821130368, Trg svibanjskih žrtava 1995. 1,10000 Zagreb,Rikard Gjergjaj, OIB 06743893204, Ulica Ljudevita Posavskog 36b,10000 Zagreb</izvorni_sadrzaj>
    <derivirana_varijabla naziv="DomainObject.Predmet.StrankaWithAdressOIB_1">FINA Regionalni centar Zagreb, OIB 85821130368, Trg svibanjskih žrtava 1995. 1,10000 Zagreb,Rikard Gjergjaj, OIB 06743893204, Ulica Ljudevita Posavskog 36b,10000 Zagreb</derivirana_varijabla>
  </DomainObject.Predmet.StrankaWithAdressOIB>
  <DomainObject.Predmet.StrankaNazivFormated>
    <izvorni_sadrzaj>FINA Regionalni centar Zagreb,Rikard Gjergjaj</izvorni_sadrzaj>
    <derivirana_varijabla naziv="DomainObject.Predmet.StrankaNazivFormated_1">FINA Regionalni centar Zagreb,Rikard Gjergjaj</derivirana_varijabla>
  </DomainObject.Predmet.StrankaNazivFormated>
  <DomainObject.Predmet.StrankaNazivFormatedOIB>
    <izvorni_sadrzaj>FINA Regionalni centar Zagreb, OIB 85821130368,Rikard Gjergjaj, OIB 06743893204</izvorni_sadrzaj>
    <derivirana_varijabla naziv="DomainObject.Predmet.StrankaNazivFormatedOIB_1">FINA Regionalni centar Zagreb, OIB 85821130368,Rikard Gjergjaj, OIB 06743893204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Rikard Gjergjaj</item>
    </izvorni_sadrzaj>
    <derivirana_varijabla naziv="DomainObject.Predmet.StrankaListFormated_1">
      <item>FINA Regionalni centar Zagreb</item>
      <item>Rikard Gjergjaj</item>
    </derivirana_varijabla>
  </DomainObject.Predmet.StrankaListFormated>
  <DomainObject.Predmet.StrankaListFormatedOIB>
    <izvorni_sadrzaj>
      <item>FINA Regionalni centar Zagreb, OIB 85821130368</item>
      <item>Rikard Gjergjaj, OIB 06743893204</item>
    </izvorni_sadrzaj>
    <derivirana_varijabla naziv="DomainObject.Predmet.StrankaListFormatedOIB_1">
      <item>FINA Regionalni centar Zagreb, OIB 85821130368</item>
      <item>Rikard Gjergjaj, OIB 06743893204</item>
    </derivirana_varijabla>
  </DomainObject.Predmet.StrankaListFormatedOIB>
  <DomainObject.Predmet.StrankaListFormatedWithAdress>
    <izvorni_sadrzaj>
      <item>FINA Regionalni centar Zagreb, Trg svibanjskih žrtava 1995. 1, 10000 Zagreb</item>
      <item>Rikard Gjergjaj, Ulica Ljudevita Posavskog 36b, 10000 Zagreb</item>
    </izvorni_sadrzaj>
    <derivirana_varijabla naziv="DomainObject.Predmet.StrankaListFormatedWithAdress_1">
      <item>FINA Regionalni centar Zagreb, Trg svibanjskih žrtava 1995. 1, 10000 Zagreb</item>
      <item>Rikard Gjergjaj, Ulica Ljudevita Posavskog 36b,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Rikard Gjergjaj, OIB 06743893204, Ulica Ljudevita Posavskog 36b, 10000 Zagreb</item>
    </izvorni_sadrzaj>
    <derivirana_varijabla naziv="DomainObject.Predmet.StrankaListFormatedWithAdressOIB_1">
      <item>FINA Regionalni centar Zagreb, OIB 85821130368, Trg svibanjskih žrtava 1995. 1, 10000 Zagreb</item>
      <item>Rikard Gjergjaj, OIB 06743893204, Ulica Ljudevita Posavskog 36b, 10000 Zagreb</item>
    </derivirana_varijabla>
  </DomainObject.Predmet.StrankaListFormatedWithAdressOIB>
  <DomainObject.Predmet.StrankaListNazivFormated>
    <izvorni_sadrzaj>
      <item>FINA Regionalni centar Zagreb</item>
      <item>Rikard Gjergjaj</item>
    </izvorni_sadrzaj>
    <derivirana_varijabla naziv="DomainObject.Predmet.StrankaListNazivFormated_1">
      <item>FINA Regionalni centar Zagreb</item>
      <item>Rikard Gjergjaj</item>
    </derivirana_varijabla>
  </DomainObject.Predmet.StrankaListNazivFormated>
  <DomainObject.Predmet.StrankaListNazivFormatedOIB>
    <izvorni_sadrzaj>
      <item>FINA Regionalni centar Zagreb, OIB 85821130368</item>
      <item>Rikard Gjergjaj, OIB 06743893204</item>
    </izvorni_sadrzaj>
    <derivirana_varijabla naziv="DomainObject.Predmet.StrankaListNazivFormatedOIB_1">
      <item>FINA Regionalni centar Zagreb, OIB 85821130368</item>
      <item>Rikard Gjergjaj, OIB 06743893204</item>
    </derivirana_varijabla>
  </DomainObject.Predmet.StrankaListNazivFormatedOIB>
  <DomainObject.Predmet.ProtuStrankaListFormated>
    <izvorni_sadrzaj>
      <item>RUBIN NOVI d.o.o. zastupanog po punomoćniku Franjo Ribić</item>
    </izvorni_sadrzaj>
    <derivirana_varijabla naziv="DomainObject.Predmet.ProtuStrankaListFormated_1">
      <item>RUBIN NOVI d.o.o. zastupanog po punomoćniku Franjo Ribić</item>
    </derivirana_varijabla>
  </DomainObject.Predmet.ProtuStrankaListFormated>
  <DomainObject.Predmet.ProtuStrankaListFormatedOIB>
    <izvorni_sadrzaj>
      <item>RUBIN NOVI d.o.o., OIB 95540591820 zastupanog po punomoćniku Franjo Ribić</item>
    </izvorni_sadrzaj>
    <derivirana_varijabla naziv="DomainObject.Predmet.ProtuStrankaListFormatedOIB_1">
      <item>RUBIN NOVI d.o.o., OIB 95540591820 zastupanog po punomoćniku Franjo Ribić</item>
    </derivirana_varijabla>
  </DomainObject.Predmet.ProtuStrankaListFormatedOIB>
  <DomainObject.Predmet.ProtuStrankaListFormatedWithAdress>
    <izvorni_sadrzaj>
      <item>RUBIN NOVI d.o.o., Laginjina 3, 10000 Zagreb zastupanog po punomoćniku Franjo Ribić</item>
    </izvorni_sadrzaj>
    <derivirana_varijabla naziv="DomainObject.Predmet.ProtuStrankaListFormatedWithAdress_1">
      <item>RUBIN NOVI d.o.o., Laginjina 3, 10000 Zagreb zastupanog po punomoćniku Franjo Ribić</item>
    </derivirana_varijabla>
  </DomainObject.Predmet.ProtuStrankaListFormatedWithAdress>
  <DomainObject.Predmet.ProtuStrankaListFormatedWithAdressOIB>
    <izvorni_sadrzaj>
      <item>RUBIN NOVI d.o.o., OIB 95540591820, Laginjina 3, 10000 Zagreb zastupanog po punomoćniku Franjo Ribić</item>
    </izvorni_sadrzaj>
    <derivirana_varijabla naziv="DomainObject.Predmet.ProtuStrankaListFormatedWithAdressOIB_1">
      <item>RUBIN NOVI d.o.o., OIB 95540591820, Laginjina 3, 10000 Zagreb zastupanog po punomoćniku Franjo Ribić</item>
    </derivirana_varijabla>
  </DomainObject.Predmet.ProtuStrankaListFormatedWithAdressOIB>
  <DomainObject.Predmet.ProtuStrankaListNazivFormated>
    <izvorni_sadrzaj>
      <item>RUBIN NOVI d.o.o.</item>
    </izvorni_sadrzaj>
    <derivirana_varijabla naziv="DomainObject.Predmet.ProtuStrankaListNazivFormated_1">
      <item>RUBIN NOVI d.o.o.</item>
    </derivirana_varijabla>
  </DomainObject.Predmet.ProtuStrankaListNazivFormated>
  <DomainObject.Predmet.ProtuStrankaListNazivFormatedOIB>
    <izvorni_sadrzaj>
      <item>RUBIN NOVI d.o.o., OIB 95540591820</item>
    </izvorni_sadrzaj>
    <derivirana_varijabla naziv="DomainObject.Predmet.ProtuStrankaListNazivFormatedOIB_1">
      <item>RUBIN NOVI d.o.o., OIB 95540591820</item>
    </derivirana_varijabla>
  </DomainObject.Predmet.ProtuStrankaListNazivFormatedOIB>
  <DomainObject.Predmet.OstaliListFormated>
    <izvorni_sadrzaj>
      <item>Rikard Gjergjaj</item>
      <item>Franjo Ribić punomoćnik sudionika u postupku RUBIN NOVI d.o.o.</item>
    </izvorni_sadrzaj>
    <derivirana_varijabla naziv="DomainObject.Predmet.OstaliListFormated_1">
      <item>Rikard Gjergjaj</item>
      <item>Franjo Ribić punomoćnik sudionika u postupku RUBIN NOVI d.o.o.</item>
    </derivirana_varijabla>
  </DomainObject.Predmet.OstaliListFormated>
  <DomainObject.Predmet.OstaliListFormatedOIB>
    <izvorni_sadrzaj>
      <item>Rikard Gjergjaj, OIB 06743893204</item>
      <item>Franjo Ribić, OIB 53176193705 punomoćnik sudionika u postupku RUBIN NOVI d.o.o.</item>
    </izvorni_sadrzaj>
    <derivirana_varijabla naziv="DomainObject.Predmet.OstaliListFormatedOIB_1">
      <item>Rikard Gjergjaj, OIB 06743893204</item>
      <item>Franjo Ribić, OIB 53176193705 punomoćnik sudionika u postupku RUBIN NOVI d.o.o.</item>
    </derivirana_varijabla>
  </DomainObject.Predmet.OstaliListFormatedOIB>
  <DomainObject.Predmet.OstaliListFormatedWithAdress>
    <izvorni_sadrzaj>
      <item>Rikard Gjergjaj, Ulica Ljudevita Posavskog 36b, 10000 Zagreb</item>
      <item>Franjo Ribić, Avenija Dubrovnik 10, 10000 Zagreb punomoćnik sudionika u postupku RUBIN NOVI d.o.o.</item>
    </izvorni_sadrzaj>
    <derivirana_varijabla naziv="DomainObject.Predmet.OstaliListFormatedWithAdress_1">
      <item>Rikard Gjergjaj, Ulica Ljudevita Posavskog 36b, 10000 Zagreb</item>
      <item>Franjo Ribić, Avenija Dubrovnik 10, 10000 Zagreb punomoćnik sudionika u postupku RUBIN NOVI d.o.o.</item>
    </derivirana_varijabla>
  </DomainObject.Predmet.OstaliListFormatedWithAdress>
  <DomainObject.Predmet.OstaliListFormatedWithAdressOIB>
    <izvorni_sadrzaj>
      <item>Rikard Gjergjaj, OIB 06743893204, Ulica Ljudevita Posavskog 36b, 10000 Zagreb</item>
      <item>Franjo Ribić, OIB 53176193705, Avenija Dubrovnik 10, 10000 Zagreb punomoćnik sudionika u postupku RUBIN NOVI d.o.o.</item>
    </izvorni_sadrzaj>
    <derivirana_varijabla naziv="DomainObject.Predmet.OstaliListFormatedWithAdressOIB_1">
      <item>Rikard Gjergjaj, OIB 06743893204, Ulica Ljudevita Posavskog 36b, 10000 Zagreb</item>
      <item>Franjo Ribić, OIB 53176193705, Avenija Dubrovnik 10, 10000 Zagreb punomoćnik sudionika u postupku RUBIN NOVI d.o.o.</item>
    </derivirana_varijabla>
  </DomainObject.Predmet.OstaliListFormatedWithAdressOIB>
  <DomainObject.Predmet.OstaliListNazivFormated>
    <izvorni_sadrzaj>
      <item>Rikard Gjergjaj</item>
      <item>Franjo Ribić</item>
    </izvorni_sadrzaj>
    <derivirana_varijabla naziv="DomainObject.Predmet.OstaliListNazivFormated_1">
      <item>Rikard Gjergjaj</item>
      <item>Franjo Ribić</item>
    </derivirana_varijabla>
  </DomainObject.Predmet.OstaliListNazivFormated>
  <DomainObject.Predmet.OstaliListNazivFormatedOIB>
    <izvorni_sadrzaj>
      <item>Rikard Gjergjaj, OIB 06743893204</item>
      <item>Franjo Ribić, OIB 53176193705</item>
    </izvorni_sadrzaj>
    <derivirana_varijabla naziv="DomainObject.Predmet.OstaliListNazivFormatedOIB_1">
      <item>Rikard Gjergjaj, OIB 06743893204</item>
      <item>Franjo Ribić, OIB 53176193705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RUBIN NOVI d.o.o.</izvorni_sadrzaj>
    <derivirana_varijabla naziv="DomainObject.Predmet.ProtustrankaIDrugi_1">RUBIN NOVI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RUBIN NOVI d.o.o., OIB 95540591820, Laginjina 3, 10000 Zagreb</izvorni_sadrzaj>
    <derivirana_varijabla naziv="DomainObject.Predmet.ProtustrankaIDrugiAdressOIB_1">RUBIN NOVI d.o.o., OIB 95540591820, Laginjina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RUBIN NOVI d.o.o.</item>
      <item>Rikard Gjergjaj</item>
      <item>Rikard Gjergjaj</item>
      <item>Franjo Ribić</item>
    </izvorni_sadrzaj>
    <derivirana_varijabla naziv="DomainObject.Predmet.SudioniciListNaziv_1">
      <item>FINA Regionalni centar Zagreb</item>
      <item>RUBIN NOVI d.o.o.</item>
      <item>Rikard Gjergjaj</item>
      <item>Rikard Gjergjaj</item>
      <item>Franjo Ribić</item>
    </derivirana_varijabla>
  </DomainObject.Predmet.SudioniciListNaziv>
  <DomainObject.Predmet.SudioniciListAdressOIB>
    <izvorni_sadrzaj>
      <item>FINA Regionalni centar Zagreb, OIB 85821130368, Trg svibanjskih žrtava 1995. 1,10000 Zagreb</item>
      <item>RUBIN NOVI d.o.o., OIB 95540591820, Laginjina 3,10000 Zagreb</item>
      <item>Rikard Gjergjaj, OIB 06743893204, Ulica Ljudevita Posavskog 36b,10000 Zagreb</item>
      <item>Rikard Gjergjaj, OIB 06743893204, Ulica Ljudevita Posavskog 36b,10000 Zagreb</item>
      <item>Franjo Ribić, OIB 53176193705, Avenija Dubrovnik 10,10000 Zagreb</item>
    </izvorni_sadrzaj>
    <derivirana_varijabla naziv="DomainObject.Predmet.SudioniciListAdressOIB_1">
      <item>FINA Regionalni centar Zagreb, OIB 85821130368, Trg svibanjskih žrtava 1995. 1,10000 Zagreb</item>
      <item>RUBIN NOVI d.o.o., OIB 95540591820, Laginjina 3,10000 Zagreb</item>
      <item>Rikard Gjergjaj, OIB 06743893204, Ulica Ljudevita Posavskog 36b,10000 Zagreb</item>
      <item>Rikard Gjergjaj, OIB 06743893204, Ulica Ljudevita Posavskog 36b,10000 Zagreb</item>
      <item>Franjo Ribić, OIB 53176193705, Avenija Dubrovnik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95540591820</item>
      <item>, OIB 06743893204</item>
      <item>, OIB 06743893204</item>
      <item>, OIB 53176193705</item>
    </izvorni_sadrzaj>
    <derivirana_varijabla naziv="DomainObject.Predmet.SudioniciListNazivOIB_1">
      <item>, OIB 85821130368</item>
      <item>, OIB 95540591820</item>
      <item>, OIB 06743893204</item>
      <item>, OIB 06743893204</item>
      <item>, OIB 53176193705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246E5-FE5D-444B-802E-CF564F0515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886</properties:Words>
  <properties:Characters>4983</properties:Characters>
  <properties:Lines>110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2018-12-17T10:20:00Z</dcterms:created>
  <dc:creator>gzubak</dc:creator>
  <cp:lastModifiedBy>Mirjana Gašparić</cp:lastModifiedBy>
  <cp:lastPrinted>2018-12-17T11:51:00Z</cp:lastPrinted>
  <dcterms:modified xmlns:xsi="http://www.w3.org/2001/XMLSchema-instance" xsi:type="dcterms:W3CDTF">2018-12-17T11:51:00Z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(St-716-18 OTVORI  ZAKLJUČI - čl. 110. MARKIČEVIĆ.docx)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