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f5b1" w14:paraId="048f5b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690611">
        <w:t>2</w:t>
      </w:r>
      <w:r w:rsidR="00BA7F6C">
        <w:t>57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A7F6C">
        <w:t xml:space="preserve">Financijske agencije Regionalni centar Zagreb, Podružnica KARLOVAC,  OIB: 85821130368, Karlovac, Ul. Pavla Vitezovića 1, za pokretanje skraćenog stečajnog postupka nad dužnikom VATROGASNI SERVIS j.d.o.o. OIB: 81478965137, MBS: 080855628, Karlovac, Ivana Zajc 8, </w:t>
      </w:r>
      <w:r w:rsidR="002F01CE">
        <w:t xml:space="preserve">dana </w:t>
      </w:r>
      <w:r w:rsidR="00BA7F6C">
        <w:t>17. listopada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A7F6C">
        <w:t>VATROGASNI SERVIS j.d.o.o. OIB: 81478965137, MBS: 080855628, Karlovac, Ivana Zajc 8</w:t>
      </w:r>
      <w:r w:rsidR="00690611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JELENKO LEHKI, OIB:  96068307857, Zagreb, Pavla Hatza 10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A7F6C">
        <w:t>VATROGASNI SERVIS j.d.o.o. OIB: 81478965137, MBS: 080855628, Karlovac, Ivana Zajc 8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</w:t>
      </w:r>
      <w:r w:rsidR="00BA7F6C">
        <w:t>KARLOVAC</w:t>
      </w:r>
      <w:r w:rsidR="002F01CE">
        <w:t xml:space="preserve"> podnijela </w:t>
      </w:r>
      <w:r>
        <w:t xml:space="preserve">je dana </w:t>
      </w:r>
      <w:r w:rsidR="00BA7F6C">
        <w:t>15.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BA7F6C">
        <w:t xml:space="preserve">3232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A7F6C">
        <w:t>VATROGASNI SERVIS j.d.o.o. OIB: 81478965137, MBS: 080855628, Karlovac, Ivana Zajc 8</w:t>
      </w:r>
      <w:r w:rsidR="00EC787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BA7F6C">
        <w:t>25.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690611">
        <w:t>2</w:t>
      </w:r>
      <w:r w:rsidR="00BA7F6C">
        <w:t>57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BA7F6C" w:rsidP="0040522B" w:rsidR="00BA7F6C">
      <w:pPr>
        <w:pStyle w:val="Tijeloteksta"/>
        <w:ind w:firstLine="708"/>
        <w:jc w:val="center"/>
      </w:pPr>
    </w:p>
    <w:p w:rsidRDefault="00BA7F6C" w:rsidP="0040522B" w:rsidR="00BA7F6C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BA7F6C">
        <w:t>, 17.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</w:t>
      </w:r>
      <w:r w:rsidR="00BA7F6C">
        <w:t>2</w:t>
      </w:r>
      <w:r w:rsidR="002F01CE">
        <w:t>/</w:t>
      </w:r>
      <w:r w:rsidR="00C233ED">
        <w:t>1</w:t>
      </w:r>
      <w:r w:rsidR="00BA7F6C">
        <w:t>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0B7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690611">
      <w:t>2</w:t>
    </w:r>
    <w:r w:rsidR="00BA7F6C">
      <w:t>57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90611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116BC"/>
    <w:rsid w:val="00B26C04"/>
    <w:rsid w:val="00B37C1E"/>
    <w:rsid w:val="00B50B76"/>
    <w:rsid w:val="00B62767"/>
    <w:rsid w:val="00B82754"/>
    <w:rsid w:val="00B87BDD"/>
    <w:rsid w:val="00BA1A5C"/>
    <w:rsid w:val="00BA7824"/>
    <w:rsid w:val="00BA7F6C"/>
    <w:rsid w:val="00C1697B"/>
    <w:rsid w:val="00C227CA"/>
    <w:rsid w:val="00C233ED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0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50B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0B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B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B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0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50B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0B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B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B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VATROGASNI SERVIS j.d.o.o.</izvorni_sadrzaj>
    <derivirana_varijabla naziv="DomainObject.Predmet.ProtustrankaFormated_1">  VATROGASNI SERVIS j.d.o.o.</derivirana_varijabla>
  </DomainObject.Predmet.ProtustrankaFormated>
  <DomainObject.Predmet.ProtustrankaFormatedOIB>
    <izvorni_sadrzaj>  VATROGASNI SERVIS j.d.o.o., OIB 81478965137</izvorni_sadrzaj>
    <derivirana_varijabla naziv="DomainObject.Predmet.ProtustrankaFormatedOIB_1">  VATROGASNI SERVIS j.d.o.o., OIB 81478965137</derivirana_varijabla>
  </DomainObject.Predmet.ProtustrankaFormatedOIB>
  <DomainObject.Predmet.ProtustrankaFormatedWithAdress>
    <izvorni_sadrzaj> VATROGASNI SERVIS j.d.o.o., Ivana Zajca 8, 47000 Karlovac</izvorni_sadrzaj>
    <derivirana_varijabla naziv="DomainObject.Predmet.ProtustrankaFormatedWithAdress_1"> VATROGASNI SERVIS j.d.o.o., Ivana Zajca 8, 47000 Karlovac</derivirana_varijabla>
  </DomainObject.Predmet.ProtustrankaFormatedWithAdress>
  <DomainObject.Predmet.ProtustrankaFormatedWithAdressOIB>
    <izvorni_sadrzaj> VATROGASNI SERVIS j.d.o.o., OIB 81478965137, Ivana Zajca 8, 47000 Karlovac</izvorni_sadrzaj>
    <derivirana_varijabla naziv="DomainObject.Predmet.ProtustrankaFormatedWithAdressOIB_1"> VATROGASNI SERVIS j.d.o.o., OIB 81478965137, Ivana Zajca 8, 47000 Karlovac</derivirana_varijabla>
  </DomainObject.Predmet.ProtustrankaFormatedWithAdressOIB>
  <DomainObject.Predmet.ProtustrankaWithAdress>
    <izvorni_sadrzaj>VATROGASNI SERVIS j.d.o.o. Ivana Zajca 8, 47000 Karlovac</izvorni_sadrzaj>
    <derivirana_varijabla naziv="DomainObject.Predmet.ProtustrankaWithAdress_1">VATROGASNI SERVIS j.d.o.o. Ivana Zajca 8, 47000 Karlovac</derivirana_varijabla>
  </DomainObject.Predmet.ProtustrankaWithAdress>
  <DomainObject.Predmet.ProtustrankaWithAdressOIB>
    <izvorni_sadrzaj>VATROGASNI SERVIS j.d.o.o., OIB 81478965137, Ivana Zajca 8, 47000 Karlovac</izvorni_sadrzaj>
    <derivirana_varijabla naziv="DomainObject.Predmet.ProtustrankaWithAdressOIB_1">VATROGASNI SERVIS j.d.o.o., OIB 81478965137, Ivana Zajca 8, 47000 Karlovac</derivirana_varijabla>
  </DomainObject.Predmet.ProtustrankaWithAdressOIB>
  <DomainObject.Predmet.ProtustrankaNazivFormated>
    <izvorni_sadrzaj>VATROGASNI SERVIS j.d.o.o.</izvorni_sadrzaj>
    <derivirana_varijabla naziv="DomainObject.Predmet.ProtustrankaNazivFormated_1">VATROGASNI SERVIS j.d.o.o.</derivirana_varijabla>
  </DomainObject.Predmet.ProtustrankaNazivFormated>
  <DomainObject.Predmet.ProtustrankaNazivFormatedOIB>
    <izvorni_sadrzaj>VATROGASNI SERVIS j.d.o.o., OIB 81478965137</izvorni_sadrzaj>
    <derivirana_varijabla naziv="DomainObject.Predmet.ProtustrankaNazivFormatedOIB_1">VATROGASNI SERVIS j.d.o.o., OIB 81478965137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VATROGASNI SERVIS j.d.o.o.</item>
    </izvorni_sadrzaj>
    <derivirana_varijabla naziv="DomainObject.Predmet.ProtuStrankaListFormated_1">
      <item>VATROGASNI SERVIS j.d.o.o.</item>
    </derivirana_varijabla>
  </DomainObject.Predmet.ProtuStrankaListFormated>
  <DomainObject.Predmet.ProtuStrankaListFormatedOIB>
    <izvorni_sadrzaj>
      <item>VATROGASNI SERVIS j.d.o.o., OIB 81478965137</item>
    </izvorni_sadrzaj>
    <derivirana_varijabla naziv="DomainObject.Predmet.ProtuStrankaListFormatedOIB_1">
      <item>VATROGASNI SERVIS j.d.o.o., OIB 81478965137</item>
    </derivirana_varijabla>
  </DomainObject.Predmet.ProtuStrankaListFormatedOIB>
  <DomainObject.Predmet.ProtuStrankaListFormatedWithAdress>
    <izvorni_sadrzaj>
      <item>VATROGASNI SERVIS j.d.o.o., Ivana Zajca 8, 47000 Karlovac</item>
    </izvorni_sadrzaj>
    <derivirana_varijabla naziv="DomainObject.Predmet.ProtuStrankaListFormatedWithAdress_1">
      <item>VATROGASNI SERVIS j.d.o.o., Ivana Zajca 8, 47000 Karlovac</item>
    </derivirana_varijabla>
  </DomainObject.Predmet.ProtuStrankaListFormatedWithAdress>
  <DomainObject.Predmet.ProtuStrankaListFormatedWithAdressOIB>
    <izvorni_sadrzaj>
      <item>VATROGASNI SERVIS j.d.o.o., OIB 81478965137, Ivana Zajca 8, 47000 Karlovac</item>
    </izvorni_sadrzaj>
    <derivirana_varijabla naziv="DomainObject.Predmet.ProtuStrankaListFormatedWithAdressOIB_1">
      <item>VATROGASNI SERVIS j.d.o.o., OIB 81478965137, Ivana Zajca 8, 47000 Karlovac</item>
    </derivirana_varijabla>
  </DomainObject.Predmet.ProtuStrankaListFormatedWithAdressOIB>
  <DomainObject.Predmet.ProtuStrankaListNazivFormated>
    <izvorni_sadrzaj>
      <item>VATROGASNI SERVIS j.d.o.o.</item>
    </izvorni_sadrzaj>
    <derivirana_varijabla naziv="DomainObject.Predmet.ProtuStrankaListNazivFormated_1">
      <item>VATROGASNI SERVIS j.d.o.o.</item>
    </derivirana_varijabla>
  </DomainObject.Predmet.ProtuStrankaListNazivFormated>
  <DomainObject.Predmet.ProtuStrankaListNazivFormatedOIB>
    <izvorni_sadrzaj>
      <item>VATROGASNI SERVIS j.d.o.o., OIB 81478965137</item>
    </izvorni_sadrzaj>
    <derivirana_varijabla naziv="DomainObject.Predmet.ProtuStrankaListNazivFormatedOIB_1">
      <item>VATROGASNI SERVIS j.d.o.o., OIB 81478965137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VATROGASNI SERVIS j.d.o.o.</izvorni_sadrzaj>
    <derivirana_varijabla naziv="DomainObject.Predmet.ProtustrankaIDrugi_1">VATROGASNI SERVIS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VATROGASNI SERVIS j.d.o.o., OIB 81478965137, Ivana Zajca 8, 47000 Karlovac</izvorni_sadrzaj>
    <derivirana_varijabla naziv="DomainObject.Predmet.ProtustrankaIDrugiAdressOIB_1">VATROGASNI SERVIS j.d.o.o., OIB 81478965137, Ivana Zajca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VATROGASNI SERVIS j.d.o.o.</item>
      <item>FINA Regionalni centar Zagreb, podružnica Karlovac</item>
    </izvorni_sadrzaj>
    <derivirana_varijabla naziv="DomainObject.Predmet.SudioniciListNaziv_1">
      <item>VATROGASNI SERVIS j.d.o.o.</item>
      <item>FINA Regionalni centar Zagreb, podružnica Karlovac</item>
    </derivirana_varijabla>
  </DomainObject.Predmet.SudioniciListNaziv>
  <DomainObject.Predmet.SudioniciListAdressOIB>
    <izvorni_sadrzaj>
      <item>VATROGASNI SERVIS j.d.o.o., OIB 81478965137, Ivana Zajca 8,47000 Karlovac</item>
      <item>FINA Regionalni centar Zagreb, podružnica Karlovac, OIB 85821130368, Pavla Vitezovića 1,47000 Karlovac</item>
    </izvorni_sadrzaj>
    <derivirana_varijabla naziv="DomainObject.Predmet.SudioniciListAdressOIB_1">
      <item>VATROGASNI SERVIS j.d.o.o., OIB 81478965137, Ivana Zajca 8,47000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81478965137</item>
      <item>, OIB 85821130368</item>
    </izvorni_sadrzaj>
    <derivirana_varijabla naziv="DomainObject.Predmet.SudioniciListNazivOIB_1">
      <item>, OIB 81478965137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2296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2016-10-17T10:48:00Z</dcterms:created>
  <dc:creator>korisnik</dc:creator>
  <cp:lastModifiedBy>Snježana Andrijanić</cp:lastModifiedBy>
  <cp:lastPrinted>2016-10-17T10:48:00Z</cp:lastPrinted>
  <dcterms:modified xmlns:xsi="http://www.w3.org/2001/XMLSchema-instance" xsi:type="dcterms:W3CDTF">2016-10-18T10:16:00Z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