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c6be" w14:paraId="78dc6be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8F121A">
        <w:t>2</w:t>
      </w:r>
      <w:r w:rsidR="0037198C">
        <w:t>9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682583" w:rsidRPr="00682583">
        <w:t xml:space="preserve">2.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C039AF">
        <w:t>MAGOF NORME</w:t>
      </w:r>
      <w:r w:rsidR="00754835">
        <w:t xml:space="preserve"> </w:t>
      </w:r>
      <w:r w:rsidR="00C039AF">
        <w:t>j.</w:t>
      </w:r>
      <w:r w:rsidR="00754835">
        <w:t>d.o.o.</w:t>
      </w:r>
      <w:r w:rsidR="00C039AF">
        <w:t xml:space="preserve"> za savjetovanje, trgovinu i informatiku</w:t>
      </w:r>
      <w:r w:rsidR="00754835">
        <w:t>, OIB:</w:t>
      </w:r>
      <w:r w:rsidR="00C039AF">
        <w:t>77160948238</w:t>
      </w:r>
      <w:r w:rsidR="00754835">
        <w:t xml:space="preserve">, </w:t>
      </w:r>
      <w:r w:rsidR="00C039AF">
        <w:t>Zaprešić, Trg žrtava fašizma 8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C039AF">
        <w:t>21.958,08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82583">
        <w:t xml:space="preserve">2.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660B30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>, v.r.</w:t>
      </w:r>
    </w:p>
    <w:p w:rsidRDefault="008E454A" w:rsidP="008E454A" w:rsidR="008E454A" w:rsidRPr="009C5689">
      <w:pPr>
        <w:jc w:val="right"/>
      </w:pPr>
    </w:p>
    <w:p w:rsidRDefault="007644BB" w:rsidR="007644BB"/>
    <w:p w:rsidRDefault="00660B30" w:rsidR="00660B30">
      <w:r>
        <w:t>Za točnost otpravka – ovlašteni službenik:</w:t>
      </w:r>
    </w:p>
    <w:p w:rsidRDefault="00660B30" w:rsidR="00660B30">
      <w:r>
        <w:t>Tihomir Vučić</w:t>
      </w:r>
    </w:p>
    <w:sectPr w:rsidSect="00ED6AA8" w:rsidR="00660B30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0B3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0B3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57C07"/>
    <w:rsid w:val="001920D8"/>
    <w:rsid w:val="001B0649"/>
    <w:rsid w:val="001E7687"/>
    <w:rsid w:val="00212CD6"/>
    <w:rsid w:val="002E510E"/>
    <w:rsid w:val="002F4FC7"/>
    <w:rsid w:val="00360CDC"/>
    <w:rsid w:val="0037198C"/>
    <w:rsid w:val="00450457"/>
    <w:rsid w:val="005209CA"/>
    <w:rsid w:val="00545FE2"/>
    <w:rsid w:val="00660B30"/>
    <w:rsid w:val="00682583"/>
    <w:rsid w:val="00716E80"/>
    <w:rsid w:val="00754835"/>
    <w:rsid w:val="007644BB"/>
    <w:rsid w:val="0085363A"/>
    <w:rsid w:val="00863365"/>
    <w:rsid w:val="00896B95"/>
    <w:rsid w:val="008E454A"/>
    <w:rsid w:val="008F0BF8"/>
    <w:rsid w:val="008F121A"/>
    <w:rsid w:val="009D0004"/>
    <w:rsid w:val="009E70F0"/>
    <w:rsid w:val="00A20FCD"/>
    <w:rsid w:val="00AB3320"/>
    <w:rsid w:val="00AC6238"/>
    <w:rsid w:val="00B51AEF"/>
    <w:rsid w:val="00BC6EB9"/>
    <w:rsid w:val="00C039AF"/>
    <w:rsid w:val="00C25B35"/>
    <w:rsid w:val="00C65619"/>
    <w:rsid w:val="00EA2C05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6853134"/>
  <w15:docId w15:val="{FB17F1CD-22EB-4646-812C-BF7F40F84BF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0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B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B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B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B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1729</izvorni_sadrzaj>
    <derivirana_varijabla naziv="DomainObject.Predmet.Broj_1">1729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St-1729/2018</izvorni_sadrzaj>
    <derivirana_varijabla naziv="DomainObject.Predmet.OznakaBroj_1">St-1729/2018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MAGOF NORME j.d.o.o. za savjetovanje, trgovinu i informatiku</izvorni_sadrzaj>
    <derivirana_varijabla naziv="DomainObject.Predmet.ProtustrankaFormated_1">  MAGOF NORME j.d.o.o. za savjetovanje, trgovinu i informatiku</derivirana_varijabla>
  </DomainObject.Predmet.ProtustrankaFormated>
  <DomainObject.Predmet.ProtustrankaFormatedOIB>
    <izvorni_sadrzaj>  MAGOF NORME j.d.o.o. za savjetovanje, trgovinu i informatiku, OIB 77160948238</izvorni_sadrzaj>
    <derivirana_varijabla naziv="DomainObject.Predmet.ProtustrankaFormatedOIB_1">  MAGOF NORME j.d.o.o. za savjetovanje, trgovinu i informatiku, OIB 77160948238</derivirana_varijabla>
  </DomainObject.Predmet.ProtustrankaFormatedOIB>
  <DomainObject.Predmet.ProtustrankaFormatedWithAdress>
    <izvorni_sadrzaj> MAGOF NORME j.d.o.o. za savjetovanje, trgovinu i informatiku, Trg žrtava fašizma 8, 10290 Zaprešić</izvorni_sadrzaj>
    <derivirana_varijabla naziv="DomainObject.Predmet.ProtustrankaFormatedWithAdress_1"> MAGOF NORME j.d.o.o. za savjetovanje, trgovinu i informatiku, Trg žrtava fašizma 8, 10290 Zaprešić</derivirana_varijabla>
  </DomainObject.Predmet.ProtustrankaFormatedWithAdress>
  <DomainObject.Predmet.ProtustrankaFormatedWithAdressOIB>
    <izvorni_sadrzaj> MAGOF NORME j.d.o.o. za savjetovanje, trgovinu i informatiku, OIB 77160948238, Trg žrtava fašizma 8, 10290 Zaprešić</izvorni_sadrzaj>
    <derivirana_varijabla naziv="DomainObject.Predmet.ProtustrankaFormatedWithAdressOIB_1"> MAGOF NORME j.d.o.o. za savjetovanje, trgovinu i informatiku, OIB 77160948238, Trg žrtava fašizma 8, 10290 Zaprešić</derivirana_varijabla>
  </DomainObject.Predmet.ProtustrankaFormatedWithAdressOIB>
  <DomainObject.Predmet.ProtustrankaWithAdress>
    <izvorni_sadrzaj>MAGOF NORME j.d.o.o. za savjetovanje, trgovinu i informatiku Trg žrtava fašizma 8, 10290 Zaprešić</izvorni_sadrzaj>
    <derivirana_varijabla naziv="DomainObject.Predmet.ProtustrankaWithAdress_1">MAGOF NORME j.d.o.o. za savjetovanje, trgovinu i informatiku Trg žrtava fašizma 8, 10290 Zaprešić</derivirana_varijabla>
  </DomainObject.Predmet.ProtustrankaWithAdress>
  <DomainObject.Predmet.ProtustrankaWithAdressOIB>
    <izvorni_sadrzaj>MAGOF NORME j.d.o.o. za savjetovanje, trgovinu i informatiku, OIB 77160948238, Trg žrtava fašizma 8, 10290 Zaprešić</izvorni_sadrzaj>
    <derivirana_varijabla naziv="DomainObject.Predmet.ProtustrankaWithAdressOIB_1">MAGOF NORME j.d.o.o. za savjetovanje, trgovinu i informatiku, OIB 77160948238, Trg žrtava fašizma 8, 10290 Zaprešić</derivirana_varijabla>
  </DomainObject.Predmet.ProtustrankaWithAdressOIB>
  <DomainObject.Predmet.ProtustrankaNazivFormated>
    <izvorni_sadrzaj>MAGOF NORME j.d.o.o. za savjetovanje, trgovinu i informatiku</izvorni_sadrzaj>
    <derivirana_varijabla naziv="DomainObject.Predmet.ProtustrankaNazivFormated_1">MAGOF NORME j.d.o.o. za savjetovanje, trgovinu i informatiku</derivirana_varijabla>
  </DomainObject.Predmet.ProtustrankaNazivFormated>
  <DomainObject.Predmet.ProtustrankaNazivFormatedOIB>
    <izvorni_sadrzaj>MAGOF NORME j.d.o.o. za savjetovanje, trgovinu i informatiku, OIB 77160948238</izvorni_sadrzaj>
    <derivirana_varijabla naziv="DomainObject.Predmet.ProtustrankaNazivFormatedOIB_1">MAGOF NORME j.d.o.o. za savjetovanje, trgovinu i informatiku, OIB 77160948238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MAGOF NORME j.d.o.o. za savjetovanje, trgovinu i informatiku</item>
    </izvorni_sadrzaj>
    <derivirana_varijabla naziv="DomainObject.Predmet.ProtuStrankaListFormated_1">
      <item>MAGOF NORME j.d.o.o. za savjetovanje, trgovinu i informatiku</item>
    </derivirana_varijabla>
  </DomainObject.Predmet.ProtuStrankaListFormated>
  <DomainObject.Predmet.ProtuStrankaListFormatedOIB>
    <izvorni_sadrzaj>
      <item>MAGOF NORME j.d.o.o. za savjetovanje, trgovinu i informatiku, OIB 77160948238</item>
    </izvorni_sadrzaj>
    <derivirana_varijabla naziv="DomainObject.Predmet.ProtuStrankaListFormatedOIB_1">
      <item>MAGOF NORME j.d.o.o. za savjetovanje, trgovinu i informatiku, OIB 77160948238</item>
    </derivirana_varijabla>
  </DomainObject.Predmet.ProtuStrankaListFormatedOIB>
  <DomainObject.Predmet.ProtuStrankaListFormatedWithAdress>
    <izvorni_sadrzaj>
      <item>MAGOF NORME j.d.o.o. za savjetovanje, trgovinu i informatiku, Trg žrtava fašizma 8, 10290 Zaprešić</item>
    </izvorni_sadrzaj>
    <derivirana_varijabla naziv="DomainObject.Predmet.ProtuStrankaListFormatedWithAdress_1">
      <item>MAGOF NORME j.d.o.o. za savjetovanje, trgovinu i informatiku, Trg žrtava fašizma 8, 10290 Zaprešić</item>
    </derivirana_varijabla>
  </DomainObject.Predmet.ProtuStrankaListFormatedWithAdress>
  <DomainObject.Predmet.ProtuStrankaListFormatedWithAdressOIB>
    <izvorni_sadrzaj>
      <item>MAGOF NORME j.d.o.o. za savjetovanje, trgovinu i informatiku, OIB 77160948238, Trg žrtava fašizma 8, 10290 Zaprešić</item>
    </izvorni_sadrzaj>
    <derivirana_varijabla naziv="DomainObject.Predmet.ProtuStrankaListFormatedWithAdressOIB_1">
      <item>MAGOF NORME j.d.o.o. za savjetovanje, trgovinu i informatiku, OIB 77160948238, Trg žrtava fašizma 8, 10290 Zaprešić</item>
    </derivirana_varijabla>
  </DomainObject.Predmet.ProtuStrankaListFormatedWithAdressOIB>
  <DomainObject.Predmet.ProtuStrankaListNazivFormated>
    <izvorni_sadrzaj>
      <item>MAGOF NORME j.d.o.o. za savjetovanje, trgovinu i informatiku</item>
    </izvorni_sadrzaj>
    <derivirana_varijabla naziv="DomainObject.Predmet.ProtuStrankaListNazivFormated_1">
      <item>MAGOF NORME j.d.o.o. za savjetovanje, trgovinu i informatiku</item>
    </derivirana_varijabla>
  </DomainObject.Predmet.ProtuStrankaListNazivFormated>
  <DomainObject.Predmet.ProtuStrankaListNazivFormatedOIB>
    <izvorni_sadrzaj>
      <item>MAGOF NORME j.d.o.o. za savjetovanje, trgovinu i informatiku, OIB 77160948238</item>
    </izvorni_sadrzaj>
    <derivirana_varijabla naziv="DomainObject.Predmet.ProtuStrankaListNazivFormatedOIB_1">
      <item>MAGOF NORME j.d.o.o. za savjetovanje, trgovinu i informatiku, OIB 77160948238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MAGOF NORME j.d.o.o. za savjetovanje, trgovinu i informatiku</izvorni_sadrzaj>
    <derivirana_varijabla naziv="DomainObject.Predmet.ProtustrankaIDrugi_1">MAGOF NORME j.d.o.o. za savjetovanje, trgovinu i informatiku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MAGOF NORME j.d.o.o. za savjetovanje, trgovinu i informatiku, OIB 77160948238, Trg žrtava fašizma 8, 10290 Zaprešić</izvorni_sadrzaj>
    <derivirana_varijabla naziv="DomainObject.Predmet.ProtustrankaIDrugiAdressOIB_1">MAGOF NORME j.d.o.o. za savjetovanje, trgovinu i informatiku, OIB 77160948238, Trg žrtava fašizma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MAGOF NORME j.d.o.o. za savjetovanje, trgovinu i informatiku</item>
    </izvorni_sadrzaj>
    <derivirana_varijabla naziv="DomainObject.Predmet.SudioniciListNaziv_1">
      <item>FINA Regionalni centar Zagreb</item>
      <item>MAGOF NORME j.d.o.o. za savjetovanje, trgovinu i informatiku</item>
    </derivirana_varijabla>
  </DomainObject.Predmet.SudioniciListNaziv>
  <DomainObject.Predmet.SudioniciListAdressOIB>
    <izvorni_sadrzaj>
      <item>FINA Regionalni centar Zagreb, OIB 85821130368</item>
      <item>MAGOF NORME j.d.o.o. za savjetovanje, trgovinu i informatiku, OIB 77160948238, Trg žrtava fašizma 8,10290 Zaprešić</item>
    </izvorni_sadrzaj>
    <derivirana_varijabla naziv="DomainObject.Predmet.SudioniciListAdressOIB_1">
      <item>FINA Regionalni centar Zagreb, OIB 85821130368</item>
      <item>MAGOF NORME j.d.o.o. za savjetovanje, trgovinu i informatiku, OIB 77160948238, Trg žrtava fašizma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77160948238</item>
    </izvorni_sadrzaj>
    <derivirana_varijabla naziv="DomainObject.Predmet.SudioniciListNazivOIB_1">
      <item>, OIB 85821130368</item>
      <item>, OIB 77160948238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1395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2018-10-02T11:51:00Z</dcterms:created>
  <dc:creator>Bernardica Novak</dc:creator>
  <cp:lastModifiedBy>Tihomir Vučić</cp:lastModifiedBy>
  <cp:lastPrinted>2018-10-02T11:50:00Z</cp:lastPrinted>
  <dcterms:modified xmlns:xsi="http://www.w3.org/2001/XMLSchema-instance" xsi:type="dcterms:W3CDTF">2018-10-03T05:48:00Z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1729-18.docx)</vt:lpwstr>
  </prop:property>
  <prop:property name="CC_coloring" pid="5" fmtid="{D5CDD505-2E9C-101B-9397-08002B2CF9AE}">
    <vt:bool>false</vt:bool>
  </prop:property>
</prop:Properties>
</file>