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bb35" w14:paraId="2efbb3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C83341">
        <w:t>50</w:t>
      </w:r>
      <w:r w:rsidR="003A3144">
        <w:t>3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A51948" w:rsidRPr="00A51948">
        <w:rPr>
          <w:b/>
        </w:rPr>
        <w:t>TANDEM j.d.o.o.</w:t>
      </w:r>
      <w:r w:rsidRPr="004B14C7">
        <w:rPr>
          <w:b/>
        </w:rPr>
        <w:t xml:space="preserve">, </w:t>
      </w:r>
      <w:r w:rsidR="00A51948" w:rsidRPr="00A51948">
        <w:rPr>
          <w:b/>
        </w:rPr>
        <w:t>Petra Svačića 10</w:t>
      </w:r>
      <w:r w:rsidR="00DF18EB" w:rsidRPr="00DF18EB">
        <w:rPr>
          <w:b/>
        </w:rPr>
        <w:t xml:space="preserve">, </w:t>
      </w:r>
      <w:r w:rsidR="00A51948" w:rsidRPr="00A51948">
        <w:rPr>
          <w:b/>
        </w:rPr>
        <w:t>Velika Gorica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A51948" w:rsidRPr="00A51948">
        <w:rPr>
          <w:b/>
        </w:rPr>
        <w:t>080865978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A51948" w:rsidRPr="00A51948">
        <w:rPr>
          <w:b/>
        </w:rPr>
        <w:t>85557317637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51948" w:rsidRPr="00A51948">
        <w:rPr>
          <w:b/>
        </w:rPr>
        <w:t>TANDEM j.d.o.o.</w:t>
      </w:r>
      <w:r w:rsidR="00A51948" w:rsidRPr="004B14C7">
        <w:rPr>
          <w:b/>
        </w:rPr>
        <w:t xml:space="preserve">, </w:t>
      </w:r>
      <w:r w:rsidR="00A51948" w:rsidRPr="00A51948">
        <w:rPr>
          <w:b/>
        </w:rPr>
        <w:t>Petra Svačića 10</w:t>
      </w:r>
      <w:r w:rsidR="00A51948" w:rsidRPr="00DF18EB">
        <w:rPr>
          <w:b/>
        </w:rPr>
        <w:t xml:space="preserve">, </w:t>
      </w:r>
      <w:r w:rsidR="00A51948" w:rsidRPr="00A51948">
        <w:rPr>
          <w:b/>
        </w:rPr>
        <w:t>Velika Gorica</w:t>
      </w:r>
      <w:r w:rsidR="00A51948" w:rsidRPr="004B14C7">
        <w:rPr>
          <w:b/>
        </w:rPr>
        <w:t xml:space="preserve">, </w:t>
      </w:r>
      <w:r w:rsidR="00A51948">
        <w:rPr>
          <w:b/>
        </w:rPr>
        <w:t>MBS</w:t>
      </w:r>
      <w:r w:rsidR="00A51948" w:rsidRPr="00DF18EB">
        <w:rPr>
          <w:b/>
        </w:rPr>
        <w:t xml:space="preserve">: </w:t>
      </w:r>
      <w:r w:rsidR="00A51948" w:rsidRPr="00A51948">
        <w:rPr>
          <w:b/>
        </w:rPr>
        <w:t>080865978</w:t>
      </w:r>
      <w:r w:rsidR="00A51948" w:rsidRPr="004B14C7">
        <w:rPr>
          <w:b/>
        </w:rPr>
        <w:t xml:space="preserve">, </w:t>
      </w:r>
      <w:r w:rsidR="00A51948">
        <w:rPr>
          <w:b/>
        </w:rPr>
        <w:t>OIB</w:t>
      </w:r>
      <w:r w:rsidR="00A51948" w:rsidRPr="00DF18EB">
        <w:rPr>
          <w:b/>
        </w:rPr>
        <w:t xml:space="preserve">: </w:t>
      </w:r>
      <w:r w:rsidR="00A51948" w:rsidRPr="00A51948">
        <w:rPr>
          <w:b/>
        </w:rPr>
        <w:t>85557317637</w:t>
      </w:r>
      <w:r>
        <w:t xml:space="preserve">, iznosi </w:t>
      </w:r>
      <w:r w:rsidR="0032388F">
        <w:t>11.321,65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092518" w:rsidRPr="00092518">
        <w:t>Paškvalina Gabrić, OIB: 16273158891</w:t>
      </w:r>
      <w:r w:rsidR="003620DA">
        <w:t xml:space="preserve">, </w:t>
      </w:r>
      <w:r w:rsidR="00092518" w:rsidRPr="00092518">
        <w:t>Split, Antuna Mihanovića 29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C83341">
        <w:t>50</w:t>
      </w:r>
      <w:r w:rsidR="003A3144">
        <w:t>3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EB4" w:rsidR="00A96EB4">
      <w:r>
        <w:separator/>
      </w:r>
    </w:p>
  </w:endnote>
  <w:endnote w:id="0" w:type="continuationSeparator">
    <w:p w:rsidRDefault="00A96EB4" w:rsidR="00A96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EB4" w:rsidR="00A96EB4">
      <w:r>
        <w:separator/>
      </w:r>
    </w:p>
  </w:footnote>
  <w:footnote w:id="0" w:type="continuationSeparator">
    <w:p w:rsidRDefault="00A96EB4" w:rsidR="00A96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2518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88F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325F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1948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96EB4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3341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2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3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2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3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St-2503/2016</izvorni_sadrzaj>
    <derivirana_varijabla naziv="DomainObject.Predmet.OznakaBroj_1">St-2503/2016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TANDEM jednostavno društvo s ograničenom odgovornošću za ugostiteljstvo i usluge</izvorni_sadrzaj>
    <derivirana_varijabla naziv="DomainObject.Predmet.ProtustrankaFormated_1">  TANDEM jednostavno društvo s ograničenom odgovornošću za ugostiteljstvo i usluge</derivirana_varijabla>
  </DomainObject.Predmet.ProtustrankaFormated>
  <DomainObject.Predmet.ProtustrankaFormatedOIB>
    <izvorni_sadrzaj>  TANDEM jednostavno društvo s ograničenom odgovornošću za ugostiteljstvo i usluge, OIB 85557317637</izvorni_sadrzaj>
    <derivirana_varijabla naziv="DomainObject.Predmet.ProtustrankaFormatedOIB_1">  TANDEM jednostavno društvo s ograničenom odgovornošću za ugostiteljstvo i usluge, OIB 85557317637</derivirana_varijabla>
  </DomainObject.Predmet.ProtustrankaFormatedOIB>
  <DomainObject.Predmet.ProtustrankaFormatedWithAdress>
    <izvorni_sadrzaj> TANDEM jednostavno društvo s ograničenom odgovornošću za ugostiteljstvo i usluge, Petra Svačića 10, 10410 Velika Gorica</izvorni_sadrzaj>
    <derivirana_varijabla naziv="DomainObject.Predmet.ProtustrankaFormatedWithAdress_1"> TANDEM jednostavno društvo s ograničenom odgovornošću za ugostiteljstvo i usluge, Petra Svačića 10, 10410 Velika Gorica</derivirana_varijabla>
  </DomainObject.Predmet.ProtustrankaFormatedWithAdress>
  <DomainObject.Predmet.ProtustrankaFormatedWithAdressOIB>
    <izvorni_sadrzaj> TANDEM jednostavno društvo s ograničenom odgovornošću za ugostiteljstvo i usluge, OIB 85557317637, Petra Svačića 10, 10410 Velika Gorica</izvorni_sadrzaj>
    <derivirana_varijabla naziv="DomainObject.Predmet.ProtustrankaFormatedWithAdressOIB_1"> TANDEM jednostavno društvo s ograničenom odgovornošću za ugostiteljstvo i usluge, OIB 85557317637, Petra Svačića 10, 10410 Velika Gorica</derivirana_varijabla>
  </DomainObject.Predmet.ProtustrankaFormatedWithAdressOIB>
  <DomainObject.Predmet.ProtustrankaWithAdress>
    <izvorni_sadrzaj>TANDEM jednostavno društvo s ograničenom odgovornošću za ugostiteljstvo i usluge Petra Svačića 10, 10410 Velika Gorica</izvorni_sadrzaj>
    <derivirana_varijabla naziv="DomainObject.Predmet.ProtustrankaWithAdress_1">TANDEM jednostavno društvo s ograničenom odgovornošću za ugostiteljstvo i usluge Petra Svačića 10, 10410 Velika Gorica</derivirana_varijabla>
  </DomainObject.Predmet.ProtustrankaWithAdress>
  <DomainObject.Predmet.ProtustrankaWithAdressOIB>
    <izvorni_sadrzaj>TANDEM jednostavno društvo s ograničenom odgovornošću za ugostiteljstvo i usluge, OIB 85557317637, Petra Svačića 10, 10410 Velika Gorica</izvorni_sadrzaj>
    <derivirana_varijabla naziv="DomainObject.Predmet.ProtustrankaWithAdressOIB_1">TANDEM jednostavno društvo s ograničenom odgovornošću za ugostiteljstvo i usluge, OIB 85557317637, Petra Svačića 10, 10410 Velika Gorica</derivirana_varijabla>
  </DomainObject.Predmet.ProtustrankaWithAdressOIB>
  <DomainObject.Predmet.ProtustrankaNazivFormated>
    <izvorni_sadrzaj>TANDEM jednostavno društvo s ograničenom odgovornošću za ugostiteljstvo i usluge</izvorni_sadrzaj>
    <derivirana_varijabla naziv="DomainObject.Predmet.ProtustrankaNazivFormated_1">TANDEM jednostavno društvo s ograničenom odgovornošću za ugostiteljstvo i usluge</derivirana_varijabla>
  </DomainObject.Predmet.ProtustrankaNazivFormated>
  <DomainObject.Predmet.ProtustrankaNazivFormatedOIB>
    <izvorni_sadrzaj>TANDEM jednostavno društvo s ograničenom odgovornošću za ugostiteljstvo i usluge, OIB 85557317637</izvorni_sadrzaj>
    <derivirana_varijabla naziv="DomainObject.Predmet.ProtustrankaNazivFormatedOIB_1">TANDEM jednostavno društvo s ograničenom odgovornošću za ugostiteljstvo i usluge, OIB 85557317637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TANDEM jednostavno društvo s ograničenom odgovornošću za ugostiteljstvo i usluge</item>
    </izvorni_sadrzaj>
    <derivirana_varijabla naziv="DomainObject.Predmet.ProtuStrankaListFormated_1">
      <item>TANDEM jednostavno društvo s ograničenom odgovornošću za ugostiteljstvo i usluge</item>
    </derivirana_varijabla>
  </DomainObject.Predmet.ProtuStrankaListFormated>
  <DomainObject.Predmet.ProtuStrankaListFormatedOIB>
    <izvorni_sadrzaj>
      <item>TANDEM jednostavno društvo s ograničenom odgovornošću za ugostiteljstvo i usluge, OIB 85557317637</item>
    </izvorni_sadrzaj>
    <derivirana_varijabla naziv="DomainObject.Predmet.ProtuStrankaListFormatedOIB_1">
      <item>TANDEM jednostavno društvo s ograničenom odgovornošću za ugostiteljstvo i usluge, OIB 85557317637</item>
    </derivirana_varijabla>
  </DomainObject.Predmet.ProtuStrankaListFormatedOIB>
  <DomainObject.Predmet.ProtuStrankaListFormatedWithAdress>
    <izvorni_sadrzaj>
      <item>TANDEM jednostavno društvo s ograničenom odgovornošću za ugostiteljstvo i usluge, Petra Svačića 10, 10410 Velika Gorica</item>
    </izvorni_sadrzaj>
    <derivirana_varijabla naziv="DomainObject.Predmet.ProtuStrankaListFormatedWithAdress_1">
      <item>TANDEM jednostavno društvo s ograničenom odgovornošću za ugostiteljstvo i usluge, Petra Svačića 10, 10410 Velika Gorica</item>
    </derivirana_varijabla>
  </DomainObject.Predmet.ProtuStrankaListFormatedWithAdress>
  <DomainObject.Predmet.ProtuStrankaListFormatedWithAdressOIB>
    <izvorni_sadrzaj>
      <item>TANDEM jednostavno društvo s ograničenom odgovornošću za ugostiteljstvo i usluge, OIB 85557317637, Petra Svačića 10, 10410 Velika Gorica</item>
    </izvorni_sadrzaj>
    <derivirana_varijabla naziv="DomainObject.Predmet.ProtuStrankaListFormatedWithAdressOIB_1">
      <item>TANDEM jednostavno društvo s ograničenom odgovornošću za ugostiteljstvo i usluge, OIB 85557317637, Petra Svačića 10, 10410 Velika Gorica</item>
    </derivirana_varijabla>
  </DomainObject.Predmet.ProtuStrankaListFormatedWithAdressOIB>
  <DomainObject.Predmet.ProtuStrankaListNazivFormated>
    <izvorni_sadrzaj>
      <item>TANDEM jednostavno društvo s ograničenom odgovornošću za ugostiteljstvo i usluge</item>
    </izvorni_sadrzaj>
    <derivirana_varijabla naziv="DomainObject.Predmet.ProtuStrankaListNazivFormated_1">
      <item>TANDEM jednostavno društvo s ograničenom odgovornošću za ugostiteljstvo i usluge</item>
    </derivirana_varijabla>
  </DomainObject.Predmet.ProtuStrankaListNazivFormated>
  <DomainObject.Predmet.ProtuStrankaListNazivFormatedOIB>
    <izvorni_sadrzaj>
      <item>TANDEM jednostavno društvo s ograničenom odgovornošću za ugostiteljstvo i usluge, OIB 85557317637</item>
    </izvorni_sadrzaj>
    <derivirana_varijabla naziv="DomainObject.Predmet.ProtuStrankaListNazivFormatedOIB_1">
      <item>TANDEM jednostavno društvo s ograničenom odgovornošću za ugostiteljstvo i usluge, OIB 85557317637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TANDEM jednostavno društvo s ograničenom odgovornošću za ugostiteljstvo i usluge</izvorni_sadrzaj>
    <derivirana_varijabla naziv="DomainObject.Predmet.ProtustrankaIDrugi_1">TANDEM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TANDEM jednostavno društvo s ograničenom odgovornošću za ugostiteljstvo i usluge, OIB 85557317637, Petra Svačića 10, 10410 Velika Gorica</izvorni_sadrzaj>
    <derivirana_varijabla naziv="DomainObject.Predmet.ProtustrankaIDrugiAdressOIB_1">TANDEM jednostavno društvo s ograničenom odgovornošću za ugostiteljstvo i usluge, OIB 85557317637, Petra Svačića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TANDEM jednostavno društvo s ograničenom odgovornošću za ugostiteljstvo i usluge</item>
      <item>FINA Regionalni centar Zagreb</item>
    </izvorni_sadrzaj>
    <derivirana_varijabla naziv="DomainObject.Predmet.SudioniciListNaziv_1">
      <item>TANDEM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TANDEM jednostavno društvo s ograničenom odgovornošću za ugostiteljstvo i usluge, OIB 85557317637, Petra Svačića 10,10410 Velika Gorica</item>
      <item>FINA Regionalni centar Zagreb, OIB 85821130368, Trg svibanjskih žrtava 1995. br. 1,10000 Zagreb</item>
    </izvorni_sadrzaj>
    <derivirana_varijabla naziv="DomainObject.Predmet.SudioniciListAdressOIB_1">
      <item>TANDEM jednostavno društvo s ograničenom odgovornošću za ugostiteljstvo i usluge, OIB 85557317637, Petra Svačića 10,10410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85557317637</item>
      <item>, OIB 85821130368</item>
    </izvorni_sadrzaj>
    <derivirana_varijabla naziv="DomainObject.Predmet.SudioniciListNazivOIB_1">
      <item>, OIB 85557317637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1943</properties:Characters>
  <properties:Lines>48</properties:Lines>
  <properties:Paragraphs>16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2016-10-26T07:41:00Z</dcterms:modified>
  <cp:revision>130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