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8d5a" w14:paraId="ed58d5a" w:rsidRDefault="00126D8E" w:rsidP="00126D8E" w:rsidR="00126D8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D8E" w:rsidP="00126D8E" w:rsidR="00126D8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26D8E" w:rsidP="00126D8E" w:rsidR="00126D8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26D8E" w:rsidP="00126D8E" w:rsidR="00126D8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26D8E" w:rsidP="00126D8E" w:rsidR="00126D8E"/>
    <w:p w:rsidRDefault="00126D8E" w:rsidP="00126D8E" w:rsidR="00126D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26D8E" w:rsidP="00126D8E" w:rsidR="00126D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126D8E" w:rsidP="00126D8E" w:rsidR="00126D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126D8E" w:rsidP="00126D8E" w:rsidR="00126D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26D8E" w:rsidP="00126D8E" w:rsidR="00126D8E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5854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VILA MERLOT d. o. o. Rovinj, A. Ferrija 2/I, OIB 39075246844, MBS 040199480,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126D8E" w:rsidP="00126D8E" w:rsidR="00126D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26D8E" w:rsidP="00126D8E" w:rsidR="00126D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126D8E" w:rsidP="00126D8E" w:rsidR="00126D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26D8E" w:rsidP="00126D8E" w:rsidR="00126D8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VILA MERLOT d. o. o. Rovinj, A. Ferrija 2/I, OIB 39075246844, MBS 040199480.</w:t>
      </w:r>
    </w:p>
    <w:p w:rsidRDefault="00126D8E" w:rsidP="00126D8E" w:rsidR="00126D8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26D8E" w:rsidP="00126D8E" w:rsidR="00126D8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126D8E" w:rsidP="00126D8E" w:rsidR="00126D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26D8E" w:rsidP="00126D8E" w:rsidR="00126D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VILA MERLOT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1880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8.063,19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126D8E" w:rsidP="00126D8E" w:rsidR="00126D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26D8E" w:rsidP="00126D8E" w:rsidR="00126D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126D8E" w:rsidP="00126D8E" w:rsidR="00126D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26D8E" w:rsidP="00126D8E" w:rsidR="00126D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126D8E" w:rsidP="00126D8E" w:rsidR="00126D8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126D8E" w:rsidP="00126D8E" w:rsidR="00126D8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34746E">
        <w:rPr>
          <w:rFonts w:cs="Times New Roman" w:eastAsia="Times New Roman"/>
          <w:szCs w:val="24"/>
          <w:lang w:eastAsia="hr-HR"/>
        </w:rPr>
        <w:t>, v. r.</w:t>
      </w:r>
    </w:p>
    <w:p w:rsidRDefault="00126D8E" w:rsidP="00126D8E" w:rsidR="00126D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126D8E" w:rsidP="00126D8E" w:rsidR="00126D8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126D8E" w:rsidP="00126D8E" w:rsidR="00126D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126D8E" w:rsidP="00126D8E" w:rsidR="00126D8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126D8E" w:rsidP="00126D8E" w:rsidR="00126D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126D8E" w:rsidP="00126D8E" w:rsidR="00126D8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126D8E" w:rsidP="00126D8E" w:rsidR="00126D8E" w:rsidRPr="00D05CA9">
      <w:pPr>
        <w:tabs>
          <w:tab w:pos="4116" w:val="left"/>
        </w:tabs>
      </w:pPr>
    </w:p>
    <w:p w:rsidRDefault="00126D8E" w:rsidP="00126D8E" w:rsidR="00126D8E" w:rsidRPr="00D05CA9">
      <w:pPr>
        <w:tabs>
          <w:tab w:pos="4116" w:val="left"/>
        </w:tabs>
      </w:pPr>
    </w:p>
    <w:p w:rsidRDefault="00126D8E" w:rsidP="00126D8E" w:rsidR="00126D8E" w:rsidRPr="00D05CA9">
      <w:pPr>
        <w:tabs>
          <w:tab w:pos="4116" w:val="left"/>
        </w:tabs>
      </w:pPr>
    </w:p>
    <w:p w:rsidRDefault="00126D8E" w:rsidP="00126D8E" w:rsidR="00126D8E" w:rsidRPr="00D05CA9">
      <w:pPr>
        <w:tabs>
          <w:tab w:pos="4116" w:val="left"/>
        </w:tabs>
      </w:pPr>
    </w:p>
    <w:p w:rsidRDefault="00126D8E" w:rsidP="00126D8E" w:rsidR="00126D8E" w:rsidRPr="00D05CA9">
      <w:pPr>
        <w:tabs>
          <w:tab w:pos="4116" w:val="left"/>
        </w:tabs>
      </w:pPr>
    </w:p>
    <w:p w:rsidRDefault="00126D8E" w:rsidP="00126D8E" w:rsidR="00126D8E" w:rsidRPr="00D05CA9">
      <w:pPr>
        <w:tabs>
          <w:tab w:pos="4116" w:val="left"/>
        </w:tabs>
      </w:pPr>
    </w:p>
    <w:p w:rsidRDefault="00126D8E" w:rsidP="00126D8E" w:rsidR="00126D8E" w:rsidRPr="00D05CA9">
      <w:pPr>
        <w:tabs>
          <w:tab w:pos="4116" w:val="left"/>
        </w:tabs>
      </w:pPr>
    </w:p>
    <w:p w:rsidRDefault="00126D8E" w:rsidP="00126D8E" w:rsidR="00126D8E" w:rsidRPr="00D05CA9">
      <w:pPr>
        <w:tabs>
          <w:tab w:pos="4116" w:val="left"/>
        </w:tabs>
      </w:pPr>
    </w:p>
    <w:p w:rsidRDefault="00126D8E" w:rsidP="00126D8E" w:rsidR="00126D8E" w:rsidRPr="00D05CA9">
      <w:pPr>
        <w:tabs>
          <w:tab w:pos="4116" w:val="left"/>
        </w:tabs>
      </w:pPr>
    </w:p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 w:rsidRPr="00D05CA9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126D8E" w:rsidP="00126D8E" w:rsidR="00126D8E"/>
    <w:p w:rsidRDefault="00E87D89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051" w:rsidP="00126D8E" w:rsidR="006E6051">
      <w:r>
        <w:separator/>
      </w:r>
    </w:p>
  </w:endnote>
  <w:endnote w:id="0" w:type="continuationSeparator">
    <w:p w:rsidRDefault="006E6051" w:rsidP="00126D8E" w:rsidR="006E6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051" w:rsidP="00126D8E" w:rsidR="006E6051">
      <w:r>
        <w:separator/>
      </w:r>
    </w:p>
  </w:footnote>
  <w:footnote w:id="0" w:type="continuationSeparator">
    <w:p w:rsidRDefault="006E6051" w:rsidP="00126D8E" w:rsidR="006E6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051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E87D89">
      <w:rPr>
        <w:noProof/>
      </w:rPr>
      <w:t>2</w:t>
    </w:r>
    <w:r>
      <w:fldChar w:fldCharType="end"/>
    </w:r>
    <w:r>
      <w:tab/>
    </w:r>
    <w:r w:rsidRPr="00F65D9B">
      <w:t>11 St-</w:t>
    </w:r>
    <w:r w:rsidR="00126D8E">
      <w:t>410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051" w:rsidP="0021081C" w:rsidR="00A81E97">
    <w:pPr>
      <w:pStyle w:val="Zaglavlje"/>
      <w:jc w:val="right"/>
    </w:pPr>
    <w:r>
      <w:t>11 St-</w:t>
    </w:r>
    <w:r w:rsidR="00126D8E">
      <w:t>410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421"/>
    <w:rsid w:val="00126D8E"/>
    <w:rsid w:val="0034746E"/>
    <w:rsid w:val="00531421"/>
    <w:rsid w:val="006E6051"/>
    <w:rsid w:val="009A6044"/>
    <w:rsid w:val="00BF033F"/>
    <w:rsid w:val="00E8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6D8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6D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6D8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D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6D8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26D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6D8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7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D8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D8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D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D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6D8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6D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6D8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D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6D8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26D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6D8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7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D8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D8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D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D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MERLOT d.o.o. ROVINJ</izvorni_sadrzaj>
    <derivirana_varijabla naziv="DomainObject.Predmet.ProtustrankaFormated_1">  VILA MERLOT d.o.o. ROVINJ</derivirana_varijabla>
  </DomainObject.Predmet.ProtustrankaFormated>
  <DomainObject.Predmet.ProtustrankaFormatedOIB>
    <izvorni_sadrzaj>  VILA MERLOT d.o.o. ROVINJ, OIB 39075246844</izvorni_sadrzaj>
    <derivirana_varijabla naziv="DomainObject.Predmet.ProtustrankaFormatedOIB_1">  VILA MERLOT d.o.o. ROVINJ, OIB 39075246844</derivirana_varijabla>
  </DomainObject.Predmet.ProtustrankaFormatedOIB>
  <DomainObject.Predmet.ProtustrankaFormatedWithAdress>
    <izvorni_sadrzaj> VILA MERLOT d.o.o. ROVINJ, A. Ferrija 2/I, 52210 Rovinj</izvorni_sadrzaj>
    <derivirana_varijabla naziv="DomainObject.Predmet.ProtustrankaFormatedWithAdress_1"> VILA MERLOT d.o.o. ROVINJ, A. Ferrija 2/I, 52210 Rovinj</derivirana_varijabla>
  </DomainObject.Predmet.ProtustrankaFormatedWithAdress>
  <DomainObject.Predmet.ProtustrankaFormatedWithAdressOIB>
    <izvorni_sadrzaj> VILA MERLOT d.o.o. ROVINJ, OIB 39075246844, A. Ferrija 2/I, 52210 Rovinj</izvorni_sadrzaj>
    <derivirana_varijabla naziv="DomainObject.Predmet.ProtustrankaFormatedWithAdressOIB_1"> VILA MERLOT d.o.o. ROVINJ, OIB 39075246844, A. Ferrija 2/I, 52210 Rovinj</derivirana_varijabla>
  </DomainObject.Predmet.ProtustrankaFormatedWithAdressOIB>
  <DomainObject.Predmet.ProtustrankaWithAdress>
    <izvorni_sadrzaj>VILA MERLOT d.o.o. ROVINJ A. Ferrija 2/I, 52210 Rovinj</izvorni_sadrzaj>
    <derivirana_varijabla naziv="DomainObject.Predmet.ProtustrankaWithAdress_1">VILA MERLOT d.o.o. ROVINJ A. Ferrija 2/I, 52210 Rovinj</derivirana_varijabla>
  </DomainObject.Predmet.ProtustrankaWithAdress>
  <DomainObject.Predmet.ProtustrankaWithAdressOIB>
    <izvorni_sadrzaj>VILA MERLOT d.o.o. ROVINJ, OIB 39075246844, A. Ferrija 2/I, 52210 Rovinj</izvorni_sadrzaj>
    <derivirana_varijabla naziv="DomainObject.Predmet.ProtustrankaWithAdressOIB_1">VILA MERLOT d.o.o. ROVINJ, OIB 39075246844, A. Ferrija 2/I, 52210 Rovinj</derivirana_varijabla>
  </DomainObject.Predmet.ProtustrankaWithAdressOIB>
  <DomainObject.Predmet.ProtustrankaNazivFormated>
    <izvorni_sadrzaj>VILA MERLOT d.o.o. ROVINJ</izvorni_sadrzaj>
    <derivirana_varijabla naziv="DomainObject.Predmet.ProtustrankaNazivFormated_1">VILA MERLOT d.o.o. ROVINJ</derivirana_varijabla>
  </DomainObject.Predmet.ProtustrankaNazivFormated>
  <DomainObject.Predmet.ProtustrankaNazivFormatedOIB>
    <izvorni_sadrzaj>VILA MERLOT d.o.o. ROVINJ, OIB 39075246844</izvorni_sadrzaj>
    <derivirana_varijabla naziv="DomainObject.Predmet.ProtustrankaNazivFormatedOIB_1">VILA MERLOT d.o.o. ROVINJ, OIB 39075246844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VILA MERLOT d.o.o. ROVINJ</item>
    </izvorni_sadrzaj>
    <derivirana_varijabla naziv="DomainObject.Predmet.ProtuStrankaListFormated_1">
      <item>VILA MERLOT d.o.o. ROVINJ</item>
    </derivirana_varijabla>
  </DomainObject.Predmet.ProtuStrankaListFormated>
  <DomainObject.Predmet.ProtuStrankaListFormatedOIB>
    <izvorni_sadrzaj>
      <item>VILA MERLOT d.o.o. ROVINJ, OIB 39075246844</item>
    </izvorni_sadrzaj>
    <derivirana_varijabla naziv="DomainObject.Predmet.ProtuStrankaListFormatedOIB_1">
      <item>VILA MERLOT d.o.o. ROVINJ, OIB 39075246844</item>
    </derivirana_varijabla>
  </DomainObject.Predmet.ProtuStrankaListFormatedOIB>
  <DomainObject.Predmet.ProtuStrankaListFormatedWithAdress>
    <izvorni_sadrzaj>
      <item>VILA MERLOT d.o.o. ROVINJ, A. Ferrija 2/I, 52210 Rovinj</item>
    </izvorni_sadrzaj>
    <derivirana_varijabla naziv="DomainObject.Predmet.ProtuStrankaListFormatedWithAdress_1">
      <item>VILA MERLOT d.o.o. ROVINJ, A. Ferrija 2/I, 52210 Rovinj</item>
    </derivirana_varijabla>
  </DomainObject.Predmet.ProtuStrankaListFormatedWithAdress>
  <DomainObject.Predmet.ProtuStrankaListFormatedWithAdressOIB>
    <izvorni_sadrzaj>
      <item>VILA MERLOT d.o.o. ROVINJ, OIB 39075246844, A. Ferrija 2/I, 52210 Rovinj</item>
    </izvorni_sadrzaj>
    <derivirana_varijabla naziv="DomainObject.Predmet.ProtuStrankaListFormatedWithAdressOIB_1">
      <item>VILA MERLOT d.o.o. ROVINJ, OIB 39075246844, A. Ferrija 2/I, 52210 Rovinj</item>
    </derivirana_varijabla>
  </DomainObject.Predmet.ProtuStrankaListFormatedWithAdressOIB>
  <DomainObject.Predmet.ProtuStrankaListNazivFormated>
    <izvorni_sadrzaj>
      <item>VILA MERLOT d.o.o. ROVINJ</item>
    </izvorni_sadrzaj>
    <derivirana_varijabla naziv="DomainObject.Predmet.ProtuStrankaListNazivFormated_1">
      <item>VILA MERLOT d.o.o. ROVINJ</item>
    </derivirana_varijabla>
  </DomainObject.Predmet.ProtuStrankaListNazivFormated>
  <DomainObject.Predmet.ProtuStrankaListNazivFormatedOIB>
    <izvorni_sadrzaj>
      <item>VILA MERLOT d.o.o. ROVINJ, OIB 39075246844</item>
    </izvorni_sadrzaj>
    <derivirana_varijabla naziv="DomainObject.Predmet.ProtuStrankaListNazivFormatedOIB_1">
      <item>VILA MERLOT d.o.o. ROVINJ, OIB 39075246844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VILA MERLOT d.o.o. ROVINJ</izvorni_sadrzaj>
    <derivirana_varijabla naziv="DomainObject.Predmet.ProtustrankaIDrugi_1">VILA MERLOT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VILA MERLOT d.o.o. ROVINJ, OIB 39075246844, A. Ferrija 2/I, 52210 Rovinj</izvorni_sadrzaj>
    <derivirana_varijabla naziv="DomainObject.Predmet.ProtustrankaIDrugiAdressOIB_1">VILA MERLOT d.o.o. ROVINJ, OIB 39075246844, A. Ferrija 2/I,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VILA MERLOT d.o.o. ROVINJ</item>
    </izvorni_sadrzaj>
    <derivirana_varijabla naziv="DomainObject.Predmet.SudioniciListNaziv_1">
      <item>FINANCIJSKA AGENCIJA, RC RIJEKA, PODRUŽNICA PULA, PULA</item>
      <item>VILA MERLOT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VILA MERLOT d.o.o. ROVINJ, OIB 39075246844, A. Ferrija 2/I,52210 Rovinj</item>
    </izvorni_sadrzaj>
    <derivirana_varijabla naziv="DomainObject.Predmet.SudioniciListAdressOIB_1">
      <item>FINANCIJSKA AGENCIJA, RC RIJEKA, PODRUŽNICA PULA, PULA, OIB 85821130368, Ulica grada Vukovara 70,Zagreb</item>
      <item>VILA MERLOT d.o.o. ROVINJ, OIB 39075246844, A. Ferrija 2/I,52210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39075246844</item>
    </izvorni_sadrzaj>
    <derivirana_varijabla naziv="DomainObject.Predmet.SudioniciListNazivOIB_1">
      <item>, OIB 85821130368</item>
      <item>, OIB 39075246844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374</properties:Words>
  <properties:Characters>2009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2015-11-30T09:55:00Z</dcterms:created>
  <dc:creator>Mihaela Kaligari</dc:creator>
  <dc:description/>
  <cp:keywords/>
  <cp:lastModifiedBy>wsadmin</cp:lastModifiedBy>
  <cp:lastPrinted>2015-11-30T09:58:00Z</cp:lastPrinted>
  <dcterms:modified xmlns:xsi="http://www.w3.org/2001/XMLSchema-instance" xsi:type="dcterms:W3CDTF">2015-12-15T12:42:00Z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