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cfcf" w14:paraId="c8acfc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7D569A">
        <w:t>1</w:t>
      </w:r>
      <w:r w:rsidR="000F65C8">
        <w:t>9</w:t>
      </w:r>
      <w:r w:rsidR="00DD09F5">
        <w:t>49</w:t>
      </w:r>
      <w:r w:rsidR="000F65C8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DD09F5">
        <w:t xml:space="preserve">VUČNA SLUŽBA AUTO DAVOR j.d.o.o. za prijevoz i usluge </w:t>
      </w:r>
      <w:proofErr w:type="spellStart"/>
      <w:r w:rsidR="00DD09F5">
        <w:t>Piljenice</w:t>
      </w:r>
      <w:proofErr w:type="spellEnd"/>
      <w:r w:rsidR="00DD09F5">
        <w:t xml:space="preserve">, </w:t>
      </w:r>
      <w:proofErr w:type="spellStart"/>
      <w:r w:rsidR="00DD09F5">
        <w:t>Piljenice</w:t>
      </w:r>
      <w:proofErr w:type="spellEnd"/>
      <w:r w:rsidR="00DD09F5">
        <w:t xml:space="preserve"> 151, OIB 86217648039, MBS 080854137</w:t>
      </w:r>
      <w:r w:rsidR="00723181">
        <w:t xml:space="preserve">, </w:t>
      </w:r>
      <w:r w:rsidR="00464B1D">
        <w:t xml:space="preserve">temeljem članka 430. Stečajnog zakona („Narodne novine“ 71/15, dalje SZ-a), dana </w:t>
      </w:r>
      <w:r w:rsidR="00723181">
        <w:t>24</w:t>
      </w:r>
      <w:r w:rsidR="007D569A">
        <w:t>. kolovoza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DD09F5">
        <w:t xml:space="preserve">VUČNA SLUŽBA AUTO DAVOR j.d.o.o. za prijevoz i usluge </w:t>
      </w:r>
      <w:proofErr w:type="spellStart"/>
      <w:r w:rsidR="00DD09F5">
        <w:t>Piljenice</w:t>
      </w:r>
      <w:proofErr w:type="spellEnd"/>
      <w:r w:rsidR="00DD09F5">
        <w:t xml:space="preserve">, </w:t>
      </w:r>
      <w:proofErr w:type="spellStart"/>
      <w:r w:rsidR="00DD09F5">
        <w:t>Piljenice</w:t>
      </w:r>
      <w:proofErr w:type="spellEnd"/>
      <w:r w:rsidR="00DD09F5">
        <w:t xml:space="preserve"> 151, OIB 86217648039, MBS 080854137</w:t>
      </w:r>
      <w:r w:rsidR="000F65C8">
        <w:t xml:space="preserve"> </w:t>
      </w:r>
      <w:r w:rsidR="007D569A">
        <w:t>i</w:t>
      </w:r>
      <w:r>
        <w:t>znosi</w:t>
      </w:r>
      <w:r w:rsidR="00DD09F5">
        <w:t xml:space="preserve"> 8.170,18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A27B71">
        <w:t xml:space="preserve"> </w:t>
      </w:r>
      <w:r w:rsidR="00DD09F5">
        <w:t xml:space="preserve">Davor </w:t>
      </w:r>
      <w:proofErr w:type="spellStart"/>
      <w:r w:rsidR="00DD09F5">
        <w:t>Jačmenica</w:t>
      </w:r>
      <w:proofErr w:type="spellEnd"/>
      <w:r w:rsidR="00DD09F5">
        <w:t xml:space="preserve">, </w:t>
      </w:r>
      <w:proofErr w:type="spellStart"/>
      <w:r w:rsidR="00DD09F5">
        <w:t>Zbjego</w:t>
      </w:r>
      <w:r w:rsidR="00A3711B">
        <w:t>vača</w:t>
      </w:r>
      <w:proofErr w:type="spellEnd"/>
      <w:r w:rsidR="00B8606E">
        <w:t xml:space="preserve"> 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</w:t>
      </w:r>
      <w:r w:rsidR="000F65C8">
        <w:t>9</w:t>
      </w:r>
      <w:r w:rsidR="00A3711B">
        <w:t>49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B8606E">
        <w:t>24</w:t>
      </w:r>
      <w:r w:rsidR="00641AE0">
        <w:t>. kolovoza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27B71" w:rsidP="00A27B71" w:rsidR="00A27B71"/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27B71"/>
    <w:rsid w:val="00A305BB"/>
    <w:rsid w:val="00A3711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C44B1"/>
    <w:rsid w:val="00DD044C"/>
    <w:rsid w:val="00DD09F5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0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9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9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9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9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0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9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9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9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9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1949</izvorni_sadrzaj>
    <derivirana_varijabla naziv="DomainObject.Predmet.Broj_1">1949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St-1949/2016</izvorni_sadrzaj>
    <derivirana_varijabla naziv="DomainObject.Predmet.OznakaBroj_1">St-1949/2016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VUČNA SLUŽBA AUTO DAVOR j.d.o.o. za prijevoz i usluge</izvorni_sadrzaj>
    <derivirana_varijabla naziv="DomainObject.Predmet.ProtustrankaFormated_1">  VUČNA SLUŽBA AUTO DAVOR j.d.o.o. za prijevoz i usluge</derivirana_varijabla>
  </DomainObject.Predmet.ProtustrankaFormated>
  <DomainObject.Predmet.ProtustrankaFormatedOIB>
    <izvorni_sadrzaj>  VUČNA SLUŽBA AUTO DAVOR j.d.o.o. za prijevoz i usluge, OIB 86217648039</izvorni_sadrzaj>
    <derivirana_varijabla naziv="DomainObject.Predmet.ProtustrankaFormatedOIB_1">  VUČNA SLUŽBA AUTO DAVOR j.d.o.o. za prijevoz i usluge, OIB 86217648039</derivirana_varijabla>
  </DomainObject.Predmet.ProtustrankaFormatedOIB>
  <DomainObject.Predmet.ProtustrankaFormatedWithAdress>
    <izvorni_sadrzaj> VUČNA SLUŽBA AUTO DAVOR j.d.o.o. za prijevoz i usluge, Piljenice 151, 44322 Piljenice</izvorni_sadrzaj>
    <derivirana_varijabla naziv="DomainObject.Predmet.ProtustrankaFormatedWithAdress_1"> VUČNA SLUŽBA AUTO DAVOR j.d.o.o. za prijevoz i usluge, Piljenice 151, 44322 Piljenice</derivirana_varijabla>
  </DomainObject.Predmet.ProtustrankaFormatedWithAdress>
  <DomainObject.Predmet.ProtustrankaFormatedWithAdressOIB>
    <izvorni_sadrzaj> VUČNA SLUŽBA AUTO DAVOR j.d.o.o. za prijevoz i usluge, OIB 86217648039, Piljenice 151, 44322 Piljenice</izvorni_sadrzaj>
    <derivirana_varijabla naziv="DomainObject.Predmet.ProtustrankaFormatedWithAdressOIB_1"> VUČNA SLUŽBA AUTO DAVOR j.d.o.o. za prijevoz i usluge, OIB 86217648039, Piljenice 151, 44322 Piljenice</derivirana_varijabla>
  </DomainObject.Predmet.ProtustrankaFormatedWithAdressOIB>
  <DomainObject.Predmet.ProtustrankaWithAdress>
    <izvorni_sadrzaj>VUČNA SLUŽBA AUTO DAVOR j.d.o.o. za prijevoz i usluge Piljenice 151, 44322 Piljenice</izvorni_sadrzaj>
    <derivirana_varijabla naziv="DomainObject.Predmet.ProtustrankaWithAdress_1">VUČNA SLUŽBA AUTO DAVOR j.d.o.o. za prijevoz i usluge Piljenice 151, 44322 Piljenice</derivirana_varijabla>
  </DomainObject.Predmet.ProtustrankaWithAdress>
  <DomainObject.Predmet.ProtustrankaWithAdressOIB>
    <izvorni_sadrzaj>VUČNA SLUŽBA AUTO DAVOR j.d.o.o. za prijevoz i usluge, OIB 86217648039, Piljenice 151, 44322 Piljenice</izvorni_sadrzaj>
    <derivirana_varijabla naziv="DomainObject.Predmet.ProtustrankaWithAdressOIB_1">VUČNA SLUŽBA AUTO DAVOR j.d.o.o. za prijevoz i usluge, OIB 86217648039, Piljenice 151, 44322 Piljenice</derivirana_varijabla>
  </DomainObject.Predmet.ProtustrankaWithAdressOIB>
  <DomainObject.Predmet.ProtustrankaNazivFormated>
    <izvorni_sadrzaj>VUČNA SLUŽBA AUTO DAVOR j.d.o.o. za prijevoz i usluge</izvorni_sadrzaj>
    <derivirana_varijabla naziv="DomainObject.Predmet.ProtustrankaNazivFormated_1">VUČNA SLUŽBA AUTO DAVOR j.d.o.o. za prijevoz i usluge</derivirana_varijabla>
  </DomainObject.Predmet.ProtustrankaNazivFormated>
  <DomainObject.Predmet.ProtustrankaNazivFormatedOIB>
    <izvorni_sadrzaj>VUČNA SLUŽBA AUTO DAVOR j.d.o.o. za prijevoz i usluge, OIB 86217648039</izvorni_sadrzaj>
    <derivirana_varijabla naziv="DomainObject.Predmet.ProtustrankaNazivFormatedOIB_1">VUČNA SLUŽBA AUTO DAVOR j.d.o.o. za prijevoz i usluge, OIB 86217648039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VUČNA SLUŽBA AUTO DAVOR j.d.o.o. za prijevoz i usluge</item>
    </izvorni_sadrzaj>
    <derivirana_varijabla naziv="DomainObject.Predmet.ProtuStrankaListFormated_1">
      <item>VUČNA SLUŽBA AUTO DAVOR j.d.o.o. za prijevoz i usluge</item>
    </derivirana_varijabla>
  </DomainObject.Predmet.ProtuStrankaListFormated>
  <DomainObject.Predmet.ProtuStrankaListFormatedOIB>
    <izvorni_sadrzaj>
      <item>VUČNA SLUŽBA AUTO DAVOR j.d.o.o. za prijevoz i usluge, OIB 86217648039</item>
    </izvorni_sadrzaj>
    <derivirana_varijabla naziv="DomainObject.Predmet.ProtuStrankaListFormatedOIB_1">
      <item>VUČNA SLUŽBA AUTO DAVOR j.d.o.o. za prijevoz i usluge, OIB 86217648039</item>
    </derivirana_varijabla>
  </DomainObject.Predmet.ProtuStrankaListFormatedOIB>
  <DomainObject.Predmet.ProtuStrankaListFormatedWithAdress>
    <izvorni_sadrzaj>
      <item>VUČNA SLUŽBA AUTO DAVOR j.d.o.o. za prijevoz i usluge, Piljenice 151, 44322 Piljenice</item>
    </izvorni_sadrzaj>
    <derivirana_varijabla naziv="DomainObject.Predmet.ProtuStrankaListFormatedWithAdress_1">
      <item>VUČNA SLUŽBA AUTO DAVOR j.d.o.o. za prijevoz i usluge, Piljenice 151, 44322 Piljenice</item>
    </derivirana_varijabla>
  </DomainObject.Predmet.ProtuStrankaListFormatedWithAdress>
  <DomainObject.Predmet.ProtuStrankaListFormatedWithAdressOIB>
    <izvorni_sadrzaj>
      <item>VUČNA SLUŽBA AUTO DAVOR j.d.o.o. za prijevoz i usluge, OIB 86217648039, Piljenice 151, 44322 Piljenice</item>
    </izvorni_sadrzaj>
    <derivirana_varijabla naziv="DomainObject.Predmet.ProtuStrankaListFormatedWithAdressOIB_1">
      <item>VUČNA SLUŽBA AUTO DAVOR j.d.o.o. za prijevoz i usluge, OIB 86217648039, Piljenice 151, 44322 Piljenice</item>
    </derivirana_varijabla>
  </DomainObject.Predmet.ProtuStrankaListFormatedWithAdressOIB>
  <DomainObject.Predmet.ProtuStrankaListNazivFormated>
    <izvorni_sadrzaj>
      <item>VUČNA SLUŽBA AUTO DAVOR j.d.o.o. za prijevoz i usluge</item>
    </izvorni_sadrzaj>
    <derivirana_varijabla naziv="DomainObject.Predmet.ProtuStrankaListNazivFormated_1">
      <item>VUČNA SLUŽBA AUTO DAVOR j.d.o.o. za prijevoz i usluge</item>
    </derivirana_varijabla>
  </DomainObject.Predmet.ProtuStrankaListNazivFormated>
  <DomainObject.Predmet.ProtuStrankaListNazivFormatedOIB>
    <izvorni_sadrzaj>
      <item>VUČNA SLUŽBA AUTO DAVOR j.d.o.o. za prijevoz i usluge, OIB 86217648039</item>
    </izvorni_sadrzaj>
    <derivirana_varijabla naziv="DomainObject.Predmet.ProtuStrankaListNazivFormatedOIB_1">
      <item>VUČNA SLUŽBA AUTO DAVOR j.d.o.o. za prijevoz i usluge, OIB 86217648039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VUČNA SLUŽBA AUTO DAVOR j.d.o.o. za prijevoz i usluge</izvorni_sadrzaj>
    <derivirana_varijabla naziv="DomainObject.Predmet.ProtustrankaIDrugi_1">VUČNA SLUŽBA AUTO DAVOR j.d.o.o. za prijevoz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VUČNA SLUŽBA AUTO DAVOR j.d.o.o. za prijevoz i usluge, OIB 86217648039, Piljenice 151, 44322 Piljenice</izvorni_sadrzaj>
    <derivirana_varijabla naziv="DomainObject.Predmet.ProtustrankaIDrugiAdressOIB_1">VUČNA SLUŽBA AUTO DAVOR j.d.o.o. za prijevoz i usluge, OIB 86217648039, Piljenice 151, 44322 Piljenice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VUČNA SLUŽBA AUTO DAVOR j.d.o.o. za prijevoz i usluge</item>
      <item>FINA Regionalni centar Zagreb</item>
    </izvorni_sadrzaj>
    <derivirana_varijabla naziv="DomainObject.Predmet.SudioniciListNaziv_1">
      <item>VUČNA SLUŽBA AUTO DAVOR j.d.o.o. za prijevoz i usluge</item>
      <item>FINA Regionalni centar Zagreb</item>
    </derivirana_varijabla>
  </DomainObject.Predmet.SudioniciListNaziv>
  <DomainObject.Predmet.SudioniciListAdressOIB>
    <izvorni_sadrzaj>
      <item>VUČNA SLUŽBA AUTO DAVOR j.d.o.o. za prijevoz i usluge, OIB 86217648039, Piljenice 151,44322 Piljenice</item>
      <item>FINA Regionalni centar Zagreb, OIB 85821130368, Trg svibanjskih žrtava 1995. br. 1,10000 Zagreb</item>
    </izvorni_sadrzaj>
    <derivirana_varijabla naziv="DomainObject.Predmet.SudioniciListAdressOIB_1">
      <item>VUČNA SLUŽBA AUTO DAVOR j.d.o.o. za prijevoz i usluge, OIB 86217648039, Piljenice 151,44322 Piljenice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86217648039</item>
      <item>, OIB 85821130368</item>
    </izvorni_sadrzaj>
    <derivirana_varijabla naziv="DomainObject.Predmet.SudioniciListNazivOIB_1">
      <item>, OIB 86217648039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F17DD7-EFD6-4059-830F-9FE4858A75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1847</properties:Characters>
  <properties:Lines>45</properties:Lines>
  <properties:Paragraphs>13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2016-08-24T06:32:00Z</cp:lastPrinted>
  <dcterms:modified xmlns:xsi="http://www.w3.org/2001/XMLSchema-instance" xsi:type="dcterms:W3CDTF">2016-08-24T06:32:00Z</dcterms:modified>
  <cp:revision>24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