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16b2" w14:paraId="31216b2" w:rsidRDefault="00471994" w:rsidP="00471994" w:rsidR="00471994" w:rsidRPr="001E5B92">
      <w:pPr>
        <w15:collapsed w:val="false"/>
      </w:pPr>
      <w:bookmarkStart w:name="_GoBack" w:id="0"/>
      <w:bookmarkEnd w:id="0"/>
    </w:p>
    <w:p w:rsidRDefault="00084895" w:rsidP="00084895" w:rsidR="00084895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4895" w:rsidP="00084895" w:rsidR="00084895"/>
    <w:p w:rsidRDefault="00084895" w:rsidP="00084895" w:rsidR="00084895"/>
    <w:p w:rsidRDefault="00084895" w:rsidP="00084895" w:rsidR="00084895">
      <w:r>
        <w:t>REPUBLIKA HRVATSKA</w:t>
      </w:r>
    </w:p>
    <w:p w:rsidRDefault="00084895" w:rsidP="00084895" w:rsidR="00084895">
      <w:r>
        <w:t>TRGOVAČKI SUD U ZAGREBU</w:t>
      </w:r>
    </w:p>
    <w:p w:rsidRDefault="00084895" w:rsidP="00084895" w:rsidR="00084895">
      <w:r>
        <w:t xml:space="preserve">Zagreb, Amruševa 2/II     </w:t>
      </w:r>
      <w:r>
        <w:tab/>
      </w:r>
      <w:r>
        <w:tab/>
      </w:r>
      <w:r>
        <w:tab/>
      </w:r>
      <w:r>
        <w:tab/>
      </w:r>
      <w:r>
        <w:tab/>
      </w:r>
      <w:r>
        <w:tab/>
        <w:t>72. Stpn-349/2014</w:t>
      </w:r>
      <w:r w:rsidR="00D61AFA">
        <w:t>-17</w:t>
      </w:r>
    </w:p>
    <w:p w:rsidRDefault="00084895" w:rsidP="00084895" w:rsidR="00084895"/>
    <w:p w:rsidRDefault="00084895" w:rsidP="00084895" w:rsidR="00084895"/>
    <w:p w:rsidRDefault="00084895" w:rsidP="00084895" w:rsidR="00084895">
      <w:pPr>
        <w:jc w:val="center"/>
      </w:pPr>
      <w:r>
        <w:t>R J E Š E NJ E</w:t>
      </w:r>
    </w:p>
    <w:p w:rsidRDefault="00084895" w:rsidP="00084895" w:rsidR="00084895">
      <w:pPr>
        <w:jc w:val="both"/>
      </w:pPr>
    </w:p>
    <w:p w:rsidRDefault="00084895" w:rsidP="00084895" w:rsidR="00084895">
      <w:pPr>
        <w:jc w:val="both"/>
      </w:pPr>
      <w:r>
        <w:t xml:space="preserve">Trgovački sud u Zagrebu, po sucu Nikoli Ribariću, u postupku predstečajne nagodbe u povodu prijedloga dužnika MUSCULI d.o.o., Zagreb, Vinogradi 62, OIB: 38067327538, MBS: 080516006, zastupan po Radi Bomeštaru, odvjetniku u Zagrebu, Miramarska 13d, radi sklapanja predstečajne nagodbe, dana 3. studenoga 2015. godine </w:t>
      </w: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predstečajne </w:t>
      </w:r>
      <w:r w:rsidR="00A73AF6" w:rsidRPr="001E5B92">
        <w:t>nagodbe u postupka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084895" w:rsidP="00A73AF6" w:rsidR="00471994" w:rsidRPr="001E5B92">
      <w:r>
        <w:t>MUSCULI d.o.o., Zagreb, Vinogradi 62, OIB: 38067327538, MBS: 080516006,</w:t>
      </w:r>
      <w:r w:rsidR="00A73AF6" w:rsidRPr="001E5B92">
        <w:t xml:space="preserve"> </w:t>
      </w:r>
      <w:r w:rsidR="00471994" w:rsidRPr="001E5B92">
        <w:t>određuje se  za dan:</w:t>
      </w:r>
    </w:p>
    <w:p w:rsidRDefault="00471994" w:rsidP="00471994" w:rsidR="00471994" w:rsidRPr="001E5B92"/>
    <w:p w:rsidRDefault="00084895" w:rsidP="00471994" w:rsidR="00471994" w:rsidRPr="001E5B92">
      <w:pPr>
        <w:rPr>
          <w:b/>
        </w:rPr>
      </w:pPr>
      <w:r>
        <w:rPr>
          <w:b/>
        </w:rPr>
        <w:t>18</w:t>
      </w:r>
      <w:r w:rsidR="00471994" w:rsidRPr="001E5B92">
        <w:rPr>
          <w:b/>
        </w:rPr>
        <w:t>.</w:t>
      </w:r>
      <w:r>
        <w:rPr>
          <w:b/>
        </w:rPr>
        <w:t xml:space="preserve"> studenog</w:t>
      </w:r>
      <w:r w:rsidR="001E5B92" w:rsidRPr="001E5B92">
        <w:rPr>
          <w:b/>
        </w:rPr>
        <w:t xml:space="preserve"> 2015</w:t>
      </w:r>
      <w:r w:rsidR="00797E94" w:rsidRPr="001E5B92">
        <w:rPr>
          <w:b/>
        </w:rPr>
        <w:t>.</w:t>
      </w:r>
      <w:r w:rsidR="00471994" w:rsidRPr="001E5B92">
        <w:rPr>
          <w:b/>
        </w:rPr>
        <w:t xml:space="preserve"> u</w:t>
      </w:r>
      <w:r w:rsidR="00E91103">
        <w:rPr>
          <w:b/>
        </w:rPr>
        <w:t xml:space="preserve">  10,</w:t>
      </w:r>
      <w:r>
        <w:rPr>
          <w:b/>
        </w:rPr>
        <w:t>0</w:t>
      </w:r>
      <w:r w:rsidR="00E91103">
        <w:rPr>
          <w:b/>
        </w:rPr>
        <w:t>0</w:t>
      </w:r>
      <w:r w:rsidR="00471994" w:rsidRPr="001E5B92">
        <w:rPr>
          <w:b/>
        </w:rPr>
        <w:t xml:space="preserve"> sati u zgradi Trgovačkog suda Zagreb, Petrinjska  8, </w:t>
      </w:r>
      <w:r w:rsidR="001E5B92" w:rsidRPr="001E5B92">
        <w:rPr>
          <w:b/>
        </w:rPr>
        <w:t>dvorana 96</w:t>
      </w:r>
      <w:r w:rsidR="00C45812" w:rsidRPr="001E5B92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vjerovnici</w:t>
      </w:r>
      <w:r w:rsidR="00084895">
        <w:t xml:space="preserve"> koji su prihvatili plan financijskog restrukturiranja</w:t>
      </w:r>
      <w:r w:rsidR="00E91103">
        <w:t>.</w:t>
      </w:r>
    </w:p>
    <w:p w:rsidRDefault="00CD1221" w:rsidP="00965001" w:rsidR="00CD1221">
      <w:pPr>
        <w:jc w:val="both"/>
      </w:pPr>
    </w:p>
    <w:p w:rsidRDefault="00CD1221" w:rsidP="00CD1221" w:rsidR="00CD1221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CD1221" w:rsidP="00CD1221" w:rsidR="00CD1221"/>
    <w:p w:rsidRDefault="00E91103" w:rsidP="00965001" w:rsidR="00E91103" w:rsidRPr="001E5B92">
      <w:pPr>
        <w:jc w:val="both"/>
      </w:pPr>
    </w:p>
    <w:p w:rsidRDefault="00C45812" w:rsidP="002A35AF" w:rsidR="00471994" w:rsidRPr="001E5B92">
      <w:pPr>
        <w:jc w:val="center"/>
      </w:pPr>
      <w:r w:rsidRPr="001E5B92">
        <w:t xml:space="preserve">U Zagrebu </w:t>
      </w:r>
      <w:r w:rsidR="00E91103">
        <w:t>0</w:t>
      </w:r>
      <w:r w:rsidR="00084895">
        <w:t>3</w:t>
      </w:r>
      <w:r w:rsidR="00471994" w:rsidRPr="001E5B92">
        <w:t>.</w:t>
      </w:r>
      <w:r w:rsidR="00084895">
        <w:t xml:space="preserve"> studenoga</w:t>
      </w:r>
      <w:r w:rsidR="00471994" w:rsidRPr="001E5B92">
        <w:t xml:space="preserve"> 201</w:t>
      </w:r>
      <w:r w:rsidR="001E5B92" w:rsidRPr="001E5B92">
        <w:t>5</w:t>
      </w:r>
      <w:r w:rsidR="00471994" w:rsidRPr="001E5B92">
        <w:t>.</w:t>
      </w:r>
    </w:p>
    <w:p w:rsidRDefault="00471994" w:rsidP="00471994" w:rsidR="00471994" w:rsidRPr="001E5B92"/>
    <w:p w:rsidRDefault="00D61AFA" w:rsidP="00E91121" w:rsidR="00D61AF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61AFA" w:rsidP="00E91121" w:rsidR="00D61AF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61AFA" w:rsidP="00E91121" w:rsidR="00D61AF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1AFA" w:rsidP="00E91121" w:rsidR="00D61AF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61AFA" w:rsidP="00E91121" w:rsidR="00D61AF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2449A" w:rsidP="00DD7206" w:rsidR="0002449A">
      <w:pPr>
        <w:ind w:firstLine="708" w:left="4956"/>
      </w:pPr>
    </w:p>
    <w:p w:rsidRDefault="003B0056" w:rsidP="00DD7206" w:rsidR="003B0056">
      <w:pPr>
        <w:ind w:firstLine="708" w:left="4956"/>
      </w:pPr>
    </w:p>
    <w:p w:rsidRDefault="00471994" w:rsidP="00471994" w:rsidR="00471994" w:rsidRPr="001E5B92">
      <w:r w:rsidRPr="001E5B92">
        <w:t>UPUTA O PRAVNOM LIJEKU :</w:t>
      </w:r>
    </w:p>
    <w:p w:rsidRDefault="00471994" w:rsidP="001E5B92" w:rsidR="003B0056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66.st. 14. ZFPPN-a).</w:t>
      </w:r>
    </w:p>
    <w:p w:rsidRDefault="00D61AFA" w:rsidP="001E5B92" w:rsidR="00D61AFA"/>
    <w:p w:rsidRDefault="00D61AFA" w:rsidP="001E5B92" w:rsidR="00D61AFA"/>
    <w:p w:rsidRDefault="00D61AFA" w:rsidP="001E5B92" w:rsidR="00D61AFA"/>
    <w:p w:rsidRDefault="001E5B92" w:rsidP="001E5B92" w:rsidR="001E5B92" w:rsidRPr="001E5B92">
      <w:r w:rsidRPr="001E5B92">
        <w:lastRenderedPageBreak/>
        <w:t>DNA:</w:t>
      </w:r>
    </w:p>
    <w:p w:rsidRDefault="001E5B92" w:rsidP="001E5B92" w:rsidR="001E5B92" w:rsidRPr="001E5B92">
      <w:r w:rsidRPr="001E5B92">
        <w:t>-objava na web-u FINA-e kao oglas uz Dopis</w:t>
      </w:r>
    </w:p>
    <w:p w:rsidRDefault="00084895" w:rsidP="001E5B92" w:rsidR="001E5B92" w:rsidRPr="001E5B92">
      <w:r>
        <w:t xml:space="preserve">- </w:t>
      </w:r>
      <w:r w:rsidR="001E5B92" w:rsidRPr="001E5B92">
        <w:t>e-oglasna ploča 8 dana</w:t>
      </w:r>
    </w:p>
    <w:p w:rsidRDefault="001E5B92" w:rsidP="001E5B92" w:rsidR="001E5B92" w:rsidRPr="001E5B92">
      <w:r w:rsidRPr="001E5B92">
        <w:t>1.Ministarstvo financija, Porezna uprava Zagreb,</w:t>
      </w:r>
    </w:p>
    <w:p w:rsidRDefault="001E5B92" w:rsidP="001E5B92" w:rsidR="001E5B92" w:rsidRPr="001E5B92">
      <w:r w:rsidRPr="001E5B92">
        <w:t xml:space="preserve">2. dužniku </w:t>
      </w:r>
      <w:r w:rsidR="00084895">
        <w:t>Musculi d.o.o.</w:t>
      </w:r>
      <w:r w:rsidRPr="001E5B92">
        <w:t xml:space="preserve"> </w:t>
      </w:r>
    </w:p>
    <w:p w:rsidRDefault="001E5B92" w:rsidP="001E5B92" w:rsidR="001E5B92">
      <w:r w:rsidRPr="001E5B92">
        <w:t xml:space="preserve">4. ŽDO </w:t>
      </w:r>
      <w:r w:rsidR="00084895">
        <w:t>Zagreb na znanje</w:t>
      </w:r>
    </w:p>
    <w:p w:rsidRDefault="00084895" w:rsidP="00084895" w:rsidR="00084895">
      <w:r>
        <w:t>-</w:t>
      </w:r>
      <w:r w:rsidRPr="00084895">
        <w:t xml:space="preserve"> </w:t>
      </w:r>
      <w:r>
        <w:t xml:space="preserve">punomoćnik Rade Bomeštar, odvjetnik, Zagreb, Miramarska 13 d </w:t>
      </w:r>
    </w:p>
    <w:sectPr w:rsidR="000848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2449A"/>
    <w:rsid w:val="00084895"/>
    <w:rsid w:val="001E5B92"/>
    <w:rsid w:val="0020076B"/>
    <w:rsid w:val="002A35AF"/>
    <w:rsid w:val="002A61CA"/>
    <w:rsid w:val="003621C5"/>
    <w:rsid w:val="003B0056"/>
    <w:rsid w:val="003D3D20"/>
    <w:rsid w:val="00471994"/>
    <w:rsid w:val="005456F7"/>
    <w:rsid w:val="005F5D4A"/>
    <w:rsid w:val="0067259B"/>
    <w:rsid w:val="00797E94"/>
    <w:rsid w:val="00810047"/>
    <w:rsid w:val="008B0648"/>
    <w:rsid w:val="008B2E48"/>
    <w:rsid w:val="008F0810"/>
    <w:rsid w:val="00965001"/>
    <w:rsid w:val="00A34244"/>
    <w:rsid w:val="00A73AF6"/>
    <w:rsid w:val="00A946D2"/>
    <w:rsid w:val="00B64242"/>
    <w:rsid w:val="00C45812"/>
    <w:rsid w:val="00CD1221"/>
    <w:rsid w:val="00D61AFA"/>
    <w:rsid w:val="00DA5C01"/>
    <w:rsid w:val="00DD7206"/>
    <w:rsid w:val="00E30FE1"/>
    <w:rsid w:val="00E46643"/>
    <w:rsid w:val="00E7455B"/>
    <w:rsid w:val="00E91103"/>
    <w:rsid w:val="00ED388F"/>
    <w:rsid w:val="00F45CE5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61AF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61AF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94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61AF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61AF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94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21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163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Stpn-349/2014</izvorni_sadrzaj>
    <derivirana_varijabla naziv="DomainObject.Predmet.OznakaBroj_1">Stpn-349/2014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MUSCULI d.o.o. za usluge</izvorni_sadrzaj>
    <derivirana_varijabla naziv="DomainObject.Predmet.ProtustrankaFormated_1">  MUSCULI d.o.o. za usluge</derivirana_varijabla>
  </DomainObject.Predmet.ProtustrankaFormated>
  <DomainObject.Predmet.ProtustrankaFormatedOIB>
    <izvorni_sadrzaj>  MUSCULI d.o.o. za usluge, OIB 38067327538</izvorni_sadrzaj>
    <derivirana_varijabla naziv="DomainObject.Predmet.ProtustrankaFormatedOIB_1">  MUSCULI d.o.o. za usluge, OIB 38067327538</derivirana_varijabla>
  </DomainObject.Predmet.ProtustrankaFormatedOIB>
  <DomainObject.Predmet.ProtustrankaFormatedWithAdress>
    <izvorni_sadrzaj> MUSCULI d.o.o. za usluge, Vinogradi 62, 10000 Zagreb</izvorni_sadrzaj>
    <derivirana_varijabla naziv="DomainObject.Predmet.ProtustrankaFormatedWithAdress_1"> MUSCULI d.o.o. za usluge, Vinogradi 62, 10000 Zagreb</derivirana_varijabla>
  </DomainObject.Predmet.ProtustrankaFormatedWithAdress>
  <DomainObject.Predmet.ProtustrankaFormatedWithAdressOIB>
    <izvorni_sadrzaj> MUSCULI d.o.o. za usluge, OIB 38067327538, Vinogradi 62, 10000 Zagreb</izvorni_sadrzaj>
    <derivirana_varijabla naziv="DomainObject.Predmet.ProtustrankaFormatedWithAdressOIB_1"> MUSCULI d.o.o. za usluge, OIB 38067327538, Vinogradi 62, 10000 Zagreb</derivirana_varijabla>
  </DomainObject.Predmet.ProtustrankaFormatedWithAdressOIB>
  <DomainObject.Predmet.ProtustrankaWithAdress>
    <izvorni_sadrzaj>MUSCULI d.o.o. za usluge Vinogradi 62, 10000 Zagreb</izvorni_sadrzaj>
    <derivirana_varijabla naziv="DomainObject.Predmet.ProtustrankaWithAdress_1">MUSCULI d.o.o. za usluge Vinogradi 62, 10000 Zagreb</derivirana_varijabla>
  </DomainObject.Predmet.ProtustrankaWithAdress>
  <DomainObject.Predmet.ProtustrankaWithAdressOIB>
    <izvorni_sadrzaj>MUSCULI d.o.o. za usluge, OIB 38067327538, Vinogradi 62, 10000 Zagreb</izvorni_sadrzaj>
    <derivirana_varijabla naziv="DomainObject.Predmet.ProtustrankaWithAdressOIB_1">MUSCULI d.o.o. za usluge, OIB 38067327538, Vinogradi 62, 10000 Zagreb</derivirana_varijabla>
  </DomainObject.Predmet.ProtustrankaWithAdressOIB>
  <DomainObject.Predmet.ProtustrankaNazivFormated>
    <izvorni_sadrzaj>MUSCULI d.o.o. za usluge</izvorni_sadrzaj>
    <derivirana_varijabla naziv="DomainObject.Predmet.ProtustrankaNazivFormated_1">MUSCULI d.o.o. za usluge</derivirana_varijabla>
  </DomainObject.Predmet.ProtustrankaNazivFormated>
  <DomainObject.Predmet.ProtustrankaNazivFormatedOIB>
    <izvorni_sadrzaj>MUSCULI d.o.o. za usluge, OIB 38067327538</izvorni_sadrzaj>
    <derivirana_varijabla naziv="DomainObject.Predmet.ProtustrankaNazivFormatedOIB_1">MUSCULI d.o.o. za usluge, OIB 38067327538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MUSCULI d.o.o. za usluge</izvorni_sadrzaj>
    <derivirana_varijabla naziv="DomainObject.Predmet.StrankaFormated_1">  MUSCULI d.o.o. za usluge</derivirana_varijabla>
  </DomainObject.Predmet.StrankaFormated>
  <DomainObject.Predmet.StrankaFormatedOIB>
    <izvorni_sadrzaj>  MUSCULI d.o.o. za usluge, OIB 38067327538</izvorni_sadrzaj>
    <derivirana_varijabla naziv="DomainObject.Predmet.StrankaFormatedOIB_1">  MUSCULI d.o.o. za usluge, OIB 38067327538</derivirana_varijabla>
  </DomainObject.Predmet.StrankaFormatedOIB>
  <DomainObject.Predmet.StrankaFormatedWithAdress>
    <izvorni_sadrzaj> MUSCULI d.o.o. za usluge, Vinogradi 62, 10000 Zagreb</izvorni_sadrzaj>
    <derivirana_varijabla naziv="DomainObject.Predmet.StrankaFormatedWithAdress_1"> MUSCULI d.o.o. za usluge, Vinogradi 62, 10000 Zagreb</derivirana_varijabla>
  </DomainObject.Predmet.StrankaFormatedWithAdress>
  <DomainObject.Predmet.StrankaFormatedWithAdressOIB>
    <izvorni_sadrzaj> MUSCULI d.o.o. za usluge, OIB 38067327538, Vinogradi 62, 10000 Zagreb</izvorni_sadrzaj>
    <derivirana_varijabla naziv="DomainObject.Predmet.StrankaFormatedWithAdressOIB_1"> MUSCULI d.o.o. za usluge, OIB 38067327538, Vinogradi 62, 10000 Zagreb</derivirana_varijabla>
  </DomainObject.Predmet.StrankaFormatedWithAdressOIB>
  <DomainObject.Predmet.StrankaWithAdress>
    <izvorni_sadrzaj>MUSCULI d.o.o. za usluge Vinogradi 62,10000 Zagreb</izvorni_sadrzaj>
    <derivirana_varijabla naziv="DomainObject.Predmet.StrankaWithAdress_1">MUSCULI d.o.o. za usluge Vinogradi 62,10000 Zagreb</derivirana_varijabla>
  </DomainObject.Predmet.StrankaWithAdress>
  <DomainObject.Predmet.StrankaWithAdressOIB>
    <izvorni_sadrzaj>MUSCULI d.o.o. za usluge, OIB 38067327538, Vinogradi 62,10000 Zagreb</izvorni_sadrzaj>
    <derivirana_varijabla naziv="DomainObject.Predmet.StrankaWithAdressOIB_1">MUSCULI d.o.o. za usluge, OIB 38067327538, Vinogradi 62,10000 Zagreb</derivirana_varijabla>
  </DomainObject.Predmet.StrankaWithAdressOIB>
  <DomainObject.Predmet.StrankaNazivFormated>
    <izvorni_sadrzaj>MUSCULI d.o.o. za usluge</izvorni_sadrzaj>
    <derivirana_varijabla naziv="DomainObject.Predmet.StrankaNazivFormated_1">MUSCULI d.o.o. za usluge</derivirana_varijabla>
  </DomainObject.Predmet.StrankaNazivFormated>
  <DomainObject.Predmet.StrankaNazivFormatedOIB>
    <izvorni_sadrzaj>MUSCULI d.o.o. za usluge, OIB 38067327538</izvorni_sadrzaj>
    <derivirana_varijabla naziv="DomainObject.Predmet.StrankaNazivFormatedOIB_1">MUSCULI d.o.o. za usluge, OIB 38067327538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MUSCULI d.o.o. za usluge</item>
    </izvorni_sadrzaj>
    <derivirana_varijabla naziv="DomainObject.Predmet.StrankaListFormated_1">
      <item>MUSCULI d.o.o. za usluge</item>
    </derivirana_varijabla>
  </DomainObject.Predmet.StrankaListFormated>
  <DomainObject.Predmet.StrankaListFormatedOIB>
    <izvorni_sadrzaj>
      <item>MUSCULI d.o.o. za usluge, OIB 38067327538</item>
    </izvorni_sadrzaj>
    <derivirana_varijabla naziv="DomainObject.Predmet.StrankaListFormatedOIB_1">
      <item>MUSCULI d.o.o. za usluge, OIB 38067327538</item>
    </derivirana_varijabla>
  </DomainObject.Predmet.StrankaListFormatedOIB>
  <DomainObject.Predmet.StrankaListFormatedWithAdress>
    <izvorni_sadrzaj>
      <item>MUSCULI d.o.o. za usluge, Vinogradi 62, 10000 Zagreb</item>
    </izvorni_sadrzaj>
    <derivirana_varijabla naziv="DomainObject.Predmet.StrankaListFormatedWithAdress_1">
      <item>MUSCULI d.o.o. za usluge, Vinogradi 62, 10000 Zagreb</item>
    </derivirana_varijabla>
  </DomainObject.Predmet.StrankaListFormatedWithAdress>
  <DomainObject.Predmet.StrankaListFormatedWithAdressOIB>
    <izvorni_sadrzaj>
      <item>MUSCULI d.o.o. za usluge, OIB 38067327538, Vinogradi 62, 10000 Zagreb</item>
    </izvorni_sadrzaj>
    <derivirana_varijabla naziv="DomainObject.Predmet.StrankaListFormatedWithAdressOIB_1">
      <item>MUSCULI d.o.o. za usluge, OIB 38067327538, Vinogradi 62, 10000 Zagreb</item>
    </derivirana_varijabla>
  </DomainObject.Predmet.StrankaListFormatedWithAdressOIB>
  <DomainObject.Predmet.StrankaListNazivFormated>
    <izvorni_sadrzaj>
      <item>MUSCULI d.o.o. za usluge</item>
    </izvorni_sadrzaj>
    <derivirana_varijabla naziv="DomainObject.Predmet.StrankaListNazivFormated_1">
      <item>MUSCULI d.o.o. za usluge</item>
    </derivirana_varijabla>
  </DomainObject.Predmet.StrankaListNazivFormated>
  <DomainObject.Predmet.StrankaListNazivFormatedOIB>
    <izvorni_sadrzaj>
      <item>MUSCULI d.o.o. za usluge, OIB 38067327538</item>
    </izvorni_sadrzaj>
    <derivirana_varijabla naziv="DomainObject.Predmet.StrankaListNazivFormatedOIB_1">
      <item>MUSCULI d.o.o. za usluge, OIB 38067327538</item>
    </derivirana_varijabla>
  </DomainObject.Predmet.StrankaListNazivFormatedOIB>
  <DomainObject.Predmet.ProtuStrankaListFormated>
    <izvorni_sadrzaj>
      <item>MUSCULI d.o.o. za usluge</item>
    </izvorni_sadrzaj>
    <derivirana_varijabla naziv="DomainObject.Predmet.ProtuStrankaListFormated_1">
      <item>MUSCULI d.o.o. za usluge</item>
    </derivirana_varijabla>
  </DomainObject.Predmet.ProtuStrankaListFormated>
  <DomainObject.Predmet.ProtuStrankaListFormatedOIB>
    <izvorni_sadrzaj>
      <item>MUSCULI d.o.o. za usluge, OIB 38067327538</item>
    </izvorni_sadrzaj>
    <derivirana_varijabla naziv="DomainObject.Predmet.ProtuStrankaListFormatedOIB_1">
      <item>MUSCULI d.o.o. za usluge, OIB 38067327538</item>
    </derivirana_varijabla>
  </DomainObject.Predmet.ProtuStrankaListFormatedOIB>
  <DomainObject.Predmet.ProtuStrankaListFormatedWithAdress>
    <izvorni_sadrzaj>
      <item>MUSCULI d.o.o. za usluge, Vinogradi 62, 10000 Zagreb</item>
    </izvorni_sadrzaj>
    <derivirana_varijabla naziv="DomainObject.Predmet.ProtuStrankaListFormatedWithAdress_1">
      <item>MUSCULI d.o.o. za usluge, Vinogradi 62, 10000 Zagreb</item>
    </derivirana_varijabla>
  </DomainObject.Predmet.ProtuStrankaListFormatedWithAdress>
  <DomainObject.Predmet.ProtuStrankaListFormatedWithAdressOIB>
    <izvorni_sadrzaj>
      <item>MUSCULI d.o.o. za usluge, OIB 38067327538, Vinogradi 62, 10000 Zagreb</item>
    </izvorni_sadrzaj>
    <derivirana_varijabla naziv="DomainObject.Predmet.ProtuStrankaListFormatedWithAdressOIB_1">
      <item>MUSCULI d.o.o. za usluge, OIB 38067327538, Vinogradi 62, 10000 Zagreb</item>
    </derivirana_varijabla>
  </DomainObject.Predmet.ProtuStrankaListFormatedWithAdressOIB>
  <DomainObject.Predmet.ProtuStrankaListNazivFormated>
    <izvorni_sadrzaj>
      <item>MUSCULI d.o.o. za usluge</item>
    </izvorni_sadrzaj>
    <derivirana_varijabla naziv="DomainObject.Predmet.ProtuStrankaListNazivFormated_1">
      <item>MUSCULI d.o.o. za usluge</item>
    </derivirana_varijabla>
  </DomainObject.Predmet.ProtuStrankaListNazivFormated>
  <DomainObject.Predmet.ProtuStrankaListNazivFormatedOIB>
    <izvorni_sadrzaj>
      <item>MUSCULI d.o.o. za usluge, OIB 38067327538</item>
    </izvorni_sadrzaj>
    <derivirana_varijabla naziv="DomainObject.Predmet.ProtuStrankaListNazivFormatedOIB_1">
      <item>MUSCULI d.o.o. za usluge, OIB 38067327538</item>
    </derivirana_varijabla>
  </DomainObject.Predmet.ProtuStrankaListNazivFormatedOIB>
  <DomainObject.Predmet.OstaliListFormated>
    <izvorni_sadrzaj>
      <item>Rade Bomeštar</item>
    </izvorni_sadrzaj>
    <derivirana_varijabla naziv="DomainObject.Predmet.OstaliListFormated_1">
      <item>Rade Bomeštar</item>
    </derivirana_varijabla>
  </DomainObject.Predmet.OstaliListFormated>
  <DomainObject.Predmet.OstaliListFormatedOIB>
    <izvorni_sadrzaj>
      <item>Rade Bomeštar</item>
    </izvorni_sadrzaj>
    <derivirana_varijabla naziv="DomainObject.Predmet.OstaliListFormatedOIB_1">
      <item>Rade Bomeštar</item>
    </derivirana_varijabla>
  </DomainObject.Predmet.OstaliListFormatedOIB>
  <DomainObject.Predmet.OstaliListFormatedWithAdress>
    <izvorni_sadrzaj>
      <item>Rade Bomeštar, Miramarska 13d, 10000 Zagreb</item>
    </izvorni_sadrzaj>
    <derivirana_varijabla naziv="DomainObject.Predmet.OstaliListFormatedWithAdress_1">
      <item>Rade Bomeštar, Miramarska 13d, 10000 Zagreb</item>
    </derivirana_varijabla>
  </DomainObject.Predmet.OstaliListFormatedWithAdress>
  <DomainObject.Predmet.OstaliListFormatedWithAdressOIB>
    <izvorni_sadrzaj>
      <item>Rade Bomeštar, Miramarska 13d, 10000 Zagreb</item>
    </izvorni_sadrzaj>
    <derivirana_varijabla naziv="DomainObject.Predmet.OstaliListFormatedWithAdressOIB_1">
      <item>Rade Bomeštar, Miramarska 13d, 10000 Zagreb</item>
    </derivirana_varijabla>
  </DomainObject.Predmet.OstaliListFormatedWithAdressOIB>
  <DomainObject.Predmet.OstaliListNazivFormated>
    <izvorni_sadrzaj>
      <item>Rade Bomeštar</item>
    </izvorni_sadrzaj>
    <derivirana_varijabla naziv="DomainObject.Predmet.OstaliListNazivFormated_1">
      <item>Rade Bomeštar</item>
    </derivirana_varijabla>
  </DomainObject.Predmet.OstaliListNazivFormated>
  <DomainObject.Predmet.OstaliListNazivFormatedOIB>
    <izvorni_sadrzaj>
      <item>Rade Bomeštar</item>
    </izvorni_sadrzaj>
    <derivirana_varijabla naziv="DomainObject.Predmet.OstaliListNazivFormatedOIB_1">
      <item>Rade Bomeštar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MUSCULI d.o.o. za usluge</izvorni_sadrzaj>
    <derivirana_varijabla naziv="DomainObject.Predmet.StrankaIDrugi_1">MUSCULI d.o.o. za usluge</derivirana_varijabla>
  </DomainObject.Predmet.StrankaIDrugi>
  <DomainObject.Predmet.ProtustrankaIDrugi>
    <izvorni_sadrzaj>MUSCULI d.o.o. za usluge</izvorni_sadrzaj>
    <derivirana_varijabla naziv="DomainObject.Predmet.ProtustrankaIDrugi_1">MUSCULI d.o.o. za usluge</derivirana_varijabla>
  </DomainObject.Predmet.ProtustrankaIDrugi>
  <DomainObject.Predmet.StrankaIDrugiAdressOIB>
    <izvorni_sadrzaj>MUSCULI d.o.o. za usluge, OIB 38067327538, Vinogradi 62, 10000 Zagreb</izvorni_sadrzaj>
    <derivirana_varijabla naziv="DomainObject.Predmet.StrankaIDrugiAdressOIB_1">MUSCULI d.o.o. za usluge, OIB 38067327538, Vinogradi 62, 10000 Zagreb</derivirana_varijabla>
  </DomainObject.Predmet.StrankaIDrugiAdressOIB>
  <DomainObject.Predmet.ProtustrankaIDrugiAdressOIB>
    <izvorni_sadrzaj>MUSCULI d.o.o. za usluge, OIB 38067327538, Vinogradi 62, 10000 Zagreb</izvorni_sadrzaj>
    <derivirana_varijabla naziv="DomainObject.Predmet.ProtustrankaIDrugiAdressOIB_1">MUSCULI d.o.o. za usluge, OIB 38067327538, Vinogradi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MUSCULI d.o.o. za usluge</item>
      <item>MUSCULI d.o.o. za usluge</item>
      <item>Rade Bomeštar</item>
    </izvorni_sadrzaj>
    <derivirana_varijabla naziv="DomainObject.Predmet.SudioniciListNaziv_1">
      <item>MUSCULI d.o.o. za usluge</item>
      <item>MUSCULI d.o.o. za usluge</item>
      <item>Rade Bomeštar</item>
    </derivirana_varijabla>
  </DomainObject.Predmet.SudioniciListNaziv>
  <DomainObject.Predmet.SudioniciListAdressOIB>
    <izvorni_sadrzaj>
      <item>MUSCULI d.o.o. za usluge, OIB 38067327538, Vinogradi 62,10000 Zagreb</item>
      <item>MUSCULI d.o.o. za usluge, OIB 38067327538, Vinogradi 62,10000 Zagreb</item>
      <item>Rade Bomeštar, Miramarska 13d,10000 Zagreb</item>
    </izvorni_sadrzaj>
    <derivirana_varijabla naziv="DomainObject.Predmet.SudioniciListAdressOIB_1">
      <item>MUSCULI d.o.o. za usluge, OIB 38067327538, Vinogradi 62,10000 Zagreb</item>
      <item>MUSCULI d.o.o. za usluge, OIB 38067327538, Vinogradi 62,10000 Zagreb</item>
      <item>Rade Bomeštar,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38067327538</item>
      <item>, OIB 38067327538</item>
      <item>, OIB null</item>
    </izvorni_sadrzaj>
    <derivirana_varijabla naziv="DomainObject.Predmet.SudioniciListNazivOIB_1">
      <item>, OIB 38067327538</item>
      <item>, OIB 38067327538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227</properties:Words>
  <properties:Characters>1228</properties:Characters>
  <properties:Lines>54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2015-11-04T07:15:00Z</dcterms:created>
  <dc:creator>nribaric</dc:creator>
  <cp:lastModifiedBy>Jadranka Zelić</cp:lastModifiedBy>
  <cp:lastPrinted>2015-11-04T07:15:00Z</cp:lastPrinted>
  <dcterms:modified xmlns:xsi="http://www.w3.org/2001/XMLSchema-instance" xsi:type="dcterms:W3CDTF">2015-11-04T07:20:00Z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