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ef4e" w14:paraId="cd5ef4e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9F29A5">
        <w:rPr>
          <w:szCs w:val="24"/>
        </w:rPr>
        <w:t>4</w:t>
      </w:r>
      <w:r w:rsidR="0090293D">
        <w:rPr>
          <w:szCs w:val="24"/>
        </w:rPr>
        <w:t xml:space="preserve">. </w:t>
      </w:r>
      <w:r w:rsidR="007C4D6A">
        <w:rPr>
          <w:szCs w:val="24"/>
        </w:rPr>
        <w:t xml:space="preserve">studenog 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9F29A5">
        <w:rPr>
          <w:szCs w:val="24"/>
        </w:rPr>
        <w:t>STARA VOŠTARNICA</w:t>
      </w:r>
      <w:r w:rsidR="00AD60FA">
        <w:rPr>
          <w:szCs w:val="24"/>
        </w:rPr>
        <w:t xml:space="preserve"> </w:t>
      </w:r>
      <w:r w:rsidR="009B665E">
        <w:rPr>
          <w:szCs w:val="24"/>
        </w:rPr>
        <w:t xml:space="preserve">d.o.o., </w:t>
      </w:r>
      <w:r w:rsidR="00A579E3">
        <w:rPr>
          <w:szCs w:val="24"/>
        </w:rPr>
        <w:t>Zadar</w:t>
      </w:r>
      <w:r w:rsidR="009B665E">
        <w:rPr>
          <w:szCs w:val="24"/>
        </w:rPr>
        <w:t xml:space="preserve">, </w:t>
      </w:r>
      <w:r w:rsidR="009F29A5">
        <w:rPr>
          <w:szCs w:val="24"/>
        </w:rPr>
        <w:t>Šibenska ulica 3/c</w:t>
      </w:r>
      <w:r w:rsidR="0090293D">
        <w:t>,</w:t>
      </w:r>
      <w:r>
        <w:t xml:space="preserve"> OIB:</w:t>
      </w:r>
      <w:r w:rsidR="00F75858">
        <w:t xml:space="preserve"> </w:t>
      </w:r>
      <w:r w:rsidR="009F29A5">
        <w:t>04319091193</w:t>
      </w:r>
      <w:r w:rsidR="0090293D">
        <w:rPr>
          <w:szCs w:val="24"/>
        </w:rPr>
        <w:t xml:space="preserve">, </w:t>
      </w:r>
      <w:r w:rsidR="009F29A5">
        <w:rPr>
          <w:szCs w:val="24"/>
        </w:rPr>
        <w:t>20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29A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9F29A5">
      <w:rPr>
        <w:rFonts w:cs="Times New Roman" w:eastAsia="Times New Roman" w:hAnsi="Times New Roman" w:ascii="Times New Roman"/>
        <w:sz w:val="24"/>
        <w:szCs w:val="24"/>
        <w:lang w:eastAsia="hr-HR"/>
      </w:rPr>
      <w:t>1114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9F29A5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787530"/>
    <w:rsid w:val="007C4D6A"/>
    <w:rsid w:val="00850DC5"/>
    <w:rsid w:val="00901178"/>
    <w:rsid w:val="0090293D"/>
    <w:rsid w:val="009B665E"/>
    <w:rsid w:val="009F29A5"/>
    <w:rsid w:val="00A579E3"/>
    <w:rsid w:val="00AD60FA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53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753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753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753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5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75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75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75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VOŠTARNICA društvo s ograničenom odgovornošću za trgovinu, proizvodnju, usluge i savjetovanje</izvorni_sadrzaj>
    <derivirana_varijabla naziv="DomainObject.Predmet.ProtustrankaFormated_1">  STARA VOŠTARNICA društvo s ograničenom odgovornošću za trgovinu, proizvodnju, usluge i savjetovanje</derivirana_varijabla>
  </DomainObject.Predmet.ProtustrankaFormated>
  <DomainObject.Predmet.ProtustrankaFormatedOIB>
    <izvorni_sadrzaj>  STARA VOŠTARNICA društvo s ograničenom odgovornošću za trgovinu, proizvodnju, usluge i savjetovanje, OIB 04319091193</izvorni_sadrzaj>
    <derivirana_varijabla naziv="DomainObject.Predmet.ProtustrankaFormatedOIB_1">  STARA VOŠTARNICA društvo s ograničenom odgovornošću za trgovinu, proizvodnju, usluge i savjetovanje, OIB 04319091193</derivirana_varijabla>
  </DomainObject.Predmet.ProtustrankaFormatedOIB>
  <DomainObject.Predmet.ProtustrankaFormatedWithAdress>
    <izvorni_sadrzaj> STARA VOŠTARNICA društvo s ograničenom odgovornošću za trgovinu, proizvodnju, usluge i savjetovanje, Šibenska ulica 3/c, 23000 Zadar</izvorni_sadrzaj>
    <derivirana_varijabla naziv="DomainObject.Predmet.ProtustrankaFormatedWithAdress_1"> STARA VOŠTARNICA društvo s ograničenom odgovornošću za trgovinu, proizvodnju, usluge i savjetovanje, Šibenska ulica 3/c, 23000 Zadar</derivirana_varijabla>
  </DomainObject.Predmet.ProtustrankaFormatedWithAdress>
  <DomainObject.Predmet.ProtustrankaFormatedWithAdressOIB>
    <izvorni_sadrzaj> STARA VOŠTARNICA društvo s ograničenom odgovornošću za trgovinu, proizvodnju, usluge i savjetovanje, OIB 04319091193, Šibenska ulica 3/c, 23000 Zadar</izvorni_sadrzaj>
    <derivirana_varijabla naziv="DomainObject.Predmet.ProtustrankaFormatedWithAdressOIB_1"> STARA VOŠTARNICA društvo s ograničenom odgovornošću za trgovinu, proizvodnju, usluge i savjetovanje, OIB 04319091193, Šibenska ulica 3/c, 23000 Zadar</derivirana_varijabla>
  </DomainObject.Predmet.ProtustrankaFormatedWithAdressOIB>
  <DomainObject.Predmet.ProtustrankaWithAdress>
    <izvorni_sadrzaj>STARA VOŠTARNICA društvo s ograničenom odgovornošću za trgovinu, proizvodnju, usluge i savjetovanje Šibenska ulica 3/c, 23000 Zadar</izvorni_sadrzaj>
    <derivirana_varijabla naziv="DomainObject.Predmet.ProtustrankaWithAdress_1">STARA VOŠTARNICA društvo s ograničenom odgovornošću za trgovinu, proizvodnju, usluge i savjetovanje Šibenska ulica 3/c, 23000 Zadar</derivirana_varijabla>
  </DomainObject.Predmet.ProtustrankaWithAdress>
  <DomainObject.Predmet.ProtustrankaWithAdressOIB>
    <izvorni_sadrzaj>STARA VOŠTARNICA društvo s ograničenom odgovornošću za trgovinu, proizvodnju, usluge i savjetovanje, OIB 04319091193, Šibenska ulica 3/c, 23000 Zadar</izvorni_sadrzaj>
    <derivirana_varijabla naziv="DomainObject.Predmet.ProtustrankaWithAdressOIB_1">STARA VOŠTARNICA društvo s ograničenom odgovornošću za trgovinu, proizvodnju, usluge i savjetovanje, OIB 04319091193, Šibenska ulica 3/c, 23000 Zadar</derivirana_varijabla>
  </DomainObject.Predmet.ProtustrankaWithAdressOIB>
  <DomainObject.Predmet.ProtustrankaNazivFormated>
    <izvorni_sadrzaj>STARA VOŠTARNICA društvo s ograničenom odgovornošću za trgovinu, proizvodnju, usluge i savjetovanje</izvorni_sadrzaj>
    <derivirana_varijabla naziv="DomainObject.Predmet.ProtustrankaNazivFormated_1">STARA VOŠTARNICA društvo s ograničenom odgovornošću za trgovinu, proizvodnju, usluge i savjetovanje</derivirana_varijabla>
  </DomainObject.Predmet.ProtustrankaNazivFormated>
  <DomainObject.Predmet.ProtustrankaNazivFormatedOIB>
    <izvorni_sadrzaj>STARA VOŠTARNICA društvo s ograničenom odgovornošću za trgovinu, proizvodnju, usluge i savjetovanje, OIB 04319091193</izvorni_sadrzaj>
    <derivirana_varijabla naziv="DomainObject.Predmet.ProtustrankaNazivFormatedOIB_1">STARA VOŠTARNICA društvo s ograničenom odgovornošću za trgovinu, proizvodnju, usluge i savjetovanje, OIB 04319091193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6982.16</izvorni_sadrzaj>
    <derivirana_varijabla naziv="DomainObject.Predmet.TrenutnaVrijednost_1">6982.16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STARA VOŠTARNICA društvo s ograničenom odgovornošću za trgovinu, proizvodnju, usluge i savjetovanje</item>
    </izvorni_sadrzaj>
    <derivirana_varijabla naziv="DomainObject.Predmet.ProtuStrankaListFormated_1">
      <item>STARA VOŠTARNICA društvo s ograničenom odgovornošću za trgovinu, proizvodnju, usluge i savjetovanje</item>
    </derivirana_varijabla>
  </DomainObject.Predmet.ProtuStrankaListFormated>
  <DomainObject.Predmet.ProtuStrankaListFormatedOIB>
    <izvorni_sadrzaj>
      <item>STARA VOŠTARNICA društvo s ograničenom odgovornošću za trgovinu, proizvodnju, usluge i savjetovanje, OIB 04319091193</item>
    </izvorni_sadrzaj>
    <derivirana_varijabla naziv="DomainObject.Predmet.ProtuStrankaListFormatedOIB_1">
      <item>STARA VOŠTARNICA društvo s ograničenom odgovornošću za trgovinu, proizvodnju, usluge i savjetovanje, OIB 04319091193</item>
    </derivirana_varijabla>
  </DomainObject.Predmet.ProtuStrankaListFormatedOIB>
  <DomainObject.Predmet.ProtuStrankaListFormatedWithAdress>
    <izvorni_sadrzaj>
      <item>STARA VOŠTARNICA društvo s ograničenom odgovornošću za trgovinu, proizvodnju, usluge i savjetovanje, Šibenska ulica 3/c, 23000 Zadar</item>
    </izvorni_sadrzaj>
    <derivirana_varijabla naziv="DomainObject.Predmet.ProtuStrankaListFormatedWithAdress_1">
      <item>STARA VOŠTARNICA društvo s ograničenom odgovornošću za trgovinu, proizvodnju, usluge i savjetovanje, Šibenska ulica 3/c, 23000 Zadar</item>
    </derivirana_varijabla>
  </DomainObject.Predmet.ProtuStrankaListFormatedWithAdress>
  <DomainObject.Predmet.ProtuStrankaListFormatedWithAdressOIB>
    <izvorni_sadrzaj>
      <item>STARA VOŠTARNICA društvo s ograničenom odgovornošću za trgovinu, proizvodnju, usluge i savjetovanje, OIB 04319091193, Šibenska ulica 3/c, 23000 Zadar</item>
    </izvorni_sadrzaj>
    <derivirana_varijabla naziv="DomainObject.Predmet.ProtuStrankaListFormatedWithAdressOIB_1">
      <item>STARA VOŠTARNICA društvo s ograničenom odgovornošću za trgovinu, proizvodnju, usluge i savjetovanje, OIB 04319091193, Šibenska ulica 3/c, 23000 Zadar</item>
    </derivirana_varijabla>
  </DomainObject.Predmet.ProtuStrankaListFormatedWithAdressOIB>
  <DomainObject.Predmet.ProtuStrankaListNazivFormated>
    <izvorni_sadrzaj>
      <item>STARA VOŠTARNICA društvo s ograničenom odgovornošću za trgovinu, proizvodnju, usluge i savjetovanje</item>
    </izvorni_sadrzaj>
    <derivirana_varijabla naziv="DomainObject.Predmet.ProtuStrankaListNazivFormated_1">
      <item>STARA VOŠTARNICA društvo s ograničenom odgovornošću za trgovinu, proizvodnju, usluge i savjetovanje</item>
    </derivirana_varijabla>
  </DomainObject.Predmet.ProtuStrankaListNazivFormated>
  <DomainObject.Predmet.ProtuStrankaListNazivFormatedOIB>
    <izvorni_sadrzaj>
      <item>STARA VOŠTARNICA društvo s ograničenom odgovornošću za trgovinu, proizvodnju, usluge i savjetovanje, OIB 04319091193</item>
    </izvorni_sadrzaj>
    <derivirana_varijabla naziv="DomainObject.Predmet.ProtuStrankaListNazivFormatedOIB_1">
      <item>STARA VOŠTARNICA društvo s ograničenom odgovornošću za trgovinu, proizvodnju, usluge i savjetovanje, OIB 04319091193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STARA VOŠTARNICA društvo s ograničenom odgovornošću za trgovinu, proizvodnju, usluge i savjetovanje</izvorni_sadrzaj>
    <derivirana_varijabla naziv="DomainObject.Predmet.ProtustrankaIDrugi_1">STARA VOŠTARNICA društvo s ograničenom odgovornošću za trgovinu, proizvodnju, usluge i savjetovanje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STARA VOŠTARNICA društvo s ograničenom odgovornošću za trgovinu, proizvodnju, usluge i savjetovanje, OIB 04319091193, Šibenska ulica 3/c, 23000 Zadar</izvorni_sadrzaj>
    <derivirana_varijabla naziv="DomainObject.Predmet.ProtustrankaIDrugiAdressOIB_1">STARA VOŠTARNICA društvo s ograničenom odgovornošću za trgovinu, proizvodnju, usluge i savjetovanje, OIB 04319091193, Šibenska ulica 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STARA VOŠTARNICA društvo s ograničenom odgovornošću za trgovinu, proizvodnju, usluge i savjetovanje</item>
    </izvorni_sadrzaj>
    <derivirana_varijabla naziv="DomainObject.Predmet.SudioniciListNaziv_1">
      <item>Financijska agencija</item>
      <item>STARA VOŠTARNICA društvo s ograničenom odgovornošću za trgovinu, proizvodnju, usluge i savjetovanje</item>
    </derivirana_varijabla>
  </DomainObject.Predmet.SudioniciListNaziv>
  <DomainObject.Predmet.SudioniciListAdressOIB>
    <izvorni_sadrzaj>
      <item>Financijska agencija, OIB 85821130368, Ivana Danila 4,23000 Zadar</item>
      <item>STARA VOŠTARNICA društvo s ograničenom odgovornošću za trgovinu, proizvodnju, usluge i savjetovanje, OIB 04319091193, Šibenska ulica 3/c,23000 Zadar</item>
    </izvorni_sadrzaj>
    <derivirana_varijabla naziv="DomainObject.Predmet.SudioniciListAdressOIB_1">
      <item>Financijska agencija, OIB 85821130368, Ivana Danila 4,23000 Zadar</item>
      <item>STARA VOŠTARNICA društvo s ograničenom odgovornošću za trgovinu, proizvodnju, usluge i savjetovanje, OIB 04319091193, Šibenska ulica 3/c,23000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04319091193</item>
    </izvorni_sadrzaj>
    <derivirana_varijabla naziv="DomainObject.Predmet.SudioniciListNazivOIB_1">
      <item>, OIB 85821130368</item>
      <item>, OIB 04319091193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966</properties:Characters>
  <properties:Lines>49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2017-03-20T11:54:00Z</cp:lastPrinted>
  <dcterms:modified xmlns:xsi="http://www.w3.org/2001/XMLSchema-instance" xsi:type="dcterms:W3CDTF">2017-03-20T13:24:00Z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