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6352" w14:paraId="d486352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2A5032">
        <w:t>1</w:t>
      </w:r>
      <w:r w:rsidR="00837FD1">
        <w:t>35</w:t>
      </w:r>
      <w:r w:rsidR="002E5684">
        <w:t>/18-8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837FD1">
        <w:t>PEKARA ZAGREB VIR j.d.o.o. za proizvodnju i trgovinu pekarskih proizvoda</w:t>
      </w:r>
      <w:r w:rsidR="00837FD1" w:rsidRPr="000539FB">
        <w:t xml:space="preserve">, </w:t>
      </w:r>
      <w:r w:rsidR="00837FD1">
        <w:t>Vir</w:t>
      </w:r>
      <w:r w:rsidR="00837FD1" w:rsidRPr="000539FB">
        <w:t xml:space="preserve">, </w:t>
      </w:r>
      <w:r w:rsidR="00837FD1">
        <w:t>Virski put 123 D</w:t>
      </w:r>
      <w:r w:rsidR="00837FD1" w:rsidRPr="000539FB">
        <w:t xml:space="preserve">, OIB: </w:t>
      </w:r>
      <w:r w:rsidR="00837FD1">
        <w:t>16060743211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8518A5">
        <w:t>13</w:t>
      </w:r>
      <w:r w:rsidR="000A7DAE">
        <w:t>.</w:t>
      </w:r>
      <w:r w:rsidR="00626DBD">
        <w:t xml:space="preserve"> </w:t>
      </w:r>
      <w:r w:rsidR="002E5684">
        <w:t>lipnja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837FD1">
        <w:t>PEKARA ZAGREB VIR j.d.o.o. za proizvodnju i trgovinu pekarskih proizvoda</w:t>
      </w:r>
      <w:r w:rsidR="00837FD1" w:rsidRPr="000539FB">
        <w:t xml:space="preserve">, </w:t>
      </w:r>
      <w:r w:rsidR="00837FD1">
        <w:t>Vir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E5684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srpnja</w:t>
      </w:r>
      <w:r w:rsidR="00195532">
        <w:t xml:space="preserve"> 2018</w:t>
      </w:r>
      <w:r w:rsidR="00E52157">
        <w:t xml:space="preserve">. u </w:t>
      </w:r>
      <w:r w:rsidR="00837FD1">
        <w:t>10</w:t>
      </w:r>
      <w:r w:rsidR="009C2B72">
        <w:t>,</w:t>
      </w:r>
      <w:r w:rsidR="00837FD1">
        <w:t>20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proofErr w:type="spellStart"/>
      <w:r w:rsidR="00837FD1">
        <w:t>Nikolle</w:t>
      </w:r>
      <w:proofErr w:type="spellEnd"/>
      <w:r w:rsidR="00837FD1">
        <w:t xml:space="preserve"> </w:t>
      </w:r>
      <w:proofErr w:type="spellStart"/>
      <w:r w:rsidR="00837FD1">
        <w:t>Prekpalaj</w:t>
      </w:r>
      <w:proofErr w:type="spellEnd"/>
      <w:r w:rsidR="00837FD1">
        <w:t xml:space="preserve"> iz Vira</w:t>
      </w:r>
      <w:r w:rsidR="00837FD1" w:rsidRPr="0010055C">
        <w:t xml:space="preserve">, </w:t>
      </w:r>
      <w:r w:rsidR="00837FD1">
        <w:t>Virski put 123/D</w:t>
      </w:r>
      <w:r w:rsidR="00837FD1" w:rsidRPr="0010055C">
        <w:t xml:space="preserve">, OIB: </w:t>
      </w:r>
      <w:r w:rsidR="00837FD1">
        <w:t>54444519642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E5684">
        <w:t>3</w:t>
      </w:r>
      <w:r w:rsidR="00626DBD">
        <w:t xml:space="preserve">. </w:t>
      </w:r>
      <w:r w:rsidR="002E5684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837FD1">
        <w:t>10</w:t>
      </w:r>
      <w:r w:rsidR="008C0176">
        <w:t>,</w:t>
      </w:r>
      <w:r w:rsidR="00837FD1">
        <w:t>20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837FD1">
        <w:t>PEKARA ZAGREB VIR j.d.o.o. za proizvodnju i trgovinu pekarskih proizvoda</w:t>
      </w:r>
      <w:r w:rsidR="00837FD1" w:rsidRPr="000539FB">
        <w:t xml:space="preserve">, </w:t>
      </w:r>
      <w:r w:rsidR="00837FD1">
        <w:t>Vir</w:t>
      </w:r>
      <w:r w:rsidRPr="00071F11">
        <w:t xml:space="preserve"> čiji </w:t>
      </w:r>
      <w:r>
        <w:t>je zastupnik</w:t>
      </w:r>
      <w:r w:rsidRPr="00071F11">
        <w:t xml:space="preserve"> po zakonu </w:t>
      </w:r>
      <w:proofErr w:type="spellStart"/>
      <w:r w:rsidR="00837FD1">
        <w:t>Nikolle</w:t>
      </w:r>
      <w:proofErr w:type="spellEnd"/>
      <w:r w:rsidR="00837FD1">
        <w:t xml:space="preserve"> </w:t>
      </w:r>
      <w:proofErr w:type="spellStart"/>
      <w:r w:rsidR="00837FD1">
        <w:t>Prekpalaj</w:t>
      </w:r>
      <w:proofErr w:type="spellEnd"/>
      <w:r w:rsidR="00837FD1">
        <w:t xml:space="preserve"> iz Vira</w:t>
      </w:r>
      <w:r w:rsidR="00837FD1" w:rsidRPr="0010055C">
        <w:t xml:space="preserve">, </w:t>
      </w:r>
      <w:r w:rsidR="00837FD1">
        <w:t>Virski put 123/D</w:t>
      </w:r>
      <w:r w:rsidR="00837FD1" w:rsidRPr="0010055C">
        <w:t xml:space="preserve">, OIB: </w:t>
      </w:r>
      <w:r w:rsidR="00837FD1">
        <w:t>54444519642</w:t>
      </w:r>
      <w:r>
        <w:t xml:space="preserve">. </w:t>
      </w:r>
      <w:r w:rsidRPr="00071F11">
        <w:t xml:space="preserve">Na ročište za utvrđivanje uvjeta za pokretanje postupka određeno za dan </w:t>
      </w:r>
      <w:r w:rsidR="00837FD1">
        <w:t>12</w:t>
      </w:r>
      <w:r>
        <w:t xml:space="preserve">. </w:t>
      </w:r>
      <w:r w:rsidR="00837FD1">
        <w:t>lipnja</w:t>
      </w:r>
      <w:r w:rsidRPr="00071F11">
        <w:t xml:space="preserve"> 201</w:t>
      </w:r>
      <w:r>
        <w:t>8</w:t>
      </w:r>
      <w:r w:rsidRPr="00071F11">
        <w:t xml:space="preserve">., </w:t>
      </w:r>
      <w:proofErr w:type="spellStart"/>
      <w:r w:rsidR="00837FD1">
        <w:t>Nikolle</w:t>
      </w:r>
      <w:proofErr w:type="spellEnd"/>
      <w:r w:rsidR="00837FD1">
        <w:t xml:space="preserve"> </w:t>
      </w:r>
      <w:proofErr w:type="spellStart"/>
      <w:r w:rsidR="00837FD1">
        <w:t>Prekpalaj</w:t>
      </w:r>
      <w:proofErr w:type="spellEnd"/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proofErr w:type="spellStart"/>
      <w:r w:rsidR="00837FD1">
        <w:t>Nikolle</w:t>
      </w:r>
      <w:proofErr w:type="spellEnd"/>
      <w:r w:rsidR="00837FD1">
        <w:t xml:space="preserve"> </w:t>
      </w:r>
      <w:proofErr w:type="spellStart"/>
      <w:r w:rsidR="00837FD1">
        <w:t>Prekpalaj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837FD1">
        <w:t>135</w:t>
      </w:r>
      <w:r w:rsidR="006927F0">
        <w:t>/2018</w:t>
      </w:r>
      <w:r w:rsidR="002E5684">
        <w:t>-4</w:t>
      </w:r>
      <w:r w:rsidRPr="00653A23">
        <w:t xml:space="preserve"> od </w:t>
      </w:r>
      <w:r w:rsidR="00837FD1">
        <w:t>22</w:t>
      </w:r>
      <w:r w:rsidRPr="00653A23">
        <w:t xml:space="preserve">. </w:t>
      </w:r>
      <w:r w:rsidR="002E5684">
        <w:t>svibnja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proofErr w:type="spellStart"/>
      <w:r w:rsidR="00837FD1">
        <w:t>Nikolle</w:t>
      </w:r>
      <w:proofErr w:type="spellEnd"/>
      <w:r w:rsidR="00837FD1">
        <w:t xml:space="preserve"> </w:t>
      </w:r>
      <w:proofErr w:type="spellStart"/>
      <w:r w:rsidR="00837FD1">
        <w:t>Prekpalaj</w:t>
      </w:r>
      <w:proofErr w:type="spellEnd"/>
      <w:r w:rsidR="00837FD1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8518A5">
        <w:t>13</w:t>
      </w:r>
      <w:r w:rsidR="000A7DAE">
        <w:t>.</w:t>
      </w:r>
      <w:r w:rsidR="00626DBD">
        <w:t xml:space="preserve"> </w:t>
      </w:r>
      <w:r w:rsidR="002E5684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090287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090287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837FD1" w:rsidP="00C969E8" w:rsidR="00837FD1">
      <w:pPr>
        <w:numPr>
          <w:ilvl w:val="0"/>
          <w:numId w:val="2"/>
        </w:numPr>
      </w:pPr>
      <w:proofErr w:type="spellStart"/>
      <w:r>
        <w:t>Nikolle</w:t>
      </w:r>
      <w:proofErr w:type="spellEnd"/>
      <w:r>
        <w:t xml:space="preserve"> </w:t>
      </w:r>
      <w:proofErr w:type="spellStart"/>
      <w:r>
        <w:t>Prekpalaj</w:t>
      </w:r>
      <w:proofErr w:type="spellEnd"/>
      <w:r>
        <w:t xml:space="preserve"> iz Vira</w:t>
      </w:r>
      <w:r w:rsidRPr="0010055C">
        <w:t xml:space="preserve">, </w:t>
      </w:r>
      <w:r>
        <w:t xml:space="preserve">Virski put 123/D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90287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B162F"/>
    <w:rsid w:val="004B2ADD"/>
    <w:rsid w:val="004B64C6"/>
    <w:rsid w:val="00510299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37FD1"/>
    <w:rsid w:val="008518A5"/>
    <w:rsid w:val="008873AD"/>
    <w:rsid w:val="008C0176"/>
    <w:rsid w:val="008D350E"/>
    <w:rsid w:val="0091472F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2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2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2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2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2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2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2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2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ZAGREB VIR j.d.o.o. za proizvodnju i trgovinu pekarskih proizvoda</izvorni_sadrzaj>
    <derivirana_varijabla naziv="DomainObject.Predmet.ProtustrankaFormated_1">  PEKARA ZAGREB VIR j.d.o.o. za proizvodnju i trgovinu pekarskih proizvoda</derivirana_varijabla>
  </DomainObject.Predmet.ProtustrankaFormated>
  <DomainObject.Predmet.ProtustrankaFormatedOIB>
    <izvorni_sadrzaj>  PEKARA ZAGREB VIR j.d.o.o. za proizvodnju i trgovinu pekarskih proizvoda, OIB 16060743211</izvorni_sadrzaj>
    <derivirana_varijabla naziv="DomainObject.Predmet.ProtustrankaFormatedOIB_1">  PEKARA ZAGREB VIR j.d.o.o. za proizvodnju i trgovinu pekarskih proizvoda, OIB 16060743211</derivirana_varijabla>
  </DomainObject.Predmet.ProtustrankaFormatedOIB>
  <DomainObject.Predmet.ProtustrankaFormatedWithAdress>
    <izvorni_sadrzaj> PEKARA ZAGREB VIR j.d.o.o. za proizvodnju i trgovinu pekarskih proizvoda, Virski put 123/D, 23234 Vir</izvorni_sadrzaj>
    <derivirana_varijabla naziv="DomainObject.Predmet.ProtustrankaFormatedWithAdress_1"> PEKARA ZAGREB VIR j.d.o.o. za proizvodnju i trgovinu pekarskih proizvoda, Virski put 123/D, 23234 Vir</derivirana_varijabla>
  </DomainObject.Predmet.ProtustrankaFormatedWithAdress>
  <DomainObject.Predmet.ProtustrankaFormatedWithAdressOIB>
    <izvorni_sadrzaj> PEKARA ZAGREB VIR j.d.o.o. za proizvodnju i trgovinu pekarskih proizvoda, OIB 16060743211, Virski put 123/D, 23234 Vir</izvorni_sadrzaj>
    <derivirana_varijabla naziv="DomainObject.Predmet.ProtustrankaFormatedWithAdressOIB_1"> PEKARA ZAGREB VIR j.d.o.o. za proizvodnju i trgovinu pekarskih proizvoda, OIB 16060743211, Virski put 123/D, 23234 Vir</derivirana_varijabla>
  </DomainObject.Predmet.ProtustrankaFormatedWithAdressOIB>
  <DomainObject.Predmet.ProtustrankaWithAdress>
    <izvorni_sadrzaj>PEKARA ZAGREB VIR j.d.o.o. za proizvodnju i trgovinu pekarskih proizvoda Virski put 123/D, 23234 Vir</izvorni_sadrzaj>
    <derivirana_varijabla naziv="DomainObject.Predmet.ProtustrankaWithAdress_1">PEKARA ZAGREB VIR j.d.o.o. za proizvodnju i trgovinu pekarskih proizvoda Virski put 123/D, 23234 Vir</derivirana_varijabla>
  </DomainObject.Predmet.ProtustrankaWithAdress>
  <DomainObject.Predmet.ProtustrankaWithAdressOIB>
    <izvorni_sadrzaj>PEKARA ZAGREB VIR j.d.o.o. za proizvodnju i trgovinu pekarskih proizvoda, OIB 16060743211, Virski put 123/D, 23234 Vir</izvorni_sadrzaj>
    <derivirana_varijabla naziv="DomainObject.Predmet.ProtustrankaWithAdressOIB_1">PEKARA ZAGREB VIR j.d.o.o. za proizvodnju i trgovinu pekarskih proizvoda, OIB 16060743211, Virski put 123/D, 23234 Vir</derivirana_varijabla>
  </DomainObject.Predmet.ProtustrankaWithAdressOIB>
  <DomainObject.Predmet.ProtustrankaNazivFormated>
    <izvorni_sadrzaj>PEKARA ZAGREB VIR j.d.o.o. za proizvodnju i trgovinu pekarskih proizvoda</izvorni_sadrzaj>
    <derivirana_varijabla naziv="DomainObject.Predmet.ProtustrankaNazivFormated_1">PEKARA ZAGREB VIR j.d.o.o. za proizvodnju i trgovinu pekarskih proizvoda</derivirana_varijabla>
  </DomainObject.Predmet.ProtustrankaNazivFormated>
  <DomainObject.Predmet.ProtustrankaNazivFormatedOIB>
    <izvorni_sadrzaj>PEKARA ZAGREB VIR j.d.o.o. za proizvodnju i trgovinu pekarskih proizvoda, OIB 16060743211</izvorni_sadrzaj>
    <derivirana_varijabla naziv="DomainObject.Predmet.ProtustrankaNazivFormatedOIB_1">PEKARA ZAGREB VIR j.d.o.o. za proizvodnju i trgovinu pekarskih proizvoda, OIB 16060743211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1081439.95</izvorni_sadrzaj>
    <derivirana_varijabla naziv="DomainObject.Predmet.TrenutnaVrijednost_1">1081439.95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PEKARA ZAGREB VIR j.d.o.o. za proizvodnju i trgovinu pekarskih proizvoda</item>
    </izvorni_sadrzaj>
    <derivirana_varijabla naziv="DomainObject.Predmet.ProtuStrankaListFormated_1">
      <item>PEKARA ZAGREB VIR j.d.o.o. za proizvodnju i trgovinu pekarskih proizvoda</item>
    </derivirana_varijabla>
  </DomainObject.Predmet.ProtuStrankaListFormated>
  <DomainObject.Predmet.ProtuStrankaListFormatedOIB>
    <izvorni_sadrzaj>
      <item>PEKARA ZAGREB VIR j.d.o.o. za proizvodnju i trgovinu pekarskih proizvoda, OIB 16060743211</item>
    </izvorni_sadrzaj>
    <derivirana_varijabla naziv="DomainObject.Predmet.ProtuStrankaListFormatedOIB_1">
      <item>PEKARA ZAGREB VIR j.d.o.o. za proizvodnju i trgovinu pekarskih proizvoda, OIB 16060743211</item>
    </derivirana_varijabla>
  </DomainObject.Predmet.ProtuStrankaListFormatedOIB>
  <DomainObject.Predmet.ProtuStrankaListFormatedWithAdress>
    <izvorni_sadrzaj>
      <item>PEKARA ZAGREB VIR j.d.o.o. za proizvodnju i trgovinu pekarskih proizvoda, Virski put 123/D, 23234 Vir</item>
    </izvorni_sadrzaj>
    <derivirana_varijabla naziv="DomainObject.Predmet.ProtuStrankaListFormatedWithAdress_1">
      <item>PEKARA ZAGREB VIR j.d.o.o. za proizvodnju i trgovinu pekarskih proizvoda, Virski put 123/D, 23234 Vir</item>
    </derivirana_varijabla>
  </DomainObject.Predmet.ProtuStrankaListFormatedWithAdress>
  <DomainObject.Predmet.ProtuStrankaListFormatedWithAdressOIB>
    <izvorni_sadrzaj>
      <item>PEKARA ZAGREB VIR j.d.o.o. za proizvodnju i trgovinu pekarskih proizvoda, OIB 16060743211, Virski put 123/D, 23234 Vir</item>
    </izvorni_sadrzaj>
    <derivirana_varijabla naziv="DomainObject.Predmet.ProtuStrankaListFormatedWithAdressOIB_1">
      <item>PEKARA ZAGREB VIR j.d.o.o. za proizvodnju i trgovinu pekarskih proizvoda, OIB 16060743211, Virski put 123/D, 23234 Vir</item>
    </derivirana_varijabla>
  </DomainObject.Predmet.ProtuStrankaListFormatedWithAdressOIB>
  <DomainObject.Predmet.ProtuStrankaListNazivFormated>
    <izvorni_sadrzaj>
      <item>PEKARA ZAGREB VIR j.d.o.o. za proizvodnju i trgovinu pekarskih proizvoda</item>
    </izvorni_sadrzaj>
    <derivirana_varijabla naziv="DomainObject.Predmet.ProtuStrankaListNazivFormated_1">
      <item>PEKARA ZAGREB VIR j.d.o.o. za proizvodnju i trgovinu pekarskih proizvoda</item>
    </derivirana_varijabla>
  </DomainObject.Predmet.ProtuStrankaListNazivFormated>
  <DomainObject.Predmet.ProtuStrankaListNazivFormatedOIB>
    <izvorni_sadrzaj>
      <item>PEKARA ZAGREB VIR j.d.o.o. za proizvodnju i trgovinu pekarskih proizvoda, OIB 16060743211</item>
    </izvorni_sadrzaj>
    <derivirana_varijabla naziv="DomainObject.Predmet.ProtuStrankaListNazivFormatedOIB_1">
      <item>PEKARA ZAGREB VIR j.d.o.o. za proizvodnju i trgovinu pekarskih proizvoda, OIB 16060743211</item>
    </derivirana_varijabla>
  </DomainObject.Predmet.ProtuStrankaListNazivFormatedOIB>
  <DomainObject.Predmet.OstaliListFormated>
    <izvorni_sadrzaj>
      <item>Nikolle Prekpalaj</item>
    </izvorni_sadrzaj>
    <derivirana_varijabla naziv="DomainObject.Predmet.OstaliListFormated_1">
      <item>Nikolle Prekpalaj</item>
    </derivirana_varijabla>
  </DomainObject.Predmet.OstaliListFormated>
  <DomainObject.Predmet.OstaliListFormatedOIB>
    <izvorni_sadrzaj>
      <item>Nikolle Prekpalaj, OIB 54444519642</item>
    </izvorni_sadrzaj>
    <derivirana_varijabla naziv="DomainObject.Predmet.OstaliListFormatedOIB_1">
      <item>Nikolle Prekpalaj, OIB 54444519642</item>
    </derivirana_varijabla>
  </DomainObject.Predmet.OstaliListFormatedOIB>
  <DomainObject.Predmet.OstaliListFormatedWithAdress>
    <izvorni_sadrzaj>
      <item>Nikolle Prekpalaj, Virski Put 123 D, 23234 Vir</item>
    </izvorni_sadrzaj>
    <derivirana_varijabla naziv="DomainObject.Predmet.OstaliListFormatedWithAdress_1">
      <item>Nikolle Prekpalaj, Virski Put 123 D, 23234 Vir</item>
    </derivirana_varijabla>
  </DomainObject.Predmet.OstaliListFormatedWithAdress>
  <DomainObject.Predmet.OstaliListFormatedWithAdressOIB>
    <izvorni_sadrzaj>
      <item>Nikolle Prekpalaj, OIB 54444519642, Virski Put 123 D, 23234 Vir</item>
    </izvorni_sadrzaj>
    <derivirana_varijabla naziv="DomainObject.Predmet.OstaliListFormatedWithAdressOIB_1">
      <item>Nikolle Prekpalaj, OIB 54444519642, Virski Put 123 D, 23234 Vir</item>
    </derivirana_varijabla>
  </DomainObject.Predmet.OstaliListFormatedWithAdressOIB>
  <DomainObject.Predmet.OstaliListNazivFormated>
    <izvorni_sadrzaj>
      <item>Nikolle Prekpalaj</item>
    </izvorni_sadrzaj>
    <derivirana_varijabla naziv="DomainObject.Predmet.OstaliListNazivFormated_1">
      <item>Nikolle Prekpalaj</item>
    </derivirana_varijabla>
  </DomainObject.Predmet.OstaliListNazivFormated>
  <DomainObject.Predmet.OstaliListNazivFormatedOIB>
    <izvorni_sadrzaj>
      <item>Nikolle Prekpalaj, OIB 54444519642</item>
    </izvorni_sadrzaj>
    <derivirana_varijabla naziv="DomainObject.Predmet.OstaliListNazivFormatedOIB_1">
      <item>Nikolle Prekpalaj, OIB 54444519642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PEKARA ZAGREB VIR j.d.o.o. za proizvodnju i trgovinu pekarskih proizvoda</izvorni_sadrzaj>
    <derivirana_varijabla naziv="DomainObject.Predmet.ProtustrankaIDrugi_1">PEKARA ZAGREB VIR j.d.o.o. za proizvodnju i trgovinu pekarskih proizvoda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PEKARA ZAGREB VIR j.d.o.o. za proizvodnju i trgovinu pekarskih proizvoda, OIB 16060743211, Virski put 123/D, 23234 Vir</izvorni_sadrzaj>
    <derivirana_varijabla naziv="DomainObject.Predmet.ProtustrankaIDrugiAdressOIB_1">PEKARA ZAGREB VIR j.d.o.o. za proizvodnju i trgovinu pekarskih proizvoda, OIB 16060743211, Virski put 123/D,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PEKARA ZAGREB VIR j.d.o.o. za proizvodnju i trgovinu pekarskih proizvoda</item>
      <item>Nikolle Prekpalaj</item>
    </izvorni_sadrzaj>
    <derivirana_varijabla naziv="DomainObject.Predmet.SudioniciListNaziv_1">
      <item>Financijska agencija, Podružnica Zadar</item>
      <item>PEKARA ZAGREB VIR j.d.o.o. za proizvodnju i trgovinu pekarskih proizvoda</item>
      <item>Nikolle Prekpalaj</item>
    </derivirana_varijabla>
  </DomainObject.Predmet.SudioniciListNaziv>
  <DomainObject.Predmet.SudioniciListAdressOIB>
    <izvorni_sadrzaj>
      <item>Financijska agencija, Podružnica Zadar, OIB 85821130368</item>
      <item>PEKARA ZAGREB VIR j.d.o.o. za proizvodnju i trgovinu pekarskih proizvoda, OIB 16060743211, Virski put 123/D,23234 Vir</item>
      <item>Nikolle Prekpalaj, OIB 54444519642, Virski Put 123 D,23234 Vir</item>
    </izvorni_sadrzaj>
    <derivirana_varijabla naziv="DomainObject.Predmet.SudioniciListAdressOIB_1">
      <item>Financijska agencija, Podružnica Zadar, OIB 85821130368</item>
      <item>PEKARA ZAGREB VIR j.d.o.o. za proizvodnju i trgovinu pekarskih proizvoda, OIB 16060743211, Virski put 123/D,23234 Vir</item>
      <item>Nikolle Prekpalaj, OIB 54444519642, Virski Put 123 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16060743211</item>
      <item>, OIB 54444519642</item>
    </izvorni_sadrzaj>
    <derivirana_varijabla naziv="DomainObject.Predmet.SudioniciListNazivOIB_1">
      <item>, OIB 85821130368</item>
      <item>, OIB 16060743211</item>
      <item>, OIB 54444519642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2146</properties:Characters>
  <properties:Lines>79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2018-06-12T12:10:00Z</dcterms:created>
  <dc:creator>Administrator</dc:creator>
  <cp:lastModifiedBy>Ante Rubelj</cp:lastModifiedBy>
  <cp:lastPrinted>2018-06-14T05:40:00Z</cp:lastPrinted>
  <dcterms:modified xmlns:xsi="http://www.w3.org/2001/XMLSchema-instance" xsi:type="dcterms:W3CDTF">2018-06-14T05:41:00Z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POLICIJA- 135-18- Nikolle Prekpalaj.docx)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