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f75ec" w14:paraId="3af75ec" w:rsidRDefault="00BD7F16" w:rsidP="00F60CD9" w:rsidR="00F60CD9" w:rsidRPr="00F60CD9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2B5525">
        <w:t>1 St-</w:t>
      </w:r>
      <w:r w:rsidR="00067167">
        <w:t>489</w:t>
      </w:r>
      <w:r w:rsidR="00BE14DE">
        <w:t>/</w:t>
      </w:r>
      <w:r w:rsidR="00245588">
        <w:t>16-</w:t>
      </w:r>
      <w:r w:rsidR="000A6B55">
        <w:t>4</w:t>
      </w:r>
    </w:p>
    <w:p w:rsidRDefault="002D49EC" w:rsidP="003F6C53" w:rsidR="002D49EC" w:rsidRPr="00F60CD9"/>
    <w:p w:rsidRDefault="00FE4E4C" w:rsidP="003F6C53" w:rsidR="00FE4E4C" w:rsidRPr="00F60CD9"/>
    <w:p w:rsidRDefault="00721F79" w:rsidP="004B557B" w:rsidR="00721F79"/>
    <w:p w:rsidRDefault="003C5ED2" w:rsidP="004B557B" w:rsidR="003C5ED2" w:rsidRPr="00F60CD9"/>
    <w:p w:rsidRDefault="00721F79" w:rsidP="00721F79" w:rsidR="00721F79" w:rsidRPr="00F60CD9">
      <w:r w:rsidRPr="00F60CD9">
        <w:t>REPUBLIKA HRVATSKA</w:t>
      </w:r>
    </w:p>
    <w:p w:rsidRDefault="00721F79" w:rsidP="00721F79" w:rsidR="002B5525">
      <w:r w:rsidRPr="00F60CD9">
        <w:t>TRGOVAČKI SUD U ZADRU</w:t>
      </w:r>
      <w:r w:rsidRPr="00F60CD9">
        <w:tab/>
      </w:r>
    </w:p>
    <w:p w:rsidRDefault="002B5525" w:rsidP="00721F79" w:rsidR="00721F79" w:rsidRPr="00F60CD9">
      <w:r>
        <w:t>Dr. Franje Tuđmana 35</w:t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</w:p>
    <w:p w:rsidRDefault="00721F79" w:rsidP="00AA1AD1" w:rsidR="00721F79">
      <w:pPr>
        <w:jc w:val="center"/>
      </w:pPr>
    </w:p>
    <w:p w:rsidRDefault="002B5525" w:rsidP="00AA1AD1" w:rsidR="002B5525" w:rsidRPr="00F60CD9">
      <w:pPr>
        <w:jc w:val="center"/>
      </w:pPr>
    </w:p>
    <w:p w:rsidRDefault="00AA1AD1" w:rsidP="00AA1AD1" w:rsidR="00AA1AD1" w:rsidRPr="00F60CD9">
      <w:pPr>
        <w:jc w:val="center"/>
      </w:pPr>
      <w:r w:rsidRPr="00F60CD9">
        <w:t xml:space="preserve">R E P U B L I K A  H R V A T S KA </w:t>
      </w:r>
    </w:p>
    <w:p w:rsidRDefault="005A3991" w:rsidP="00721F79" w:rsidR="005A3991" w:rsidRPr="00F60CD9"/>
    <w:p w:rsidRDefault="00AB7CD3" w:rsidP="00AB7CD3" w:rsidR="00721F79" w:rsidRPr="00F60CD9">
      <w:pPr>
        <w:tabs>
          <w:tab w:pos="4536" w:val="center"/>
          <w:tab w:pos="7695" w:val="left"/>
        </w:tabs>
      </w:pPr>
      <w:r>
        <w:tab/>
      </w:r>
      <w:r w:rsidR="00721F79" w:rsidRPr="00F60CD9">
        <w:t>R J E Š E N J E</w:t>
      </w:r>
      <w:r>
        <w:tab/>
      </w:r>
    </w:p>
    <w:p w:rsidRDefault="00721F79" w:rsidP="00721F79" w:rsidR="00721F79">
      <w:pPr>
        <w:jc w:val="both"/>
      </w:pPr>
    </w:p>
    <w:p w:rsidRDefault="002B5525" w:rsidP="00721F79" w:rsidR="002B5525" w:rsidRPr="00F60CD9">
      <w:pPr>
        <w:jc w:val="both"/>
      </w:pPr>
    </w:p>
    <w:p w:rsidRDefault="00721F79" w:rsidP="00805D5C" w:rsidR="00721F79" w:rsidRPr="00F60CD9">
      <w:pPr>
        <w:ind w:firstLine="708"/>
        <w:jc w:val="both"/>
      </w:pPr>
      <w:r w:rsidRPr="00F60CD9">
        <w:t xml:space="preserve">Trgovački sud u Zadru </w:t>
      </w:r>
      <w:r w:rsidR="00637192" w:rsidRPr="00F60CD9">
        <w:t xml:space="preserve">(OIB:39670464653) </w:t>
      </w:r>
      <w:r w:rsidRPr="00F60CD9">
        <w:t>po su</w:t>
      </w:r>
      <w:r w:rsidR="004F1F54">
        <w:t>tkinji</w:t>
      </w:r>
      <w:r w:rsidRPr="00F60CD9">
        <w:t xml:space="preserve"> ovog suda Ardeni Bajlo, </w:t>
      </w:r>
      <w:r w:rsidR="00034E8A" w:rsidRPr="00F60CD9">
        <w:t>kao stečajno</w:t>
      </w:r>
      <w:r w:rsidR="004F1F54">
        <w:t>j</w:t>
      </w:r>
      <w:r w:rsidR="00034E8A" w:rsidRPr="00F60CD9">
        <w:t xml:space="preserve"> su</w:t>
      </w:r>
      <w:r w:rsidR="004F1F54">
        <w:t>tkinji</w:t>
      </w:r>
      <w:r w:rsidR="00034E8A" w:rsidRPr="00F60CD9">
        <w:t xml:space="preserve">, </w:t>
      </w:r>
      <w:r w:rsidRPr="00F60CD9">
        <w:t xml:space="preserve">postupajući po prijedlogu </w:t>
      </w:r>
      <w:r w:rsidR="00D44689">
        <w:t>dužnika</w:t>
      </w:r>
      <w:r w:rsidR="00F835AE" w:rsidRPr="00F835AE">
        <w:rPr>
          <w:b/>
        </w:rPr>
        <w:t xml:space="preserve"> </w:t>
      </w:r>
      <w:r w:rsidR="00111C49">
        <w:t xml:space="preserve">za </w:t>
      </w:r>
      <w:r w:rsidR="00A10BFD" w:rsidRPr="00111C49">
        <w:t>pokretanje</w:t>
      </w:r>
      <w:r w:rsidRPr="00F60CD9">
        <w:t xml:space="preserve"> stečajnog postupka nad </w:t>
      </w:r>
      <w:r w:rsidR="00602E03" w:rsidRPr="00F60CD9">
        <w:t>stečajn</w:t>
      </w:r>
      <w:r w:rsidR="00897A81" w:rsidRPr="00F60CD9">
        <w:t>im</w:t>
      </w:r>
      <w:r w:rsidR="00602E03" w:rsidRPr="00F60CD9">
        <w:t xml:space="preserve"> </w:t>
      </w:r>
      <w:r w:rsidR="00AA1AD1" w:rsidRPr="00F60CD9">
        <w:t xml:space="preserve">dužnikom </w:t>
      </w:r>
      <w:r w:rsidR="00067167">
        <w:t>PUČKO OTVORENO UČILIŠTE ZNANJE</w:t>
      </w:r>
      <w:r w:rsidR="00153B5F">
        <w:t xml:space="preserve">, </w:t>
      </w:r>
      <w:r w:rsidR="00067167">
        <w:t>Zadar, R.K.Jeretova 4, Zadar</w:t>
      </w:r>
      <w:r w:rsidR="000A6B55">
        <w:t>,</w:t>
      </w:r>
      <w:r w:rsidR="000859FA">
        <w:t xml:space="preserve"> OIB: </w:t>
      </w:r>
      <w:r w:rsidR="00067167">
        <w:t>74663734576</w:t>
      </w:r>
      <w:r w:rsidR="00EB67FA" w:rsidRPr="00F60CD9">
        <w:t>,</w:t>
      </w:r>
      <w:r w:rsidR="00897A81" w:rsidRPr="00F60CD9">
        <w:t xml:space="preserve"> </w:t>
      </w:r>
      <w:r w:rsidRPr="00F60CD9">
        <w:t xml:space="preserve">postupajući po čl. </w:t>
      </w:r>
      <w:r w:rsidR="00DD7CD4">
        <w:t>115</w:t>
      </w:r>
      <w:r w:rsidRPr="00F60CD9">
        <w:t>. S</w:t>
      </w:r>
      <w:r w:rsidR="00963059" w:rsidRPr="00F60CD9">
        <w:t>tečajnog zakona (N</w:t>
      </w:r>
      <w:r w:rsidR="00581766" w:rsidRPr="00F60CD9">
        <w:t xml:space="preserve">arodne </w:t>
      </w:r>
      <w:r w:rsidR="00963059" w:rsidRPr="00F60CD9">
        <w:t>N</w:t>
      </w:r>
      <w:r w:rsidR="00581766" w:rsidRPr="00F60CD9">
        <w:t>ovine</w:t>
      </w:r>
      <w:r w:rsidR="00963059" w:rsidRPr="00F60CD9">
        <w:t xml:space="preserve"> broj </w:t>
      </w:r>
      <w:r w:rsidR="00DD7CD4">
        <w:t>71/15</w:t>
      </w:r>
      <w:r w:rsidR="00963059" w:rsidRPr="00F60CD9">
        <w:t>)</w:t>
      </w:r>
      <w:r w:rsidRPr="00F60CD9">
        <w:t>, dana</w:t>
      </w:r>
      <w:r w:rsidR="00D931F5" w:rsidRPr="00F60CD9">
        <w:t xml:space="preserve"> </w:t>
      </w:r>
      <w:r w:rsidR="000A6B55">
        <w:t>05</w:t>
      </w:r>
      <w:r w:rsidR="00805D5C">
        <w:t xml:space="preserve">. </w:t>
      </w:r>
      <w:r w:rsidR="000A6B55">
        <w:t>travnja</w:t>
      </w:r>
      <w:r w:rsidR="00245588">
        <w:t xml:space="preserve"> 2016</w:t>
      </w:r>
      <w:r w:rsidRPr="00F60CD9">
        <w:t xml:space="preserve">. </w:t>
      </w:r>
    </w:p>
    <w:p w:rsidRDefault="004270AE" w:rsidP="00721F79" w:rsidR="004270AE" w:rsidRPr="00F60CD9"/>
    <w:p w:rsidRDefault="00721F79" w:rsidP="00721F79" w:rsidR="00721F79" w:rsidRPr="00F60CD9">
      <w:pPr>
        <w:jc w:val="center"/>
      </w:pPr>
      <w:r w:rsidRPr="00F60CD9">
        <w:t>r i j e š i o  j e</w:t>
      </w:r>
    </w:p>
    <w:p w:rsidRDefault="004270AE" w:rsidP="0063724D" w:rsidR="004270AE"/>
    <w:p w:rsidRDefault="00D44689" w:rsidP="0063724D" w:rsidR="00D44689" w:rsidRPr="00F60CD9"/>
    <w:p w:rsidRDefault="00CC3921" w:rsidP="00456801" w:rsidR="00CC3921">
      <w:pPr>
        <w:numPr>
          <w:ilvl w:val="0"/>
          <w:numId w:val="7"/>
        </w:numPr>
        <w:ind w:firstLine="708" w:left="0"/>
        <w:jc w:val="both"/>
      </w:pPr>
      <w:r w:rsidRPr="00F60CD9">
        <w:t>Pokreće se prethodni postupak radi utvrđivanja</w:t>
      </w:r>
      <w:r w:rsidR="00456801">
        <w:t xml:space="preserve"> pretpostavki za otvaranje stečajnog</w:t>
      </w:r>
      <w:r w:rsidR="00DE7329">
        <w:t xml:space="preserve"> postupka</w:t>
      </w:r>
      <w:r w:rsidR="00456801">
        <w:t xml:space="preserve"> nad</w:t>
      </w:r>
      <w:r w:rsidR="00DE7329">
        <w:t xml:space="preserve"> stečajnim dužnikom</w:t>
      </w:r>
      <w:r w:rsidR="004D37AD" w:rsidRPr="004D37AD">
        <w:t xml:space="preserve"> </w:t>
      </w:r>
      <w:r w:rsidR="00067167">
        <w:t>PUČKO OTVORENO UČILIŠTE ZNANJE, Zadar, R.K.Jeretova 4, Zadar, OIB: 74663734576</w:t>
      </w:r>
      <w:r w:rsidRPr="00F60CD9">
        <w:t>.</w:t>
      </w:r>
    </w:p>
    <w:p w:rsidRDefault="00CC3921" w:rsidP="00CC3921" w:rsidR="00CC3921" w:rsidRPr="00F60CD9"/>
    <w:p w:rsidRDefault="00A70A5D" w:rsidP="00A70A5D" w:rsidR="00A70A5D" w:rsidRPr="00F60CD9">
      <w:pPr>
        <w:ind w:firstLine="708"/>
        <w:jc w:val="both"/>
      </w:pPr>
      <w:r w:rsidRPr="00F60CD9">
        <w:t xml:space="preserve">II.    </w:t>
      </w:r>
      <w:r>
        <w:t>Zakazuje</w:t>
      </w:r>
      <w:r w:rsidRPr="00F60CD9">
        <w:t xml:space="preserve"> se ročište radi</w:t>
      </w:r>
      <w:r>
        <w:t xml:space="preserve"> utvrđivanja pretpostavki za </w:t>
      </w:r>
      <w:r w:rsidRPr="00F60CD9">
        <w:t xml:space="preserve">otvaranje stečajnog postupka za dan </w:t>
      </w:r>
    </w:p>
    <w:p w:rsidRDefault="00A70A5D" w:rsidP="00A70A5D" w:rsidR="00A70A5D" w:rsidRPr="00F60CD9"/>
    <w:p w:rsidRDefault="000A6B55" w:rsidP="00A70A5D" w:rsidR="000A6B55">
      <w:pPr>
        <w:jc w:val="center"/>
      </w:pPr>
      <w:r>
        <w:t>21</w:t>
      </w:r>
      <w:r w:rsidR="0050074C">
        <w:t>. travnja</w:t>
      </w:r>
      <w:r w:rsidR="00D44689">
        <w:t xml:space="preserve"> 2016</w:t>
      </w:r>
      <w:r w:rsidR="00A70A5D">
        <w:t>. u</w:t>
      </w:r>
      <w:r w:rsidR="00A70A5D" w:rsidRPr="00F60CD9">
        <w:t xml:space="preserve"> </w:t>
      </w:r>
      <w:r w:rsidR="00067167">
        <w:t>09</w:t>
      </w:r>
      <w:r w:rsidR="00A70A5D">
        <w:t>,</w:t>
      </w:r>
      <w:r w:rsidR="00067167">
        <w:t>0</w:t>
      </w:r>
      <w:r w:rsidR="006B3F75">
        <w:t>5</w:t>
      </w:r>
      <w:r w:rsidR="00A70A5D" w:rsidRPr="00F60CD9">
        <w:t xml:space="preserve"> sati </w:t>
      </w:r>
      <w:r w:rsidR="00FB38F2" w:rsidRPr="00F60CD9">
        <w:t xml:space="preserve">kod </w:t>
      </w:r>
      <w:r w:rsidR="00FB38F2">
        <w:t>Trgovačkog</w:t>
      </w:r>
      <w:r w:rsidR="00FB38F2" w:rsidRPr="00F60CD9">
        <w:t xml:space="preserve"> suda</w:t>
      </w:r>
      <w:r w:rsidR="00FB38F2">
        <w:t xml:space="preserve"> u Zadru, </w:t>
      </w:r>
      <w:r>
        <w:t xml:space="preserve">sudnica br. 26/I, </w:t>
      </w:r>
    </w:p>
    <w:p w:rsidRDefault="000A6B55" w:rsidP="00A70A5D" w:rsidR="00A70A5D">
      <w:pPr>
        <w:jc w:val="center"/>
      </w:pPr>
      <w:r>
        <w:t>Dr. Franje Tuđmana 35.</w:t>
      </w:r>
    </w:p>
    <w:p w:rsidRDefault="000A6B55" w:rsidP="00A70A5D" w:rsidR="000A6B55">
      <w:pPr>
        <w:jc w:val="center"/>
      </w:pPr>
    </w:p>
    <w:p w:rsidRDefault="00A70A5D" w:rsidP="00A70A5D" w:rsidR="00A70A5D" w:rsidRPr="00F60CD9">
      <w:pPr>
        <w:pStyle w:val="Odlomakpopisa"/>
        <w:numPr>
          <w:ilvl w:val="0"/>
          <w:numId w:val="9"/>
        </w:numPr>
        <w:ind w:firstLine="708" w:left="0"/>
        <w:jc w:val="both"/>
      </w:pPr>
      <w:r>
        <w:t>Zakazuje</w:t>
      </w:r>
      <w:r w:rsidRPr="00F60CD9">
        <w:t xml:space="preserve"> se ročište radi</w:t>
      </w:r>
      <w:r>
        <w:t xml:space="preserve"> očitovanja o prijedlogu za otvaranje stečajnog postupka  </w:t>
      </w:r>
      <w:r w:rsidRPr="00F60CD9">
        <w:t xml:space="preserve">za dan </w:t>
      </w:r>
    </w:p>
    <w:p w:rsidRDefault="00A70A5D" w:rsidP="00A70A5D" w:rsidR="00A70A5D" w:rsidRPr="00F60CD9">
      <w:pPr>
        <w:pStyle w:val="Odlomakpopisa"/>
        <w:ind w:left="1428"/>
      </w:pPr>
    </w:p>
    <w:p w:rsidRDefault="000A6B55" w:rsidP="000A6B55" w:rsidR="000A6B55">
      <w:pPr>
        <w:jc w:val="center"/>
      </w:pPr>
      <w:r>
        <w:t>21</w:t>
      </w:r>
      <w:r w:rsidR="0050074C">
        <w:t>. travnja</w:t>
      </w:r>
      <w:r w:rsidR="00B26EB5">
        <w:t xml:space="preserve"> </w:t>
      </w:r>
      <w:r w:rsidR="00D44689">
        <w:t xml:space="preserve">2016. </w:t>
      </w:r>
      <w:r w:rsidR="00631438">
        <w:t>u</w:t>
      </w:r>
      <w:r w:rsidR="00631438" w:rsidRPr="00F60CD9">
        <w:t xml:space="preserve"> </w:t>
      </w:r>
      <w:r w:rsidR="006B3F75">
        <w:t>09</w:t>
      </w:r>
      <w:r w:rsidR="00F92198">
        <w:t>,</w:t>
      </w:r>
      <w:r w:rsidR="00067167">
        <w:t>10</w:t>
      </w:r>
      <w:r w:rsidR="00631438" w:rsidRPr="00F60CD9">
        <w:t xml:space="preserve"> </w:t>
      </w:r>
      <w:r w:rsidR="00A70A5D" w:rsidRPr="00F60CD9">
        <w:t xml:space="preserve">sati </w:t>
      </w:r>
      <w:r w:rsidR="00FB38F2" w:rsidRPr="00F60CD9">
        <w:t xml:space="preserve">kod </w:t>
      </w:r>
      <w:r w:rsidR="00FB38F2">
        <w:t>Trgovačkog</w:t>
      </w:r>
      <w:r w:rsidR="00FB38F2" w:rsidRPr="00F60CD9">
        <w:t xml:space="preserve"> suda</w:t>
      </w:r>
      <w:r w:rsidR="00FB38F2">
        <w:t xml:space="preserve"> u Zadru, </w:t>
      </w:r>
      <w:r>
        <w:t xml:space="preserve">sudnica 26/I, </w:t>
      </w:r>
    </w:p>
    <w:p w:rsidRDefault="000A6B55" w:rsidP="000A6B55" w:rsidR="000A6B55">
      <w:pPr>
        <w:jc w:val="center"/>
      </w:pPr>
      <w:r>
        <w:t>Dr. Franje Tuđmana 35.</w:t>
      </w:r>
    </w:p>
    <w:p w:rsidRDefault="00A70A5D" w:rsidP="00A70A5D" w:rsidR="00A70A5D">
      <w:pPr>
        <w:pStyle w:val="Odlomakpopisa"/>
        <w:ind w:left="0"/>
        <w:jc w:val="center"/>
      </w:pPr>
    </w:p>
    <w:p w:rsidRDefault="00CC3921" w:rsidP="00CC3921" w:rsidR="00CC3921" w:rsidRPr="00F60CD9">
      <w:pPr>
        <w:jc w:val="both"/>
      </w:pPr>
    </w:p>
    <w:p w:rsidRDefault="00CC3921" w:rsidP="00B6386D" w:rsidR="00CC3921" w:rsidRPr="00F60CD9">
      <w:pPr>
        <w:numPr>
          <w:ilvl w:val="0"/>
          <w:numId w:val="9"/>
        </w:numPr>
        <w:ind w:firstLine="708" w:left="0"/>
        <w:jc w:val="both"/>
      </w:pPr>
      <w:r w:rsidRPr="00F60CD9">
        <w:t xml:space="preserve">Na ročište </w:t>
      </w:r>
      <w:r w:rsidR="00DE7329">
        <w:t xml:space="preserve">se </w:t>
      </w:r>
      <w:r w:rsidRPr="00F60CD9">
        <w:t>poziva</w:t>
      </w:r>
      <w:r w:rsidR="00A10BFD">
        <w:t xml:space="preserve"> osoba ovlaštena za</w:t>
      </w:r>
      <w:r w:rsidR="00DE7329">
        <w:t xml:space="preserve"> zastupanje dužnika po zakonu, podnositelj</w:t>
      </w:r>
      <w:r w:rsidR="00631438">
        <w:t>i</w:t>
      </w:r>
      <w:r w:rsidRPr="00F60CD9">
        <w:t xml:space="preserve"> </w:t>
      </w:r>
      <w:r w:rsidR="00B6386D" w:rsidRPr="00F60CD9">
        <w:t>prijedloga</w:t>
      </w:r>
      <w:r w:rsidRPr="00F60CD9">
        <w:t xml:space="preserve">, te pravna osoba koja obavlja poslove platnog prometa za dužnika. </w:t>
      </w:r>
    </w:p>
    <w:p w:rsidRDefault="004270AE" w:rsidP="00DE7329" w:rsidR="004270AE"/>
    <w:p w:rsidRDefault="00D44689" w:rsidP="00DE7329" w:rsidR="00D44689" w:rsidRPr="00F60CD9"/>
    <w:p w:rsidRDefault="00721F79" w:rsidP="00721F79" w:rsidR="00721F79" w:rsidRPr="00F60CD9">
      <w:pPr>
        <w:jc w:val="center"/>
      </w:pPr>
      <w:r w:rsidRPr="00F60CD9">
        <w:t>Obrazloženje</w:t>
      </w:r>
    </w:p>
    <w:p w:rsidRDefault="00721F79" w:rsidP="00721F79" w:rsidR="00721F79">
      <w:pPr>
        <w:jc w:val="center"/>
      </w:pPr>
    </w:p>
    <w:p w:rsidRDefault="00D44689" w:rsidP="00721F79" w:rsidR="00D44689" w:rsidRPr="00F60CD9">
      <w:pPr>
        <w:jc w:val="center"/>
      </w:pPr>
    </w:p>
    <w:p w:rsidRDefault="00721F79" w:rsidP="00ED6162" w:rsidR="00245588" w:rsidRPr="006A6907">
      <w:pPr>
        <w:jc w:val="both"/>
      </w:pPr>
      <w:r w:rsidRPr="00F60CD9">
        <w:tab/>
      </w:r>
      <w:r w:rsidR="00245588">
        <w:t>Financijska agencija</w:t>
      </w:r>
      <w:r w:rsidR="00D44689">
        <w:t xml:space="preserve"> je</w:t>
      </w:r>
      <w:r w:rsidR="00ED6162" w:rsidRPr="004E0D54">
        <w:t xml:space="preserve"> dostavi</w:t>
      </w:r>
      <w:r w:rsidR="00245588">
        <w:t>la</w:t>
      </w:r>
      <w:r w:rsidR="00ED6162" w:rsidRPr="004E0D54">
        <w:t xml:space="preserve"> ovom sudu prijedlog za </w:t>
      </w:r>
      <w:r w:rsidR="00245588">
        <w:t>otvaranje</w:t>
      </w:r>
      <w:r w:rsidR="00ED6162" w:rsidRPr="004E0D54">
        <w:t xml:space="preserve"> stečajnog postupka nad stečajnim dužnikom </w:t>
      </w:r>
      <w:r w:rsidR="00067167">
        <w:t>PUČKO OTVORENO UČILIŠTE ZNANJE, Zadar</w:t>
      </w:r>
      <w:r w:rsidR="00ED6162" w:rsidRPr="004E0D54">
        <w:t>, navodeći da</w:t>
      </w:r>
      <w:r w:rsidR="00245588">
        <w:t xml:space="preserve"> dužnik na </w:t>
      </w:r>
      <w:r w:rsidR="00245588" w:rsidRPr="006A6907">
        <w:t xml:space="preserve">dan </w:t>
      </w:r>
      <w:r w:rsidR="00F972A6">
        <w:t xml:space="preserve">1. </w:t>
      </w:r>
      <w:r w:rsidR="00A626D4">
        <w:t xml:space="preserve">rujna </w:t>
      </w:r>
      <w:r w:rsidR="00F972A6">
        <w:t>201</w:t>
      </w:r>
      <w:r w:rsidR="00A626D4">
        <w:t>5</w:t>
      </w:r>
      <w:r w:rsidR="00245588" w:rsidRPr="006A6907">
        <w:t xml:space="preserve">. u Očevidniku redoslijeda osnova za plaćanje ima evidentirane </w:t>
      </w:r>
      <w:r w:rsidR="00245588" w:rsidRPr="006A6907">
        <w:lastRenderedPageBreak/>
        <w:t xml:space="preserve">neizvršene osnove za plaćanje u neprekinutom razdoblju od </w:t>
      </w:r>
      <w:r w:rsidR="00067167">
        <w:t>888</w:t>
      </w:r>
      <w:r w:rsidR="00245588" w:rsidRPr="006A6907">
        <w:t xml:space="preserve"> dan</w:t>
      </w:r>
      <w:r w:rsidR="0044566F" w:rsidRPr="006A6907">
        <w:t>a</w:t>
      </w:r>
      <w:r w:rsidR="00245588" w:rsidRPr="006A6907">
        <w:t xml:space="preserve"> u iznosu od </w:t>
      </w:r>
      <w:r w:rsidR="00067167">
        <w:t>39.354,20</w:t>
      </w:r>
      <w:r w:rsidR="00245588" w:rsidRPr="006A6907">
        <w:t xml:space="preserve"> kun</w:t>
      </w:r>
      <w:r w:rsidR="006A6907">
        <w:t>a</w:t>
      </w:r>
      <w:r w:rsidR="00673D65" w:rsidRPr="006A6907">
        <w:t xml:space="preserve">, te da ima </w:t>
      </w:r>
      <w:r w:rsidR="00AA5E66">
        <w:t>jednog</w:t>
      </w:r>
      <w:r w:rsidR="00673D65" w:rsidRPr="006A6907">
        <w:t xml:space="preserve"> zaposlenika</w:t>
      </w:r>
      <w:r w:rsidR="00245588" w:rsidRPr="006A6907">
        <w:t xml:space="preserve">. </w:t>
      </w:r>
      <w:r w:rsidR="00F92198">
        <w:t xml:space="preserve"> </w:t>
      </w:r>
      <w:r w:rsidR="0039731D">
        <w:t xml:space="preserve"> </w:t>
      </w:r>
    </w:p>
    <w:p w:rsidRDefault="00ED6162" w:rsidP="00ED6162" w:rsidR="00ED6162" w:rsidRPr="00577846">
      <w:pPr>
        <w:jc w:val="both"/>
      </w:pPr>
      <w:r w:rsidRPr="004E0D54">
        <w:tab/>
        <w:t xml:space="preserve">Kako iz prijedloga za otvaranje stečajnog postupka proizlazi da je utvrđeno postojanje stečajnog razloga – </w:t>
      </w:r>
      <w:r w:rsidRPr="00067D16">
        <w:t>nesposobnost za plaćanje</w:t>
      </w:r>
      <w:r w:rsidR="002A72E9" w:rsidRPr="00067D16">
        <w:t xml:space="preserve"> predviđenog u čl. 6. st. 2. alineja </w:t>
      </w:r>
      <w:r w:rsidR="00067D16">
        <w:t>1</w:t>
      </w:r>
      <w:r w:rsidR="002A72E9" w:rsidRPr="00067D16">
        <w:t>.</w:t>
      </w:r>
      <w:r w:rsidR="002A72E9" w:rsidRPr="00577846">
        <w:t xml:space="preserve"> Stečajnog zakona</w:t>
      </w:r>
      <w:r w:rsidR="00067D16">
        <w:t xml:space="preserve">, to je valjalo odrediti ročište radi utvrđivanja uvjeta za otvaranje i vođenje stečajnog postupka.  </w:t>
      </w:r>
      <w:r w:rsidR="002A72E9" w:rsidRPr="00577846">
        <w:t xml:space="preserve"> </w:t>
      </w:r>
    </w:p>
    <w:p w:rsidRDefault="005A3991" w:rsidP="00ED6162" w:rsidR="005A3991" w:rsidRPr="00F60CD9"/>
    <w:p w:rsidRDefault="00721F79" w:rsidP="00F60CD9" w:rsidR="00C443B6">
      <w:pPr>
        <w:jc w:val="center"/>
      </w:pPr>
      <w:r w:rsidRPr="00F60CD9">
        <w:t xml:space="preserve">U Zadru, </w:t>
      </w:r>
      <w:r w:rsidR="000A6B55">
        <w:t>05. travnja</w:t>
      </w:r>
      <w:r w:rsidR="00245588">
        <w:t xml:space="preserve"> 2016</w:t>
      </w:r>
      <w:r w:rsidR="001A5792" w:rsidRPr="00F60CD9">
        <w:t>.</w:t>
      </w:r>
      <w:r w:rsidRPr="00F60CD9">
        <w:t xml:space="preserve"> </w:t>
      </w:r>
    </w:p>
    <w:p w:rsidRDefault="003C5ED2" w:rsidP="00F60CD9" w:rsidR="003C5ED2" w:rsidRPr="00F60CD9">
      <w:pPr>
        <w:jc w:val="center"/>
      </w:pPr>
    </w:p>
    <w:p w:rsidRDefault="00794DBD" w:rsidP="00A70A5D" w:rsidR="00794DBD">
      <w:pPr>
        <w:jc w:val="right"/>
      </w:pPr>
      <w:r w:rsidRPr="002C500F">
        <w:t>Stečajn</w:t>
      </w:r>
      <w:r w:rsidR="00B26EB5">
        <w:t>a</w:t>
      </w:r>
      <w:r w:rsidRPr="002C500F">
        <w:t xml:space="preserve"> su</w:t>
      </w:r>
      <w:r w:rsidR="00B26EB5">
        <w:t>tkinja</w:t>
      </w:r>
      <w:r>
        <w:t>:</w:t>
      </w:r>
    </w:p>
    <w:p w:rsidRDefault="00A70A5D" w:rsidP="00A70A5D" w:rsidR="00794DBD" w:rsidRPr="00F60CD9">
      <w:pPr>
        <w:jc w:val="right"/>
      </w:pPr>
      <w:r>
        <w:t>Ardena Bajlo</w:t>
      </w:r>
    </w:p>
    <w:p w:rsidRDefault="00794DBD" w:rsidP="00794DBD" w:rsidR="00794DBD"/>
    <w:p w:rsidRDefault="00CC3921" w:rsidP="00EB67FA" w:rsidR="00CC3921" w:rsidRPr="00F60CD9">
      <w:pPr>
        <w:jc w:val="right"/>
      </w:pPr>
    </w:p>
    <w:p w:rsidRDefault="003C5ED2" w:rsidP="00721F79" w:rsidR="003C5ED2"/>
    <w:p w:rsidRDefault="00004F3B" w:rsidP="00721F79" w:rsidR="00004F3B" w:rsidRPr="00F60CD9"/>
    <w:p w:rsidRDefault="0020610B" w:rsidP="00721F79" w:rsidR="00721F79" w:rsidRPr="00F60CD9">
      <w:r w:rsidRPr="00F60CD9">
        <w:t>U</w:t>
      </w:r>
      <w:r w:rsidR="00721F79" w:rsidRPr="00F60CD9">
        <w:t xml:space="preserve">PUTA O PRAVNOM LIJEKU:  </w:t>
      </w:r>
    </w:p>
    <w:p w:rsidRDefault="00721F79" w:rsidP="00E13AFB" w:rsidR="00C862B5" w:rsidRPr="00F60CD9">
      <w:r w:rsidRPr="00F60CD9">
        <w:t>Protiv ovog rješenja nije dopuštena žalba.</w:t>
      </w:r>
    </w:p>
    <w:p w:rsidRDefault="00DE3728" w:rsidP="0020610B" w:rsidR="00DE3728" w:rsidRPr="00F60CD9">
      <w:pPr>
        <w:ind w:firstLine="360"/>
      </w:pPr>
    </w:p>
    <w:p w:rsidRDefault="00DE3728" w:rsidP="0020610B" w:rsidR="00DE3728" w:rsidRPr="00F60CD9">
      <w:pPr>
        <w:ind w:firstLine="360"/>
      </w:pPr>
    </w:p>
    <w:p w:rsidRDefault="0020610B" w:rsidP="0020610B" w:rsidR="0020610B" w:rsidRPr="00F60CD9">
      <w:pPr>
        <w:ind w:firstLine="360"/>
      </w:pPr>
      <w:r w:rsidRPr="00F60CD9">
        <w:t xml:space="preserve">Dostaviti: </w:t>
      </w:r>
    </w:p>
    <w:p w:rsidRDefault="00A10BFD" w:rsidP="0020610B" w:rsidR="0020610B" w:rsidRPr="00F60CD9">
      <w:pPr>
        <w:numPr>
          <w:ilvl w:val="0"/>
          <w:numId w:val="3"/>
        </w:numPr>
      </w:pPr>
      <w:r>
        <w:t xml:space="preserve">dužniku </w:t>
      </w:r>
      <w:r w:rsidR="00067167">
        <w:t>PUČKO OTVORENO UČILIŠTE ZNANJE, Zadar</w:t>
      </w:r>
      <w:r w:rsidR="00067167" w:rsidRPr="00F60CD9">
        <w:t xml:space="preserve"> </w:t>
      </w:r>
      <w:r w:rsidR="0020610B" w:rsidRPr="00F60CD9">
        <w:t>i za član</w:t>
      </w:r>
      <w:r w:rsidR="00286427">
        <w:t xml:space="preserve">a </w:t>
      </w:r>
      <w:r w:rsidR="0020610B" w:rsidRPr="00F60CD9">
        <w:t>uprave s upozorenjem</w:t>
      </w:r>
    </w:p>
    <w:p w:rsidRDefault="00067167" w:rsidP="00153B5F" w:rsidR="00153B5F" w:rsidRPr="00153B5F">
      <w:pPr>
        <w:pStyle w:val="Tijeloteksta"/>
        <w:numPr>
          <w:ilvl w:val="0"/>
          <w:numId w:val="3"/>
        </w:numPr>
        <w:rPr>
          <w:szCs w:val="24"/>
        </w:rPr>
      </w:pPr>
      <w:r>
        <w:t>LJILJANA GRGINOVIĆ iz Sukošana, Sukošan 49</w:t>
      </w:r>
      <w:r w:rsidR="00153B5F">
        <w:t xml:space="preserve"> - uz upozorenje na adresu i na e-oglasnu ploču suda</w:t>
      </w:r>
    </w:p>
    <w:p w:rsidRDefault="0020610B" w:rsidP="0020610B" w:rsidR="00AB76CD">
      <w:pPr>
        <w:numPr>
          <w:ilvl w:val="0"/>
          <w:numId w:val="3"/>
        </w:numPr>
      </w:pPr>
      <w:r w:rsidRPr="00F60CD9">
        <w:t>FINA</w:t>
      </w:r>
      <w:r w:rsidR="00F835AE">
        <w:t xml:space="preserve"> – elektronskim putem</w:t>
      </w:r>
      <w:r w:rsidR="00004F3B">
        <w:t xml:space="preserve"> </w:t>
      </w:r>
    </w:p>
    <w:p w:rsidRDefault="002B5525" w:rsidP="0020610B" w:rsidR="0020610B" w:rsidRPr="00F60CD9">
      <w:pPr>
        <w:numPr>
          <w:ilvl w:val="0"/>
          <w:numId w:val="3"/>
        </w:numPr>
      </w:pPr>
      <w:r>
        <w:t>e-</w:t>
      </w:r>
      <w:r w:rsidR="0020610B" w:rsidRPr="00F60CD9">
        <w:t>oglasna ploča</w:t>
      </w:r>
    </w:p>
    <w:p w:rsidRDefault="0020610B" w:rsidP="00F60CD9" w:rsidR="0020610B" w:rsidRPr="00F60CD9">
      <w:pPr>
        <w:numPr>
          <w:ilvl w:val="0"/>
          <w:numId w:val="3"/>
        </w:numPr>
      </w:pPr>
      <w:r w:rsidRPr="00F60CD9">
        <w:t>u spis</w:t>
      </w:r>
    </w:p>
    <w:p w:rsidRDefault="0020610B" w:rsidP="0020610B" w:rsidR="0020610B" w:rsidRPr="00F60CD9"/>
    <w:p w:rsidRDefault="0020610B" w:rsidP="0020610B" w:rsidR="0020610B" w:rsidRPr="00F60CD9"/>
    <w:p w:rsidRDefault="0020610B" w:rsidP="0020610B" w:rsidR="0020610B" w:rsidRPr="00F60CD9">
      <w:pPr>
        <w:ind w:firstLine="360"/>
      </w:pPr>
    </w:p>
    <w:p w:rsidRDefault="0020610B" w:rsidP="005A3991" w:rsidR="0020610B" w:rsidRPr="00F60CD9">
      <w:pPr>
        <w:ind w:firstLine="360"/>
      </w:pPr>
    </w:p>
    <w:sectPr w:rsidSect="0044566F" w:rsidR="0020610B" w:rsidRPr="00F60CD9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2198" w:rsidP="003C6ABB" w:rsidR="003C6ABB" w:rsidRPr="00F60CD9">
    <w:pPr>
      <w:jc w:val="right"/>
    </w:pPr>
    <w:r>
      <w:t xml:space="preserve">                 </w:t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1402AA">
      <w:rPr>
        <w:noProof/>
      </w:rPr>
      <w:t>2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 w:rsidR="003C6ABB">
      <w:t>Posl. br.: 1 St-</w:t>
    </w:r>
    <w:r w:rsidR="00067167">
      <w:t>489</w:t>
    </w:r>
    <w:r w:rsidR="000A6B55">
      <w:t>/16-4</w:t>
    </w:r>
  </w:p>
  <w:p w:rsidRDefault="00631438" w:rsidR="00631438">
    <w:pPr>
      <w:pStyle w:val="Zaglavlje"/>
      <w:jc w:val="center"/>
    </w:pPr>
  </w:p>
  <w:p w:rsidRDefault="00631438" w:rsidR="006314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1CD2"/>
    <w:rsid w:val="00012186"/>
    <w:rsid w:val="0002702C"/>
    <w:rsid w:val="00032B87"/>
    <w:rsid w:val="00034E8A"/>
    <w:rsid w:val="000400E9"/>
    <w:rsid w:val="0004017B"/>
    <w:rsid w:val="00046564"/>
    <w:rsid w:val="0005791D"/>
    <w:rsid w:val="00061A25"/>
    <w:rsid w:val="00067167"/>
    <w:rsid w:val="00067D16"/>
    <w:rsid w:val="00075671"/>
    <w:rsid w:val="000836F8"/>
    <w:rsid w:val="000859FA"/>
    <w:rsid w:val="00087DAF"/>
    <w:rsid w:val="000935B7"/>
    <w:rsid w:val="0009381E"/>
    <w:rsid w:val="00096A11"/>
    <w:rsid w:val="00096B99"/>
    <w:rsid w:val="000A6B55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02AA"/>
    <w:rsid w:val="00141F1B"/>
    <w:rsid w:val="00150C8D"/>
    <w:rsid w:val="00153B5F"/>
    <w:rsid w:val="00155EF2"/>
    <w:rsid w:val="0016449D"/>
    <w:rsid w:val="00164CB1"/>
    <w:rsid w:val="00173F44"/>
    <w:rsid w:val="00176998"/>
    <w:rsid w:val="001A1D49"/>
    <w:rsid w:val="001A5792"/>
    <w:rsid w:val="001B22A8"/>
    <w:rsid w:val="001B3AB3"/>
    <w:rsid w:val="001C2BF1"/>
    <w:rsid w:val="001D1E5D"/>
    <w:rsid w:val="001E4CA8"/>
    <w:rsid w:val="0020610B"/>
    <w:rsid w:val="0021129F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611AD"/>
    <w:rsid w:val="00280133"/>
    <w:rsid w:val="0028521F"/>
    <w:rsid w:val="00285EF8"/>
    <w:rsid w:val="00286427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25EC4"/>
    <w:rsid w:val="00337D50"/>
    <w:rsid w:val="0034131B"/>
    <w:rsid w:val="00342B41"/>
    <w:rsid w:val="003510B6"/>
    <w:rsid w:val="00365CCC"/>
    <w:rsid w:val="00376C01"/>
    <w:rsid w:val="00383555"/>
    <w:rsid w:val="0038405B"/>
    <w:rsid w:val="00393B64"/>
    <w:rsid w:val="00397140"/>
    <w:rsid w:val="0039731D"/>
    <w:rsid w:val="00397432"/>
    <w:rsid w:val="003A3271"/>
    <w:rsid w:val="003B1833"/>
    <w:rsid w:val="003C5ED2"/>
    <w:rsid w:val="003C6ABB"/>
    <w:rsid w:val="003D2D04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4566F"/>
    <w:rsid w:val="004530E4"/>
    <w:rsid w:val="00456801"/>
    <w:rsid w:val="00461C9E"/>
    <w:rsid w:val="00465361"/>
    <w:rsid w:val="004731FA"/>
    <w:rsid w:val="004807CF"/>
    <w:rsid w:val="004902BE"/>
    <w:rsid w:val="00490F40"/>
    <w:rsid w:val="004A5EB9"/>
    <w:rsid w:val="004B557B"/>
    <w:rsid w:val="004C1B73"/>
    <w:rsid w:val="004C2C4C"/>
    <w:rsid w:val="004C4911"/>
    <w:rsid w:val="004C609C"/>
    <w:rsid w:val="004D15A7"/>
    <w:rsid w:val="004D166A"/>
    <w:rsid w:val="004D2814"/>
    <w:rsid w:val="004D37AD"/>
    <w:rsid w:val="004D3BCD"/>
    <w:rsid w:val="004F1F54"/>
    <w:rsid w:val="004F4034"/>
    <w:rsid w:val="004F598E"/>
    <w:rsid w:val="004F758C"/>
    <w:rsid w:val="00500287"/>
    <w:rsid w:val="0050074C"/>
    <w:rsid w:val="00511268"/>
    <w:rsid w:val="005202A5"/>
    <w:rsid w:val="00530AEA"/>
    <w:rsid w:val="00540F8E"/>
    <w:rsid w:val="005449BB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3D65"/>
    <w:rsid w:val="00675718"/>
    <w:rsid w:val="00686BDB"/>
    <w:rsid w:val="006A19B4"/>
    <w:rsid w:val="006A22AE"/>
    <w:rsid w:val="006A56FB"/>
    <w:rsid w:val="006A6907"/>
    <w:rsid w:val="006B0761"/>
    <w:rsid w:val="006B178D"/>
    <w:rsid w:val="006B3F75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13857"/>
    <w:rsid w:val="00721F79"/>
    <w:rsid w:val="007223BB"/>
    <w:rsid w:val="00732794"/>
    <w:rsid w:val="00736FC6"/>
    <w:rsid w:val="007404E9"/>
    <w:rsid w:val="00740948"/>
    <w:rsid w:val="00773885"/>
    <w:rsid w:val="00780041"/>
    <w:rsid w:val="00794DBD"/>
    <w:rsid w:val="00797B66"/>
    <w:rsid w:val="007A1710"/>
    <w:rsid w:val="007D6382"/>
    <w:rsid w:val="007D6FF4"/>
    <w:rsid w:val="007E0AFC"/>
    <w:rsid w:val="007E172D"/>
    <w:rsid w:val="007E4EA3"/>
    <w:rsid w:val="007F300A"/>
    <w:rsid w:val="007F6C6F"/>
    <w:rsid w:val="008042F7"/>
    <w:rsid w:val="00805D5C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E2FFE"/>
    <w:rsid w:val="009E56BB"/>
    <w:rsid w:val="009E574F"/>
    <w:rsid w:val="009F0647"/>
    <w:rsid w:val="00A026EA"/>
    <w:rsid w:val="00A10BFD"/>
    <w:rsid w:val="00A12700"/>
    <w:rsid w:val="00A1760F"/>
    <w:rsid w:val="00A203A2"/>
    <w:rsid w:val="00A241EB"/>
    <w:rsid w:val="00A24FBC"/>
    <w:rsid w:val="00A42102"/>
    <w:rsid w:val="00A626D4"/>
    <w:rsid w:val="00A62A1F"/>
    <w:rsid w:val="00A70A5D"/>
    <w:rsid w:val="00A80B05"/>
    <w:rsid w:val="00A9730C"/>
    <w:rsid w:val="00A97B44"/>
    <w:rsid w:val="00AA1AD1"/>
    <w:rsid w:val="00AA4B0E"/>
    <w:rsid w:val="00AA5E66"/>
    <w:rsid w:val="00AB76CD"/>
    <w:rsid w:val="00AB7CD3"/>
    <w:rsid w:val="00AC1970"/>
    <w:rsid w:val="00AC6E02"/>
    <w:rsid w:val="00AE1CD0"/>
    <w:rsid w:val="00AE70E5"/>
    <w:rsid w:val="00AF1BE6"/>
    <w:rsid w:val="00B0035D"/>
    <w:rsid w:val="00B17535"/>
    <w:rsid w:val="00B2519B"/>
    <w:rsid w:val="00B26EB5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14DE"/>
    <w:rsid w:val="00BE39EA"/>
    <w:rsid w:val="00C01D24"/>
    <w:rsid w:val="00C27291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E1BA0"/>
    <w:rsid w:val="00CF0444"/>
    <w:rsid w:val="00D00CF9"/>
    <w:rsid w:val="00D04475"/>
    <w:rsid w:val="00D221FC"/>
    <w:rsid w:val="00D33ED0"/>
    <w:rsid w:val="00D344BB"/>
    <w:rsid w:val="00D41552"/>
    <w:rsid w:val="00D442FF"/>
    <w:rsid w:val="00D44689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A625A"/>
    <w:rsid w:val="00DC0A04"/>
    <w:rsid w:val="00DD3963"/>
    <w:rsid w:val="00DD7CD4"/>
    <w:rsid w:val="00DE3728"/>
    <w:rsid w:val="00DE7329"/>
    <w:rsid w:val="00DF0175"/>
    <w:rsid w:val="00DF4076"/>
    <w:rsid w:val="00DF4256"/>
    <w:rsid w:val="00DF5132"/>
    <w:rsid w:val="00E037E8"/>
    <w:rsid w:val="00E11199"/>
    <w:rsid w:val="00E1133B"/>
    <w:rsid w:val="00E11999"/>
    <w:rsid w:val="00E13AFB"/>
    <w:rsid w:val="00E50151"/>
    <w:rsid w:val="00E523CF"/>
    <w:rsid w:val="00E54133"/>
    <w:rsid w:val="00E55A5C"/>
    <w:rsid w:val="00E61FA9"/>
    <w:rsid w:val="00E651B1"/>
    <w:rsid w:val="00E73C36"/>
    <w:rsid w:val="00E8414D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02BC6"/>
    <w:rsid w:val="00F24712"/>
    <w:rsid w:val="00F30741"/>
    <w:rsid w:val="00F43640"/>
    <w:rsid w:val="00F45B41"/>
    <w:rsid w:val="00F4771D"/>
    <w:rsid w:val="00F568F8"/>
    <w:rsid w:val="00F60CD9"/>
    <w:rsid w:val="00F63403"/>
    <w:rsid w:val="00F72661"/>
    <w:rsid w:val="00F73B99"/>
    <w:rsid w:val="00F73E01"/>
    <w:rsid w:val="00F76C26"/>
    <w:rsid w:val="00F8287C"/>
    <w:rsid w:val="00F835AE"/>
    <w:rsid w:val="00F866E1"/>
    <w:rsid w:val="00F902C1"/>
    <w:rsid w:val="00F92198"/>
    <w:rsid w:val="00F9379E"/>
    <w:rsid w:val="00F972A6"/>
    <w:rsid w:val="00F97516"/>
    <w:rsid w:val="00F97C4C"/>
    <w:rsid w:val="00FA1810"/>
    <w:rsid w:val="00FA6C8B"/>
    <w:rsid w:val="00FA734A"/>
    <w:rsid w:val="00FA75A2"/>
    <w:rsid w:val="00FA7F22"/>
    <w:rsid w:val="00FB38F2"/>
    <w:rsid w:val="00FC0A48"/>
    <w:rsid w:val="00FC76FE"/>
    <w:rsid w:val="00FD0433"/>
    <w:rsid w:val="00FE4E4C"/>
    <w:rsid w:val="00FE4F67"/>
    <w:rsid w:val="00FE56C6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1402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02A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02A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02A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02A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1402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02A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02A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02A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02A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travnja 2016.</izvorni_sadrzaj>
    <derivirana_varijabla naziv="DomainObject.DatumDonosenjaOdluke_1">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489</izvorni_sadrzaj>
    <derivirana_varijabla naziv="DomainObject.Predmet.Broj_1">489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St-489/2016</izvorni_sadrzaj>
    <derivirana_varijabla naziv="DomainObject.Predmet.OznakaBroj_1">St-489/2016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Pučko otvoreno učilište ZNANJE</izvorni_sadrzaj>
    <derivirana_varijabla naziv="DomainObject.Predmet.ProtustrankaFormated_1">  Pučko otvoreno učilište ZNANJE</derivirana_varijabla>
  </DomainObject.Predmet.ProtustrankaFormated>
  <DomainObject.Predmet.ProtustrankaFormatedOIB>
    <izvorni_sadrzaj>  Pučko otvoreno učilište ZNANJE, OIB 74663734576</izvorni_sadrzaj>
    <derivirana_varijabla naziv="DomainObject.Predmet.ProtustrankaFormatedOIB_1">  Pučko otvoreno učilište ZNANJE, OIB 74663734576</derivirana_varijabla>
  </DomainObject.Predmet.ProtustrankaFormatedOIB>
  <DomainObject.Predmet.ProtustrankaFormatedWithAdress>
    <izvorni_sadrzaj> Pučko otvoreno učilište ZNANJE, R.K.Jeretova 4, 23000 Zadar</izvorni_sadrzaj>
    <derivirana_varijabla naziv="DomainObject.Predmet.ProtustrankaFormatedWithAdress_1"> Pučko otvoreno učilište ZNANJE, R.K.Jeretova 4, 23000 Zadar</derivirana_varijabla>
  </DomainObject.Predmet.ProtustrankaFormatedWithAdress>
  <DomainObject.Predmet.ProtustrankaFormatedWithAdressOIB>
    <izvorni_sadrzaj> Pučko otvoreno učilište ZNANJE, OIB 74663734576, R.K.Jeretova 4, 23000 Zadar</izvorni_sadrzaj>
    <derivirana_varijabla naziv="DomainObject.Predmet.ProtustrankaFormatedWithAdressOIB_1"> Pučko otvoreno učilište ZNANJE, OIB 74663734576, R.K.Jeretova 4, 23000 Zadar</derivirana_varijabla>
  </DomainObject.Predmet.ProtustrankaFormatedWithAdressOIB>
  <DomainObject.Predmet.ProtustrankaWithAdress>
    <izvorni_sadrzaj>Pučko otvoreno učilište ZNANJE R.K.Jeretova 4, 23000 Zadar</izvorni_sadrzaj>
    <derivirana_varijabla naziv="DomainObject.Predmet.ProtustrankaWithAdress_1">Pučko otvoreno učilište ZNANJE R.K.Jeretova 4, 23000 Zadar</derivirana_varijabla>
  </DomainObject.Predmet.ProtustrankaWithAdress>
  <DomainObject.Predmet.ProtustrankaWithAdressOIB>
    <izvorni_sadrzaj>Pučko otvoreno učilište ZNANJE, OIB 74663734576, R.K.Jeretova 4, 23000 Zadar</izvorni_sadrzaj>
    <derivirana_varijabla naziv="DomainObject.Predmet.ProtustrankaWithAdressOIB_1">Pučko otvoreno učilište ZNANJE, OIB 74663734576, R.K.Jeretova 4, 23000 Zadar</derivirana_varijabla>
  </DomainObject.Predmet.ProtustrankaWithAdressOIB>
  <DomainObject.Predmet.ProtustrankaNazivFormated>
    <izvorni_sadrzaj>Pučko otvoreno učilište ZNANJE</izvorni_sadrzaj>
    <derivirana_varijabla naziv="DomainObject.Predmet.ProtustrankaNazivFormated_1">Pučko otvoreno učilište ZNANJE</derivirana_varijabla>
  </DomainObject.Predmet.ProtustrankaNazivFormated>
  <DomainObject.Predmet.ProtustrankaNazivFormatedOIB>
    <izvorni_sadrzaj>Pučko otvoreno učilište ZNANJE, OIB 74663734576</izvorni_sadrzaj>
    <derivirana_varijabla naziv="DomainObject.Predmet.ProtustrankaNazivFormatedOIB_1">Pučko otvoreno učilište ZNANJE, OIB 74663734576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39354.20</izvorni_sadrzaj>
    <derivirana_varijabla naziv="DomainObject.Predmet.TrenutnaVrijednost_1">39354.20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Pučko otvoreno učilište ZNANJE</item>
    </izvorni_sadrzaj>
    <derivirana_varijabla naziv="DomainObject.Predmet.ProtuStrankaListFormated_1">
      <item>Pučko otvoreno učilište ZNANJE</item>
    </derivirana_varijabla>
  </DomainObject.Predmet.ProtuStrankaListFormated>
  <DomainObject.Predmet.ProtuStrankaListFormatedOIB>
    <izvorni_sadrzaj>
      <item>Pučko otvoreno učilište ZNANJE, OIB 74663734576</item>
    </izvorni_sadrzaj>
    <derivirana_varijabla naziv="DomainObject.Predmet.ProtuStrankaListFormatedOIB_1">
      <item>Pučko otvoreno učilište ZNANJE, OIB 74663734576</item>
    </derivirana_varijabla>
  </DomainObject.Predmet.ProtuStrankaListFormatedOIB>
  <DomainObject.Predmet.ProtuStrankaListFormatedWithAdress>
    <izvorni_sadrzaj>
      <item>Pučko otvoreno učilište ZNANJE, R.K.Jeretova 4, 23000 Zadar</item>
    </izvorni_sadrzaj>
    <derivirana_varijabla naziv="DomainObject.Predmet.ProtuStrankaListFormatedWithAdress_1">
      <item>Pučko otvoreno učilište ZNANJE, R.K.Jeretova 4, 23000 Zadar</item>
    </derivirana_varijabla>
  </DomainObject.Predmet.ProtuStrankaListFormatedWithAdress>
  <DomainObject.Predmet.ProtuStrankaListFormatedWithAdressOIB>
    <izvorni_sadrzaj>
      <item>Pučko otvoreno učilište ZNANJE, OIB 74663734576, R.K.Jeretova 4, 23000 Zadar</item>
    </izvorni_sadrzaj>
    <derivirana_varijabla naziv="DomainObject.Predmet.ProtuStrankaListFormatedWithAdressOIB_1">
      <item>Pučko otvoreno učilište ZNANJE, OIB 74663734576, R.K.Jeretova 4, 23000 Zadar</item>
    </derivirana_varijabla>
  </DomainObject.Predmet.ProtuStrankaListFormatedWithAdressOIB>
  <DomainObject.Predmet.ProtuStrankaListNazivFormated>
    <izvorni_sadrzaj>
      <item>Pučko otvoreno učilište ZNANJE</item>
    </izvorni_sadrzaj>
    <derivirana_varijabla naziv="DomainObject.Predmet.ProtuStrankaListNazivFormated_1">
      <item>Pučko otvoreno učilište ZNANJE</item>
    </derivirana_varijabla>
  </DomainObject.Predmet.ProtuStrankaListNazivFormated>
  <DomainObject.Predmet.ProtuStrankaListNazivFormatedOIB>
    <izvorni_sadrzaj>
      <item>Pučko otvoreno učilište ZNANJE, OIB 74663734576</item>
    </izvorni_sadrzaj>
    <derivirana_varijabla naziv="DomainObject.Predmet.ProtuStrankaListNazivFormatedOIB_1">
      <item>Pučko otvoreno učilište ZNANJE, OIB 74663734576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2016.</izvorni_sadrzaj>
    <derivirana_varijabla naziv="DomainObject.Datum_1">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Pučko otvoreno učilište ZNANJE</izvorni_sadrzaj>
    <derivirana_varijabla naziv="DomainObject.Predmet.ProtustrankaIDrugi_1">Pučko otvoreno učilište ZNANJE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Pučko otvoreno učilište ZNANJE, OIB 74663734576, R.K.Jeretova 4, 23000 Zadar</izvorni_sadrzaj>
    <derivirana_varijabla naziv="DomainObject.Predmet.ProtustrankaIDrugiAdressOIB_1">Pučko otvoreno učilište ZNANJE, OIB 74663734576, R.K.Jeretova 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Pučko otvoreno učilište ZNANJE</item>
    </izvorni_sadrzaj>
    <derivirana_varijabla naziv="DomainObject.Predmet.SudioniciListNaziv_1">
      <item>FINA</item>
      <item>Pučko otvoreno učilište ZNANJE</item>
    </derivirana_varijabla>
  </DomainObject.Predmet.SudioniciListNaziv>
  <DomainObject.Predmet.SudioniciListAdressOIB>
    <izvorni_sadrzaj>
      <item>FINA, OIB 85821130368</item>
      <item>Pučko otvoreno učilište ZNANJE, OIB 74663734576, R.K.Jeretova 4,23000 Zadar</item>
    </izvorni_sadrzaj>
    <derivirana_varijabla naziv="DomainObject.Predmet.SudioniciListAdressOIB_1">
      <item>FINA, OIB 85821130368</item>
      <item>Pučko otvoreno učilište ZNANJE, OIB 74663734576, R.K.Jeretova 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74663734576</item>
    </izvorni_sadrzaj>
    <derivirana_varijabla naziv="DomainObject.Predmet.SudioniciListNazivOIB_1">
      <item>, OIB 85821130368</item>
      <item>, OIB 74663734576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A20D507-FDA5-43A7-9294-789F8A70959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364</properties:Words>
  <properties:Characters>1942</properties:Characters>
  <properties:Lines>81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2016-04-05T13:05:00Z</dcterms:created>
  <dc:creator>Administrator</dc:creator>
  <cp:lastModifiedBy>Martina Kalmeta</cp:lastModifiedBy>
  <cp:lastPrinted>2016-03-18T09:50:00Z</cp:lastPrinted>
  <dcterms:modified xmlns:xsi="http://www.w3.org/2001/XMLSchema-instance" xsi:type="dcterms:W3CDTF">2016-04-06T09:39:00Z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