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51ef" w14:paraId="d9251ef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562487">
        <w:rPr>
          <w:szCs w:val="24"/>
        </w:rPr>
        <w:t>367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62487">
        <w:rPr>
          <w:szCs w:val="24"/>
        </w:rPr>
        <w:t>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562487" w:rsidRPr="00562487">
        <w:t>TP GRADNJA I USLUGE j.d.o.o., Novo Virje, Medvedička 70, MBS: 070111331, OIB: 25767223735</w:t>
      </w:r>
      <w:r w:rsidR="000571E3" w:rsidRPr="00BF11A3">
        <w:t xml:space="preserve">, dana </w:t>
      </w:r>
      <w:r w:rsidR="00562487">
        <w:t>2</w:t>
      </w:r>
      <w:r w:rsidR="00B16692">
        <w:t>8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562487">
        <w:t>TP GRADNJA I USLUGE j.</w:t>
      </w:r>
      <w:r w:rsidR="00562487" w:rsidRPr="00337280">
        <w:t>d.o.o.</w:t>
      </w:r>
      <w:r w:rsidR="00562487">
        <w:t>, Novo Virje, Medvedička 70</w:t>
      </w:r>
      <w:r w:rsidR="00562487" w:rsidRPr="00F42E4A">
        <w:t xml:space="preserve">, MBS: </w:t>
      </w:r>
      <w:r w:rsidR="00562487" w:rsidRPr="007E0CFC">
        <w:t>070111331</w:t>
      </w:r>
      <w:r w:rsidR="00562487" w:rsidRPr="00F42E4A">
        <w:t xml:space="preserve">, OIB: </w:t>
      </w:r>
      <w:r w:rsidR="00562487" w:rsidRPr="007E0CFC">
        <w:t>25767223735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562487">
        <w:rPr>
          <w:szCs w:val="24"/>
        </w:rPr>
        <w:t>2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562487">
        <w:t>TP GRADNJA I USLUGE j.</w:t>
      </w:r>
      <w:r w:rsidR="00562487" w:rsidRPr="00337280">
        <w:t>d.o.o.</w:t>
      </w:r>
      <w:r w:rsidR="00562487">
        <w:t>, Novo Virje, Medvedička 70</w:t>
      </w:r>
      <w:r w:rsidR="00562487" w:rsidRPr="00F42E4A">
        <w:t xml:space="preserve">, MBS: </w:t>
      </w:r>
      <w:r w:rsidR="00562487" w:rsidRPr="007E0CFC">
        <w:t>070111331</w:t>
      </w:r>
      <w:r w:rsidR="00562487" w:rsidRPr="00F42E4A">
        <w:t xml:space="preserve">, OIB: </w:t>
      </w:r>
      <w:r w:rsidR="00562487" w:rsidRPr="007E0CFC">
        <w:t>25767223735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562487" w:rsidRPr="00562487">
        <w:t>Milan Bariša Obradović, Sveta Nedelja, Srebrnjak 20B, OIB: 45619494339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490FD0">
        <w:rPr>
          <w:szCs w:val="24"/>
        </w:rPr>
        <w:t>O</w:t>
      </w:r>
      <w:r w:rsidR="007A75CE" w:rsidRPr="00BF11A3">
        <w:rPr>
          <w:szCs w:val="24"/>
        </w:rPr>
        <w:t>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562487">
        <w:t>TP GRADNJA I USLUGE j.</w:t>
      </w:r>
      <w:r w:rsidR="00562487" w:rsidRPr="00337280">
        <w:t>d.o.o.</w:t>
      </w:r>
      <w:r w:rsidR="00562487">
        <w:t>, Novo Virje, Medvedička 70</w:t>
      </w:r>
      <w:r w:rsidR="00562487" w:rsidRPr="00F42E4A">
        <w:t xml:space="preserve">, MBS: </w:t>
      </w:r>
      <w:r w:rsidR="00562487" w:rsidRPr="007E0CFC">
        <w:t>070111331</w:t>
      </w:r>
      <w:r w:rsidR="00562487" w:rsidRPr="00F42E4A">
        <w:t xml:space="preserve">, OIB: </w:t>
      </w:r>
      <w:r w:rsidR="00562487" w:rsidRPr="007E0CFC">
        <w:t>25767223735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562487">
        <w:rPr>
          <w:szCs w:val="24"/>
        </w:rPr>
        <w:t xml:space="preserve"> 8</w:t>
      </w:r>
      <w:r w:rsidR="00964C7D" w:rsidRPr="00BF11A3">
        <w:rPr>
          <w:szCs w:val="24"/>
        </w:rPr>
        <w:t xml:space="preserve">. </w:t>
      </w:r>
      <w:r w:rsidR="00562487">
        <w:rPr>
          <w:szCs w:val="24"/>
        </w:rPr>
        <w:t>ožujka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562487">
        <w:rPr>
          <w:szCs w:val="24"/>
        </w:rPr>
        <w:t>2</w:t>
      </w:r>
      <w:r w:rsidR="00B16692">
        <w:rPr>
          <w:szCs w:val="24"/>
        </w:rPr>
        <w:t>8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4902E5" w:rsidR="004902E5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4902E5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562487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562487" w:rsidRPr="00562487">
        <w:t>TP GRADNJA I USLUGE j.d.o.o., Nov</w:t>
      </w:r>
      <w:r w:rsidR="00562487">
        <w:t>o Virje, Medvedička 70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12C71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F12C71">
        <w:rPr>
          <w:szCs w:val="24"/>
        </w:rPr>
        <w:t>Ulica Hrvatske državnosti 7</w:t>
      </w:r>
    </w:p>
    <w:p w:rsidRDefault="00DF4B3F" w:rsidP="00562487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562487" w:rsidRPr="00562487">
        <w:t>Milan Bariša Obradović, Sveta Nedelja,</w:t>
      </w:r>
      <w:r w:rsidR="00562487">
        <w:t xml:space="preserve"> Srebrnjak 20B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</w:t>
      </w:r>
      <w:r w:rsidR="00490FD0">
        <w:rPr>
          <w:szCs w:val="24"/>
        </w:rPr>
        <w:t>O</w:t>
      </w:r>
      <w:r w:rsidRPr="00BF11A3">
        <w:rPr>
          <w:szCs w:val="24"/>
        </w:rPr>
        <w:t>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02E5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562487">
      <w:t>367</w:t>
    </w:r>
    <w:r w:rsidR="00B8373D" w:rsidRPr="00BF11A3">
      <w:t>/201</w:t>
    </w:r>
    <w:r w:rsidR="007B11AD">
      <w:t>6</w:t>
    </w:r>
    <w:r w:rsidR="00B8373D" w:rsidRPr="00BF11A3">
      <w:t>-</w:t>
    </w:r>
    <w:r w:rsidR="00562487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5595"/>
    <w:rsid w:val="002A2B19"/>
    <w:rsid w:val="002A6059"/>
    <w:rsid w:val="00351AF0"/>
    <w:rsid w:val="003732E8"/>
    <w:rsid w:val="003B5155"/>
    <w:rsid w:val="003E2AE0"/>
    <w:rsid w:val="00405042"/>
    <w:rsid w:val="00457D33"/>
    <w:rsid w:val="00467EEF"/>
    <w:rsid w:val="004902E5"/>
    <w:rsid w:val="00490FD0"/>
    <w:rsid w:val="00497129"/>
    <w:rsid w:val="004A1245"/>
    <w:rsid w:val="004C1E71"/>
    <w:rsid w:val="004E20AA"/>
    <w:rsid w:val="004E4FF4"/>
    <w:rsid w:val="00525276"/>
    <w:rsid w:val="00531356"/>
    <w:rsid w:val="00550447"/>
    <w:rsid w:val="00562487"/>
    <w:rsid w:val="00581316"/>
    <w:rsid w:val="005B2BAA"/>
    <w:rsid w:val="005B616A"/>
    <w:rsid w:val="005C2F3D"/>
    <w:rsid w:val="005E243D"/>
    <w:rsid w:val="006040F5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2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2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2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2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2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2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2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2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 GRADNJA I USLUGE jednostavno društvo s ograničenom odgovornošću za graditeljstvo, proizvodnju, trgovinu i usluge</izvorni_sadrzaj>
    <derivirana_varijabla naziv="DomainObject.Predmet.ProtustrankaFormated_1">  TP GRADNJA I USLUGE jednostavno društvo s ograničenom odgovornošću za graditeljstvo, proizvodnju, trgovinu i usluge</derivirana_varijabla>
  </DomainObject.Predmet.ProtustrankaFormated>
  <DomainObject.Predmet.ProtustrankaFormatedOIB>
    <izvorni_sadrzaj>  TP GRADNJA I USLUGE jednostavno društvo s ograničenom odgovornošću za graditeljstvo, proizvodnju, trgovinu i usluge, OIB 25767223735</izvorni_sadrzaj>
    <derivirana_varijabla naziv="DomainObject.Predmet.ProtustrankaFormatedOIB_1">  TP GRADNJA I USLUGE jednostavno društvo s ograničenom odgovornošću za graditeljstvo, proizvodnju, trgovinu i usluge, OIB 25767223735</derivirana_varijabla>
  </DomainObject.Predmet.ProtustrankaFormatedOIB>
  <DomainObject.Predmet.ProtustrankaFormatedWithAdress>
    <izvorni_sadrzaj> TP GRADNJA I USLUGE jednostavno društvo s ograničenom odgovornošću za graditeljstvo, proizvodnju, trgovinu i usluge, Medvedička 70, 48350 Novo Virje</izvorni_sadrzaj>
    <derivirana_varijabla naziv="DomainObject.Predmet.ProtustrankaFormatedWithAdress_1"> TP GRADNJA I USLUGE jednostavno društvo s ograničenom odgovornošću za graditeljstvo, proizvodnju, trgovinu i usluge, Medvedička 70, 48350 Novo Virje</derivirana_varijabla>
  </DomainObject.Predmet.ProtustrankaFormatedWithAdress>
  <DomainObject.Predmet.ProtustrankaFormatedWithAdressOIB>
    <izvorni_sadrzaj> TP GRADNJA I USLUGE jednostavno društvo s ograničenom odgovornošću za graditeljstvo, proizvodnju, trgovinu i usluge, OIB 25767223735, Medvedička 70, 48350 Novo Virje</izvorni_sadrzaj>
    <derivirana_varijabla naziv="DomainObject.Predmet.ProtustrankaFormatedWithAdressOIB_1"> TP GRADNJA I USLUGE jednostavno društvo s ograničenom odgovornošću za graditeljstvo, proizvodnju, trgovinu i usluge, OIB 25767223735, Medvedička 70, 48350 Novo Virje</derivirana_varijabla>
  </DomainObject.Predmet.ProtustrankaFormatedWithAdressOIB>
  <DomainObject.Predmet.ProtustrankaWithAdress>
    <izvorni_sadrzaj>TP GRADNJA I USLUGE jednostavno društvo s ograničenom odgovornošću za graditeljstvo, proizvodnju, trgovinu i usluge Medvedička 70, 48350 Novo Virje</izvorni_sadrzaj>
    <derivirana_varijabla naziv="DomainObject.Predmet.ProtustrankaWithAdress_1">TP GRADNJA I USLUGE jednostavno društvo s ograničenom odgovornošću za graditeljstvo, proizvodnju, trgovinu i usluge Medvedička 70, 48350 Novo Virje</derivirana_varijabla>
  </DomainObject.Predmet.ProtustrankaWithAdress>
  <DomainObject.Predmet.ProtustrankaWithAdressOIB>
    <izvorni_sadrzaj>TP GRADNJA I USLUGE jednostavno društvo s ograničenom odgovornošću za graditeljstvo, proizvodnju, trgovinu i usluge, OIB 25767223735, Medvedička 70, 48350 Novo Virje</izvorni_sadrzaj>
    <derivirana_varijabla naziv="DomainObject.Predmet.ProtustrankaWithAdressOIB_1">TP GRADNJA I USLUGE jednostavno društvo s ograničenom odgovornošću za graditeljstvo, proizvodnju, trgovinu i usluge, OIB 25767223735, Medvedička 70, 48350 Novo Virje</derivirana_varijabla>
  </DomainObject.Predmet.ProtustrankaWithAdressOIB>
  <DomainObject.Predmet.ProtustrankaNazivFormated>
    <izvorni_sadrzaj>TP GRADNJA I USLUGE jednostavno društvo s ograničenom odgovornošću za graditeljstvo, proizvodnju, trgovinu i usluge</izvorni_sadrzaj>
    <derivirana_varijabla naziv="DomainObject.Predmet.ProtustrankaNazivFormated_1">TP GRADNJA I USLUGE jednostavno društvo s ograničenom odgovornošću za graditeljstvo, proizvodnju, trgovinu i usluge</derivirana_varijabla>
  </DomainObject.Predmet.ProtustrankaNazivFormated>
  <DomainObject.Predmet.ProtustrankaNazivFormatedOIB>
    <izvorni_sadrzaj>TP GRADNJA I USLUGE jednostavno društvo s ograničenom odgovornošću za graditeljstvo, proizvodnju, trgovinu i usluge, OIB 25767223735</izvorni_sadrzaj>
    <derivirana_varijabla naziv="DomainObject.Predmet.ProtustrankaNazivFormatedOIB_1">TP GRADNJA I USLUGE jednostavno društvo s ograničenom odgovornošću za graditeljstvo, proizvodnju, trgovinu i usluge, OIB 25767223735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18900.11</izvorni_sadrzaj>
    <derivirana_varijabla naziv="DomainObject.Predmet.TrenutnaVrijednost_1">18900.11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TP GRADNJA I USLUGE jednostavno društvo s ograničenom odgovornošću za graditeljstvo, proizvodnju, trgovinu i usluge</item>
    </izvorni_sadrzaj>
    <derivirana_varijabla naziv="DomainObject.Predmet.ProtuStrankaListFormated_1">
      <item>TP GRADNJA I USLUGE jednostavno društvo s ograničenom odgovornošću za graditeljstvo, proizvodnju, trgovinu i usluge</item>
    </derivirana_varijabla>
  </DomainObject.Predmet.ProtuStrankaListFormated>
  <DomainObject.Predmet.ProtuStrankaListFormatedOIB>
    <izvorni_sadrzaj>
      <item>TP GRADNJA I USLUGE jednostavno društvo s ograničenom odgovornošću za graditeljstvo, proizvodnju, trgovinu i usluge, OIB 25767223735</item>
    </izvorni_sadrzaj>
    <derivirana_varijabla naziv="DomainObject.Predmet.ProtuStrankaListFormatedOIB_1">
      <item>TP GRADNJA I USLUGE jednostavno društvo s ograničenom odgovornošću za graditeljstvo, proizvodnju, trgovinu i usluge, OIB 25767223735</item>
    </derivirana_varijabla>
  </DomainObject.Predmet.ProtuStrankaListFormatedOIB>
  <DomainObject.Predmet.ProtuStrankaListFormatedWithAdress>
    <izvorni_sadrzaj>
      <item>TP GRADNJA I USLUGE jednostavno društvo s ograničenom odgovornošću za graditeljstvo, proizvodnju, trgovinu i usluge, Medvedička 70, 48350 Novo Virje</item>
    </izvorni_sadrzaj>
    <derivirana_varijabla naziv="DomainObject.Predmet.ProtuStrankaListFormatedWithAdress_1">
      <item>TP GRADNJA I USLUGE jednostavno društvo s ograničenom odgovornošću za graditeljstvo, proizvodnju, trgovinu i usluge, Medvedička 70, 48350 Novo Virje</item>
    </derivirana_varijabla>
  </DomainObject.Predmet.ProtuStrankaListFormatedWithAdress>
  <DomainObject.Predmet.ProtuStrankaListFormatedWithAdressOIB>
    <izvorni_sadrzaj>
      <item>TP GRADNJA I USLUGE jednostavno društvo s ograničenom odgovornošću za graditeljstvo, proizvodnju, trgovinu i usluge, OIB 25767223735, Medvedička 70, 48350 Novo Virje</item>
    </izvorni_sadrzaj>
    <derivirana_varijabla naziv="DomainObject.Predmet.ProtuStrankaListFormatedWithAdressOIB_1">
      <item>TP GRADNJA I USLUGE jednostavno društvo s ograničenom odgovornošću za graditeljstvo, proizvodnju, trgovinu i usluge, OIB 25767223735, Medvedička 70, 48350 Novo Virje</item>
    </derivirana_varijabla>
  </DomainObject.Predmet.ProtuStrankaListFormatedWithAdressOIB>
  <DomainObject.Predmet.ProtuStrankaListNazivFormated>
    <izvorni_sadrzaj>
      <item>TP GRADNJA I USLUGE jednostavno društvo s ograničenom odgovornošću za graditeljstvo, proizvodnju, trgovinu i usluge</item>
    </izvorni_sadrzaj>
    <derivirana_varijabla naziv="DomainObject.Predmet.ProtuStrankaListNazivFormated_1">
      <item>TP GRADNJA I USLUGE jednostavno društvo s ograničenom odgovornošću za graditeljstvo, proizvodnju, trgovinu i usluge</item>
    </derivirana_varijabla>
  </DomainObject.Predmet.ProtuStrankaListNazivFormated>
  <DomainObject.Predmet.ProtuStrankaListNazivFormatedOIB>
    <izvorni_sadrzaj>
      <item>TP GRADNJA I USLUGE jednostavno društvo s ograničenom odgovornošću za graditeljstvo, proizvodnju, trgovinu i usluge, OIB 25767223735</item>
    </izvorni_sadrzaj>
    <derivirana_varijabla naziv="DomainObject.Predmet.ProtuStrankaListNazivFormatedOIB_1">
      <item>TP GRADNJA I USLUGE jednostavno društvo s ograničenom odgovornošću za graditeljstvo, proizvodnju, trgovinu i usluge, OIB 25767223735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TP GRADNJA I USLUGE jednostavno društvo s ograničenom odgovornošću za graditeljstvo, proizvodnju, trgovinu i usluge</izvorni_sadrzaj>
    <derivirana_varijabla naziv="DomainObject.Predmet.ProtustrankaIDrugi_1">TP GRADNJA I USLUGE jednostavno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TP GRADNJA I USLUGE jednostavno društvo s ograničenom odgovornošću za graditeljstvo, proizvodnju, trgovinu i usluge, OIB 25767223735, Medvedička 70, 48350 Novo Virje</izvorni_sadrzaj>
    <derivirana_varijabla naziv="DomainObject.Predmet.ProtustrankaIDrugiAdressOIB_1">TP GRADNJA I USLUGE jednostavno društvo s ograničenom odgovornošću za graditeljstvo, proizvodnju, trgovinu i usluge, OIB 25767223735, Medvedička 70,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TP GRADNJA I USLUGE jednostavno društvo s ograničenom odgovornošću za graditeljstvo, proizvodnju, trgovinu i usluge</item>
      <item>Sudski registar</item>
    </izvorni_sadrzaj>
    <derivirana_varijabla naziv="DomainObject.Predmet.SudioniciListNaziv_1">
      <item>Financijska agencija</item>
      <item>TP GRADNJA I USLUGE jednostavno društvo s ograničenom odgovornošću za graditeljstvo,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TP GRADNJA I USLUGE jednostavno društvo s ograničenom odgovornošću za graditeljstvo, proizvodnju, trgovinu i usluge, OIB 25767223735, Medvedička 70,48350 Novo Virje</item>
      <item>Sudski registar</item>
    </izvorni_sadrzaj>
    <derivirana_varijabla naziv="DomainObject.Predmet.SudioniciListAdressOIB_1">
      <item>Financijska agencija, OIB 85821130368, A. Cesarca 2,42000 Varaždin</item>
      <item>TP GRADNJA I USLUGE jednostavno društvo s ograničenom odgovornošću za graditeljstvo, proizvodnju, trgovinu i usluge, OIB 25767223735, Medvedička 70,48350 Novo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25767223735</item>
      <item>, OIB null</item>
    </izvorni_sadrzaj>
    <derivirana_varijabla naziv="DomainObject.Predmet.SudioniciListNazivOIB_1">
      <item>, OIB 85821130368</item>
      <item>, OIB 25767223735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2274F-CDB3-4785-AB90-2267E09F6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2793</properties:Characters>
  <properties:Lines>86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2016-04-28T08:10:00Z</dcterms:created>
  <dc:creator>Ljubica Makovec</dc:creator>
  <cp:lastModifiedBy>Nevenka Vuković</cp:lastModifiedBy>
  <cp:lastPrinted>2016-04-28T08:22:00Z</cp:lastPrinted>
  <dcterms:modified xmlns:xsi="http://www.w3.org/2001/XMLSchema-instance" xsi:type="dcterms:W3CDTF">2016-04-28T08:23:00Z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