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484d" w14:paraId="699484d" w:rsidRDefault="00AF3C50" w:rsidP="00AF3C50" w:rsidR="00AF3C50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52FD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Pr="00690661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C352FD" w:rsidP="00350130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690661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350130">
        <w:rPr>
          <w:rFonts w:hAnsi="Times New Roman" w:ascii="Times New Roman"/>
          <w:b w:val="false"/>
          <w:color w:val="auto"/>
          <w:szCs w:val="24"/>
        </w:rPr>
        <w:t xml:space="preserve">/II                          </w:t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3B61EB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3B61EB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592703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3B61E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>66 St-</w:t>
      </w:r>
      <w:r w:rsidR="00592703">
        <w:rPr>
          <w:rFonts w:hAnsi="Times New Roman" w:ascii="Times New Roman"/>
          <w:b w:val="false"/>
          <w:color w:val="auto"/>
          <w:szCs w:val="24"/>
        </w:rPr>
        <w:t>932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>/1</w:t>
      </w:r>
      <w:r w:rsidR="00592703">
        <w:rPr>
          <w:rFonts w:hAnsi="Times New Roman" w:ascii="Times New Roman"/>
          <w:b w:val="false"/>
          <w:color w:val="auto"/>
          <w:szCs w:val="24"/>
        </w:rPr>
        <w:t>2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350130" w:rsidP="00B45EBA" w:rsidR="00350130" w:rsidRPr="00335AF5"/>
    <w:p w:rsidRDefault="00350130" w:rsidP="00B45EBA" w:rsidR="00350130">
      <w:pPr>
        <w:jc w:val="center"/>
      </w:pPr>
      <w:r w:rsidRPr="00335AF5">
        <w:t>R E P U B L I K A   H R V A T S K A</w:t>
      </w:r>
    </w:p>
    <w:p w:rsidRDefault="00AF3C50" w:rsidP="00B45EBA" w:rsidR="00AF3C50" w:rsidRPr="00335AF5">
      <w:pPr>
        <w:jc w:val="center"/>
      </w:pPr>
    </w:p>
    <w:p w:rsidRDefault="001D1859" w:rsidP="00B73156" w:rsidR="00210798" w:rsidRPr="006906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 A K LJ U Č A K</w:t>
      </w:r>
    </w:p>
    <w:p w:rsidRDefault="00690661" w:rsidP="00A04249" w:rsidR="00690661" w:rsidRPr="0069066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</w:p>
    <w:p w:rsidRDefault="00690661" w:rsidP="00210798" w:rsidR="0021079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po sucu pojedincu Mislavu Kolakušiću, kao stečajnom sucu u stečajnom postupku nad </w:t>
      </w:r>
      <w:r w:rsidR="00592703" w:rsidRPr="00592703">
        <w:rPr>
          <w:rFonts w:hAnsi="Times New Roman" w:ascii="Times New Roman"/>
          <w:b w:val="false"/>
          <w:color w:val="auto"/>
          <w:szCs w:val="24"/>
        </w:rPr>
        <w:t>PLANET B d.o.o u stečaju, Zagreb, Bosanska 28, MBS:080419859, OIB:58269543814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592703">
        <w:rPr>
          <w:rFonts w:hAnsi="Times New Roman" w:ascii="Times New Roman"/>
          <w:b w:val="false"/>
          <w:color w:val="auto"/>
          <w:szCs w:val="24"/>
        </w:rPr>
        <w:t>20</w:t>
      </w:r>
      <w:r>
        <w:rPr>
          <w:rFonts w:hAnsi="Times New Roman" w:ascii="Times New Roman"/>
          <w:b w:val="false"/>
          <w:color w:val="auto"/>
          <w:szCs w:val="24"/>
        </w:rPr>
        <w:t>.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592703">
        <w:rPr>
          <w:rFonts w:hAnsi="Times New Roman" w:ascii="Times New Roman"/>
          <w:b w:val="false"/>
          <w:color w:val="auto"/>
          <w:szCs w:val="24"/>
        </w:rPr>
        <w:t>siječnja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592703">
        <w:rPr>
          <w:rFonts w:hAnsi="Times New Roman" w:ascii="Times New Roman"/>
          <w:b w:val="false"/>
          <w:color w:val="auto"/>
          <w:szCs w:val="24"/>
        </w:rPr>
        <w:t>7</w:t>
      </w:r>
      <w:r w:rsidRPr="00690661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D1859" w:rsidP="00210798" w:rsidR="00210798" w:rsidRPr="00350130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 a k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lj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u č</w:t>
      </w:r>
      <w:r w:rsidR="00210798" w:rsidRPr="00350130">
        <w:rPr>
          <w:rFonts w:hAnsi="Times New Roman" w:ascii="Times New Roman"/>
          <w:b w:val="false"/>
          <w:color w:val="auto"/>
          <w:szCs w:val="24"/>
        </w:rPr>
        <w:t xml:space="preserve"> i o   j e</w:t>
      </w:r>
    </w:p>
    <w:p w:rsidRDefault="004956D9" w:rsidP="00210798" w:rsidR="004956D9" w:rsidRPr="0053451E">
      <w:pPr>
        <w:pStyle w:val="Podnaslov"/>
        <w:jc w:val="center"/>
        <w:rPr>
          <w:rFonts w:hAnsi="Times New Roman" w:ascii="Times New Roman"/>
          <w:color w:val="auto"/>
          <w:szCs w:val="24"/>
        </w:rPr>
      </w:pPr>
    </w:p>
    <w:p w:rsidRDefault="004956D9" w:rsidP="00BB6604" w:rsidR="00BB6604">
      <w:r>
        <w:t>I</w:t>
      </w:r>
      <w:r>
        <w:tab/>
      </w:r>
      <w:r w:rsidR="001D1859">
        <w:t>Z</w:t>
      </w:r>
      <w:r w:rsidR="00210798">
        <w:t>avršno ročište v</w:t>
      </w:r>
      <w:r w:rsidR="00690661">
        <w:t>j</w:t>
      </w:r>
      <w:r w:rsidR="00210798">
        <w:t>e</w:t>
      </w:r>
      <w:r w:rsidR="00690661">
        <w:t>r</w:t>
      </w:r>
      <w:r w:rsidR="00210798">
        <w:t>ovnik</w:t>
      </w:r>
      <w:r w:rsidR="00690661">
        <w:t>a</w:t>
      </w:r>
      <w:r w:rsidR="00210798">
        <w:t xml:space="preserve"> </w:t>
      </w:r>
      <w:r w:rsidR="001D1859">
        <w:t xml:space="preserve">određuje se </w:t>
      </w:r>
      <w:r w:rsidR="00210798">
        <w:t>za dan</w:t>
      </w:r>
      <w:r w:rsidR="00690661">
        <w:t xml:space="preserve"> </w:t>
      </w:r>
    </w:p>
    <w:p w:rsidRDefault="009A2080" w:rsidP="003B61EB" w:rsidR="00BB6604" w:rsidRPr="00350130">
      <w:pPr>
        <w:jc w:val="center"/>
      </w:pPr>
      <w:r>
        <w:t>1</w:t>
      </w:r>
      <w:r w:rsidR="00BB6604" w:rsidRPr="00350130">
        <w:t xml:space="preserve">. </w:t>
      </w:r>
      <w:r w:rsidR="00592703">
        <w:t>ožujka</w:t>
      </w:r>
      <w:r>
        <w:t xml:space="preserve"> </w:t>
      </w:r>
      <w:r w:rsidR="00690661" w:rsidRPr="00350130">
        <w:t>201</w:t>
      </w:r>
      <w:r w:rsidR="00592703">
        <w:t>7</w:t>
      </w:r>
      <w:r w:rsidR="00690661" w:rsidRPr="00350130">
        <w:t>.</w:t>
      </w:r>
      <w:r w:rsidR="00A239A4" w:rsidRPr="00350130">
        <w:t xml:space="preserve"> u 1</w:t>
      </w:r>
      <w:r w:rsidR="00592703">
        <w:t>0</w:t>
      </w:r>
      <w:r w:rsidR="003B61EB">
        <w:t>,</w:t>
      </w:r>
      <w:r w:rsidR="00604528" w:rsidRPr="00350130">
        <w:t>00</w:t>
      </w:r>
      <w:r w:rsidR="00A239A4" w:rsidRPr="00350130">
        <w:t xml:space="preserve"> sati</w:t>
      </w:r>
      <w:r w:rsidR="00210798" w:rsidRPr="00350130">
        <w:t>,</w:t>
      </w:r>
    </w:p>
    <w:p w:rsidRDefault="001D1859" w:rsidP="00BB6604" w:rsidR="00BB6604">
      <w:pPr>
        <w:jc w:val="center"/>
      </w:pPr>
      <w:r>
        <w:t>na</w:t>
      </w:r>
      <w:r w:rsidR="00210798">
        <w:t xml:space="preserve"> </w:t>
      </w:r>
      <w:r w:rsidR="00690661" w:rsidRPr="00690661">
        <w:t>Trgovačko</w:t>
      </w:r>
      <w:r w:rsidR="00A239A4">
        <w:t>m</w:t>
      </w:r>
      <w:r w:rsidR="00690661" w:rsidRPr="00690661">
        <w:t xml:space="preserve"> sud</w:t>
      </w:r>
      <w:r w:rsidR="00A239A4">
        <w:t>u</w:t>
      </w:r>
      <w:r w:rsidR="00690661" w:rsidRPr="00690661">
        <w:t xml:space="preserve"> u Zagrebu, Zagreb, Petrinjska 8, soba </w:t>
      </w:r>
      <w:r w:rsidR="00690661">
        <w:t>88</w:t>
      </w:r>
      <w:r w:rsidR="00690661" w:rsidRPr="00690661">
        <w:t>/II ulična zgrada</w:t>
      </w:r>
      <w:r w:rsidR="00210798">
        <w:t>.</w:t>
      </w:r>
    </w:p>
    <w:p w:rsidRDefault="008E2B31" w:rsidP="00BB6604" w:rsidR="008E2B31">
      <w:pPr>
        <w:jc w:val="center"/>
      </w:pPr>
    </w:p>
    <w:p w:rsidRDefault="004956D9" w:rsidP="00BB6604" w:rsidR="00210798">
      <w:pPr>
        <w:jc w:val="both"/>
      </w:pPr>
      <w:r>
        <w:t>II</w:t>
      </w:r>
      <w:r>
        <w:tab/>
      </w:r>
      <w:r w:rsidR="00210798">
        <w:t>Na ročištu se :</w:t>
      </w:r>
    </w:p>
    <w:p w:rsidRDefault="00210798" w:rsidP="00BB6604" w:rsidR="00210798">
      <w:pPr>
        <w:numPr>
          <w:ilvl w:val="1"/>
          <w:numId w:val="1"/>
        </w:numPr>
        <w:jc w:val="both"/>
      </w:pPr>
      <w:r>
        <w:t>raspravlja o završnom računu stečajnog upravitelja,</w:t>
      </w:r>
    </w:p>
    <w:p w:rsidRDefault="00210798" w:rsidP="00BB6604" w:rsidR="00BB6604">
      <w:pPr>
        <w:numPr>
          <w:ilvl w:val="1"/>
          <w:numId w:val="1"/>
        </w:numPr>
        <w:jc w:val="both"/>
      </w:pPr>
      <w:r>
        <w:t>pod</w:t>
      </w:r>
      <w:r w:rsidR="008E2B31">
        <w:t>nose prigovori na završni popis.</w:t>
      </w:r>
    </w:p>
    <w:p w:rsidRDefault="001D1859" w:rsidP="004956D9" w:rsidR="00210798">
      <w:pPr>
        <w:jc w:val="both"/>
      </w:pPr>
      <w:r>
        <w:t>III</w:t>
      </w:r>
      <w:r w:rsidR="004956D9">
        <w:tab/>
      </w:r>
      <w:r w:rsidR="00210798">
        <w:t>Pravo sudjelovanja imaju svi vjerovnici i stečajni upravitelj.</w:t>
      </w:r>
    </w:p>
    <w:p w:rsidRDefault="00210798" w:rsidP="00210798" w:rsidR="00210798">
      <w:pPr>
        <w:ind w:left="360"/>
      </w:pPr>
    </w:p>
    <w:p w:rsidRDefault="00210798" w:rsidP="00210798" w:rsidR="00210798">
      <w:pPr>
        <w:ind w:left="360"/>
        <w:jc w:val="center"/>
      </w:pPr>
      <w:r>
        <w:t xml:space="preserve">U </w:t>
      </w:r>
      <w:r w:rsidR="00690661">
        <w:t xml:space="preserve">Zagrebu, </w:t>
      </w:r>
      <w:r w:rsidR="001D1859">
        <w:t>2</w:t>
      </w:r>
      <w:r w:rsidR="00592703">
        <w:t>0</w:t>
      </w:r>
      <w:r w:rsidR="00690661">
        <w:t xml:space="preserve">. </w:t>
      </w:r>
      <w:r w:rsidR="00592703">
        <w:t>siječnja</w:t>
      </w:r>
      <w:r w:rsidR="00867C17">
        <w:t xml:space="preserve"> </w:t>
      </w:r>
      <w:r w:rsidR="00690661">
        <w:t>201</w:t>
      </w:r>
      <w:r w:rsidR="00592703">
        <w:t>7</w:t>
      </w:r>
      <w:r w:rsidR="00690661">
        <w:t>.</w:t>
      </w: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4956"/>
        <w:jc w:val="center"/>
      </w:pPr>
      <w:r>
        <w:t>Stečajni sudac</w:t>
      </w:r>
    </w:p>
    <w:p w:rsidRDefault="00690661" w:rsidP="00210798" w:rsidR="00210798">
      <w:pPr>
        <w:ind w:left="4956"/>
        <w:jc w:val="center"/>
      </w:pPr>
      <w:r>
        <w:t>Mislav Kolakušić</w:t>
      </w:r>
      <w:r w:rsidR="004B4DD9">
        <w:t xml:space="preserve"> v.r.</w:t>
      </w: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360"/>
        <w:jc w:val="center"/>
      </w:pPr>
    </w:p>
    <w:p w:rsidRDefault="00867C17" w:rsidP="004B4DD9" w:rsidR="00867C17"/>
    <w:p w:rsidRDefault="004B4DD9" w:rsidP="007A1486" w:rsidR="004B4DD9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4B4DD9" w:rsidP="007A1486" w:rsidR="004B4DD9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4B4DD9" w:rsidP="007A1486" w:rsidR="004B4DD9" w:rsidRPr="007A1486">
      <w:pPr>
        <w:ind w:left="720"/>
      </w:pPr>
    </w:p>
    <w:p w:rsidRDefault="004B4DD9" w:rsidP="004B4DD9" w:rsidR="004B4DD9"/>
    <w:sectPr w:rsidSect="00AF3C50" w:rsidR="004B4DD9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D23322"/>
    <w:multiLevelType w:val="hybridMultilevel"/>
    <w:tmpl w:val="5B36C4B8"/>
    <w:lvl w:tplc="6386A51E" w:ilvl="0">
      <w:start w:val="2"/>
      <w:numFmt w:val="decimal"/>
      <w:lvlText w:val="%1."/>
      <w:lvlJc w:val="left"/>
      <w:pPr>
        <w:ind w:hanging="360" w:left="142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2D264C71"/>
    <w:multiLevelType w:val="hybridMultilevel"/>
    <w:tmpl w:val="3FDA1B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E407F7E"/>
    <w:multiLevelType w:val="hybridMultilevel"/>
    <w:tmpl w:val="5ACCDCC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800A84"/>
    <w:multiLevelType w:val="hybridMultilevel"/>
    <w:tmpl w:val="80EECEF0"/>
    <w:lvl w:tplc="54E4219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943A1"/>
    <w:rsid w:val="000A429C"/>
    <w:rsid w:val="001D1859"/>
    <w:rsid w:val="00210798"/>
    <w:rsid w:val="00240EBF"/>
    <w:rsid w:val="002E16DE"/>
    <w:rsid w:val="00350130"/>
    <w:rsid w:val="00357F8D"/>
    <w:rsid w:val="003B61EB"/>
    <w:rsid w:val="004956D9"/>
    <w:rsid w:val="004B4DD9"/>
    <w:rsid w:val="005041C8"/>
    <w:rsid w:val="00562967"/>
    <w:rsid w:val="00592703"/>
    <w:rsid w:val="00604528"/>
    <w:rsid w:val="00690661"/>
    <w:rsid w:val="00755FF1"/>
    <w:rsid w:val="00867C17"/>
    <w:rsid w:val="008E2B31"/>
    <w:rsid w:val="009A2080"/>
    <w:rsid w:val="00A04249"/>
    <w:rsid w:val="00A239A4"/>
    <w:rsid w:val="00AB58A5"/>
    <w:rsid w:val="00AE3C99"/>
    <w:rsid w:val="00AF3C50"/>
    <w:rsid w:val="00B2173E"/>
    <w:rsid w:val="00B45EBA"/>
    <w:rsid w:val="00B73156"/>
    <w:rsid w:val="00BB6604"/>
    <w:rsid w:val="00C352FD"/>
    <w:rsid w:val="00CA3A90"/>
    <w:rsid w:val="00D056CA"/>
    <w:rsid w:val="00D26C29"/>
    <w:rsid w:val="00F3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4D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D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D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D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D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4D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D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D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D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D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završnog ročišta</izvorni_sadrzaj>
    <derivirana_varijabla naziv="DomainObject.Primjedba_1">određivanje završnog ročišta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2012.</izvorni_sadrzaj>
    <derivirana_varijabla naziv="DomainObject.Predmet.DatumOsnivanja_1">29.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St-932/2012</izvorni_sadrzaj>
    <derivirana_varijabla naziv="DomainObject.Predmet.OznakaBroj_1">St-932/2012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PLANET B d.o.o.</izvorni_sadrzaj>
    <derivirana_varijabla naziv="DomainObject.Predmet.ProtustrankaFormated_1">  PLANET B d.o.o.</derivirana_varijabla>
  </DomainObject.Predmet.ProtustrankaFormated>
  <DomainObject.Predmet.ProtustrankaFormatedOIB>
    <izvorni_sadrzaj>  PLANET B d.o.o., OIB 58269543814</izvorni_sadrzaj>
    <derivirana_varijabla naziv="DomainObject.Predmet.ProtustrankaFormatedOIB_1">  PLANET B d.o.o., OIB 58269543814</derivirana_varijabla>
  </DomainObject.Predmet.ProtustrankaFormatedOIB>
  <DomainObject.Predmet.ProtustrankaFormatedWithAdress>
    <izvorni_sadrzaj> PLANET B d.o.o., BOSANSKA 28, 10000 Zagreb</izvorni_sadrzaj>
    <derivirana_varijabla naziv="DomainObject.Predmet.ProtustrankaFormatedWithAdress_1"> PLANET B d.o.o., BOSANSKA 28, 10000 Zagreb</derivirana_varijabla>
  </DomainObject.Predmet.ProtustrankaFormatedWithAdress>
  <DomainObject.Predmet.ProtustrankaFormatedWithAdressOIB>
    <izvorni_sadrzaj> PLANET B d.o.o., OIB 58269543814, BOSANSKA 28, 10000 Zagreb</izvorni_sadrzaj>
    <derivirana_varijabla naziv="DomainObject.Predmet.ProtustrankaFormatedWithAdressOIB_1"> PLANET B d.o.o., OIB 58269543814, BOSANSKA 28, 10000 Zagreb</derivirana_varijabla>
  </DomainObject.Predmet.ProtustrankaFormatedWithAdressOIB>
  <DomainObject.Predmet.ProtustrankaWithAdress>
    <izvorni_sadrzaj>PLANET B d.o.o. BOSANSKA 28, 10000 Zagreb</izvorni_sadrzaj>
    <derivirana_varijabla naziv="DomainObject.Predmet.ProtustrankaWithAdress_1">PLANET B d.o.o. BOSANSKA 28, 10000 Zagreb</derivirana_varijabla>
  </DomainObject.Predmet.ProtustrankaWithAdress>
  <DomainObject.Predmet.ProtustrankaWithAdressOIB>
    <izvorni_sadrzaj>PLANET B d.o.o., OIB 58269543814, BOSANSKA 28, 10000 Zagreb</izvorni_sadrzaj>
    <derivirana_varijabla naziv="DomainObject.Predmet.ProtustrankaWithAdressOIB_1">PLANET B d.o.o., OIB 58269543814, BOSANSKA 28, 10000 Zagreb</derivirana_varijabla>
  </DomainObject.Predmet.ProtustrankaWithAdressOIB>
  <DomainObject.Predmet.ProtustrankaNazivFormated>
    <izvorni_sadrzaj>PLANET B d.o.o.</izvorni_sadrzaj>
    <derivirana_varijabla naziv="DomainObject.Predmet.ProtustrankaNazivFormated_1">PLANET B d.o.o.</derivirana_varijabla>
  </DomainObject.Predmet.ProtustrankaNazivFormated>
  <DomainObject.Predmet.ProtustrankaNazivFormatedOIB>
    <izvorni_sadrzaj>PLANET B d.o.o., OIB 58269543814</izvorni_sadrzaj>
    <derivirana_varijabla naziv="DomainObject.Predmet.ProtustrankaNazivFormatedOIB_1">PLANET B d.o.o., OIB 58269543814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PLANET B d.o.o.; Nensi Baćar</izvorni_sadrzaj>
    <derivirana_varijabla naziv="DomainObject.Predmet.StrankaFormated_1">  PLANET B d.o.o.; Nensi Baćar</derivirana_varijabla>
  </DomainObject.Predmet.StrankaFormated>
  <DomainObject.Predmet.StrankaFormatedOIB>
    <izvorni_sadrzaj>  PLANET B d.o.o., OIB 58269543814; Nensi Baćar, OIB 84938752530</izvorni_sadrzaj>
    <derivirana_varijabla naziv="DomainObject.Predmet.StrankaFormatedOIB_1">  PLANET B d.o.o., OIB 58269543814; Nensi Baćar, OIB 84938752530</derivirana_varijabla>
  </DomainObject.Predmet.StrankaFormatedOIB>
  <DomainObject.Predmet.StrankaFormatedWithAdress>
    <izvorni_sadrzaj> PLANET B d.o.o., Bosanska 28, 10000 Zagreb; Nensi Baćar, Gornji Prečac 18, 10000 Zagreb</izvorni_sadrzaj>
    <derivirana_varijabla naziv="DomainObject.Predmet.StrankaFormatedWithAdress_1"> PLANET B d.o.o., Bosanska 28, 10000 Zagreb; Nensi Baćar, Gornji Prečac 18, 10000 Zagreb</derivirana_varijabla>
  </DomainObject.Predmet.StrankaFormatedWithAdress>
  <DomainObject.Predmet.StrankaFormatedWithAdressOIB>
    <izvorni_sadrzaj> PLANET B d.o.o., OIB 58269543814, Bosanska 28, 10000 Zagreb; Nensi Baćar, OIB 84938752530, Gornji Prečac 18, 10000 Zagreb</izvorni_sadrzaj>
    <derivirana_varijabla naziv="DomainObject.Predmet.StrankaFormatedWithAdressOIB_1"> PLANET B d.o.o., OIB 58269543814, Bosanska 28, 10000 Zagreb; Nensi Baćar, OIB 84938752530, Gornji Prečac 18, 10000 Zagreb</derivirana_varijabla>
  </DomainObject.Predmet.StrankaFormatedWithAdressOIB>
  <DomainObject.Predmet.StrankaWithAdress>
    <izvorni_sadrzaj>PLANET B d.o.o. Bosanska 28,10000 Zagreb,Nensi Baćar Gornji Prečac 18,10000 Zagreb</izvorni_sadrzaj>
    <derivirana_varijabla naziv="DomainObject.Predmet.StrankaWithAdress_1">PLANET B d.o.o. Bosanska 28,10000 Zagreb,Nensi Baćar Gornji Prečac 18,10000 Zagreb</derivirana_varijabla>
  </DomainObject.Predmet.StrankaWithAdress>
  <DomainObject.Predmet.StrankaWithAdressOIB>
    <izvorni_sadrzaj>PLANET B d.o.o., OIB 58269543814, Bosanska 28,10000 Zagreb,Nensi Baćar, OIB 84938752530, Gornji Prečac 18,10000 Zagreb</izvorni_sadrzaj>
    <derivirana_varijabla naziv="DomainObject.Predmet.StrankaWithAdressOIB_1">PLANET B d.o.o., OIB 58269543814, Bosanska 28,10000 Zagreb,Nensi Baćar, OIB 84938752530, Gornji Prečac 18,10000 Zagreb</derivirana_varijabla>
  </DomainObject.Predmet.StrankaWithAdressOIB>
  <DomainObject.Predmet.StrankaNazivFormated>
    <izvorni_sadrzaj>PLANET B d.o.o.,Nensi Baćar</izvorni_sadrzaj>
    <derivirana_varijabla naziv="DomainObject.Predmet.StrankaNazivFormated_1">PLANET B d.o.o.,Nensi Baćar</derivirana_varijabla>
  </DomainObject.Predmet.StrankaNazivFormated>
  <DomainObject.Predmet.StrankaNazivFormatedOIB>
    <izvorni_sadrzaj>PLANET B d.o.o., OIB 58269543814,Nensi Baćar, OIB 84938752530</izvorni_sadrzaj>
    <derivirana_varijabla naziv="DomainObject.Predmet.StrankaNazivFormatedOIB_1">PLANET B d.o.o., OIB 58269543814,Nensi Baćar, OIB 84938752530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PLANET B d.o.o.</item>
      <item>Nensi Baćar</item>
    </izvorni_sadrzaj>
    <derivirana_varijabla naziv="DomainObject.Predmet.StrankaListFormated_1">
      <item>PLANET B d.o.o.</item>
      <item>Nensi Baćar</item>
    </derivirana_varijabla>
  </DomainObject.Predmet.StrankaListFormated>
  <DomainObject.Predmet.StrankaListFormatedOIB>
    <izvorni_sadrzaj>
      <item>PLANET B d.o.o., OIB 58269543814</item>
      <item>Nensi Baćar, OIB 84938752530</item>
    </izvorni_sadrzaj>
    <derivirana_varijabla naziv="DomainObject.Predmet.StrankaListFormatedOIB_1">
      <item>PLANET B d.o.o., OIB 58269543814</item>
      <item>Nensi Baćar, OIB 84938752530</item>
    </derivirana_varijabla>
  </DomainObject.Predmet.StrankaListFormatedOIB>
  <DomainObject.Predmet.StrankaListFormatedWithAdress>
    <izvorni_sadrzaj>
      <item>PLANET B d.o.o., Bosanska 28, 10000 Zagreb</item>
      <item>Nensi Baćar, Gornji Prečac 18, 10000 Zagreb</item>
    </izvorni_sadrzaj>
    <derivirana_varijabla naziv="DomainObject.Predmet.StrankaListFormatedWithAdress_1">
      <item>PLANET B d.o.o., Bosanska 28, 10000 Zagreb</item>
      <item>Nensi Baćar, Gornji Prečac 18, 10000 Zagreb</item>
    </derivirana_varijabla>
  </DomainObject.Predmet.StrankaListFormatedWithAdress>
  <DomainObject.Predmet.StrankaListFormatedWithAdressOIB>
    <izvorni_sadrzaj>
      <item>PLANET B d.o.o., OIB 58269543814, Bosanska 28, 10000 Zagreb</item>
      <item>Nensi Baćar, OIB 84938752530, Gornji Prečac 18, 10000 Zagreb</item>
    </izvorni_sadrzaj>
    <derivirana_varijabla naziv="DomainObject.Predmet.StrankaListFormatedWithAdressOIB_1">
      <item>PLANET B d.o.o., OIB 58269543814, Bosanska 28, 10000 Zagreb</item>
      <item>Nensi Baćar, OIB 84938752530, Gornji Prečac 18, 10000 Zagreb</item>
    </derivirana_varijabla>
  </DomainObject.Predmet.StrankaListFormatedWithAdressOIB>
  <DomainObject.Predmet.StrankaListNazivFormated>
    <izvorni_sadrzaj>
      <item>PLANET B d.o.o.</item>
      <item>Nensi Baćar</item>
    </izvorni_sadrzaj>
    <derivirana_varijabla naziv="DomainObject.Predmet.StrankaListNazivFormated_1">
      <item>PLANET B d.o.o.</item>
      <item>Nensi Baćar</item>
    </derivirana_varijabla>
  </DomainObject.Predmet.StrankaListNazivFormated>
  <DomainObject.Predmet.StrankaListNazivFormatedOIB>
    <izvorni_sadrzaj>
      <item>PLANET B d.o.o., OIB 58269543814</item>
      <item>Nensi Baćar, OIB 84938752530</item>
    </izvorni_sadrzaj>
    <derivirana_varijabla naziv="DomainObject.Predmet.StrankaListNazivFormatedOIB_1">
      <item>PLANET B d.o.o., OIB 58269543814</item>
      <item>Nensi Baćar, OIB 84938752530</item>
    </derivirana_varijabla>
  </DomainObject.Predmet.StrankaListNazivFormatedOIB>
  <DomainObject.Predmet.ProtuStrankaListFormated>
    <izvorni_sadrzaj>
      <item>PLANET B d.o.o.</item>
    </izvorni_sadrzaj>
    <derivirana_varijabla naziv="DomainObject.Predmet.ProtuStrankaListFormated_1">
      <item>PLANET B d.o.o.</item>
    </derivirana_varijabla>
  </DomainObject.Predmet.ProtuStrankaListFormated>
  <DomainObject.Predmet.ProtuStrankaListFormatedOIB>
    <izvorni_sadrzaj>
      <item>PLANET B d.o.o., OIB 58269543814</item>
    </izvorni_sadrzaj>
    <derivirana_varijabla naziv="DomainObject.Predmet.ProtuStrankaListFormatedOIB_1">
      <item>PLANET B d.o.o., OIB 58269543814</item>
    </derivirana_varijabla>
  </DomainObject.Predmet.ProtuStrankaListFormatedOIB>
  <DomainObject.Predmet.ProtuStrankaListFormatedWithAdress>
    <izvorni_sadrzaj>
      <item>PLANET B d.o.o., BOSANSKA 28, 10000 Zagreb</item>
    </izvorni_sadrzaj>
    <derivirana_varijabla naziv="DomainObject.Predmet.ProtuStrankaListFormatedWithAdress_1">
      <item>PLANET B d.o.o., BOSANSKA 28, 10000 Zagreb</item>
    </derivirana_varijabla>
  </DomainObject.Predmet.ProtuStrankaListFormatedWithAdress>
  <DomainObject.Predmet.ProtuStrankaListFormatedWithAdressOIB>
    <izvorni_sadrzaj>
      <item>PLANET B d.o.o., OIB 58269543814, BOSANSKA 28, 10000 Zagreb</item>
    </izvorni_sadrzaj>
    <derivirana_varijabla naziv="DomainObject.Predmet.ProtuStrankaListFormatedWithAdressOIB_1">
      <item>PLANET B d.o.o., OIB 58269543814, BOSANSKA 28, 10000 Zagreb</item>
    </derivirana_varijabla>
  </DomainObject.Predmet.ProtuStrankaListFormatedWithAdressOIB>
  <DomainObject.Predmet.ProtuStrankaListNazivFormated>
    <izvorni_sadrzaj>
      <item>PLANET B d.o.o.</item>
    </izvorni_sadrzaj>
    <derivirana_varijabla naziv="DomainObject.Predmet.ProtuStrankaListNazivFormated_1">
      <item>PLANET B d.o.o.</item>
    </derivirana_varijabla>
  </DomainObject.Predmet.ProtuStrankaListNazivFormated>
  <DomainObject.Predmet.ProtuStrankaListNazivFormatedOIB>
    <izvorni_sadrzaj>
      <item>PLANET B d.o.o., OIB 58269543814</item>
    </izvorni_sadrzaj>
    <derivirana_varijabla naziv="DomainObject.Predmet.ProtuStrankaListNazivFormatedOIB_1">
      <item>PLANET B d.o.o., OIB 58269543814</item>
    </derivirana_varijabla>
  </DomainObject.Predmet.ProtuStrankaListNazivFormatedOIB>
  <DomainObject.Predmet.OstaliListFormated>
    <izvorni_sadrzaj>
      <item>Mario Klapčić</item>
      <item>Bianka Stojanov</item>
      <item>HYPO ALPE ADRIA BANK d.d.</item>
      <item>Mirjana Zuzija</item>
    </izvorni_sadrzaj>
    <derivirana_varijabla naziv="DomainObject.Predmet.OstaliListFormated_1">
      <item>Mario Klapčić</item>
      <item>Bianka Stojanov</item>
      <item>HYPO ALPE ADRIA BANK d.d.</item>
      <item>Mirjana Zuzija</item>
    </derivirana_varijabla>
  </DomainObject.Predmet.OstaliListFormated>
  <DomainObject.Predmet.OstaliListFormatedOIB>
    <izvorni_sadrzaj>
      <item>Mario Klapčić</item>
      <item>Bianka Stojanov</item>
      <item>HYPO ALPE ADRIA BANK d.d., OIB 14036333877</item>
      <item>Mirjana Zuzija, OIB 26497768352</item>
    </izvorni_sadrzaj>
    <derivirana_varijabla naziv="DomainObject.Predmet.OstaliListFormatedOIB_1">
      <item>Mario Klapčić</item>
      <item>Bianka Stojanov</item>
      <item>HYPO ALPE ADRIA BANK d.d., OIB 14036333877</item>
      <item>Mirjana Zuzija, OIB 26497768352</item>
    </derivirana_varijabla>
  </DomainObject.Predmet.OstaliListFormatedOIB>
  <DomainObject.Predmet.OstaliListFormatedWithAdress>
    <izvorni_sadrzaj>
      <item>Mario Klapčić, Vinogradska cesta 94c, 10000 Zagreb</item>
      <item>Bianka Stojanov, Mahatma Gandhija 3, 10000 Zagreb</item>
      <item>HYPO ALPE ADRIA BANK d.d., Koturaška 47, 10000 Zagreb</item>
      <item>Mirjana Zuzija, Slavka Kolara 25, 10410 Velika Gorica</item>
    </izvorni_sadrzaj>
    <derivirana_varijabla naziv="DomainObject.Predmet.OstaliListFormatedWithAdress_1">
      <item>Mario Klapčić, Vinogradska cesta 94c, 10000 Zagreb</item>
      <item>Bianka Stojanov, Mahatma Gandhija 3, 10000 Zagreb</item>
      <item>HYPO ALPE ADRIA BANK d.d., Koturaška 47, 10000 Zagreb</item>
      <item>Mirjana Zuzija, Slavka Kolara 25, 10410 Velika Gorica</item>
    </derivirana_varijabla>
  </DomainObject.Predmet.OstaliListFormatedWithAdress>
  <DomainObject.Predmet.OstaliListFormatedWithAdressOIB>
    <izvorni_sadrzaj>
      <item>Mario Klapčić, Vinogradska cesta 94c, 10000 Zagreb</item>
      <item>Bianka Stojanov, Mahatma Gandhija 3, 10000 Zagreb</item>
      <item>HYPO ALPE ADRIA BANK d.d., OIB 14036333877, Koturaška 47, 10000 Zagreb</item>
      <item>Mirjana Zuzija, OIB 26497768352, Slavka Kolara 25, 10410 Velika Gorica</item>
    </izvorni_sadrzaj>
    <derivirana_varijabla naziv="DomainObject.Predmet.OstaliListFormatedWithAdressOIB_1">
      <item>Mario Klapčić, Vinogradska cesta 94c, 10000 Zagreb</item>
      <item>Bianka Stojanov, Mahatma Gandhija 3, 10000 Zagreb</item>
      <item>HYPO ALPE ADRIA BANK d.d., OIB 14036333877, Koturaška 47,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Mario Klapčić</item>
      <item>Bianka Stojanov</item>
      <item>HYPO ALPE ADRIA BANK d.d.</item>
      <item>Mirjana Zuzija</item>
    </izvorni_sadrzaj>
    <derivirana_varijabla naziv="DomainObject.Predmet.OstaliListNazivFormated_1">
      <item>Mario Klapčić</item>
      <item>Bianka Stojanov</item>
      <item>HYPO ALPE ADRIA BANK d.d.</item>
      <item>Mirjana Zuzija</item>
    </derivirana_varijabla>
  </DomainObject.Predmet.OstaliListNazivFormated>
  <DomainObject.Predmet.OstaliListNazivFormatedOIB>
    <izvorni_sadrzaj>
      <item>Mario Klapčić</item>
      <item>Bianka Stojanov</item>
      <item>HYPO ALPE ADRIA BANK d.d., OIB 14036333877</item>
      <item>Mirjana Zuzija, OIB 26497768352</item>
    </izvorni_sadrzaj>
    <derivirana_varijabla naziv="DomainObject.Predmet.OstaliListNazivFormatedOIB_1">
      <item>Mario Klapčić</item>
      <item>Bianka Stojanov</item>
      <item>HYPO ALPE ADRIA BANK d.d., OIB 14036333877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PLANET B d.o.o. i dr.</izvorni_sadrzaj>
    <derivirana_varijabla naziv="DomainObject.Predmet.StrankaIDrugi_1">PLANET B d.o.o. i dr.</derivirana_varijabla>
  </DomainObject.Predmet.StrankaIDrugi>
  <DomainObject.Predmet.ProtustrankaIDrugi>
    <izvorni_sadrzaj>PLANET B d.o.o.</izvorni_sadrzaj>
    <derivirana_varijabla naziv="DomainObject.Predmet.ProtustrankaIDrugi_1">PLANET B d.o.o.</derivirana_varijabla>
  </DomainObject.Predmet.ProtustrankaIDrugi>
  <DomainObject.Predmet.StrankaIDrugiAdressOIB>
    <izvorni_sadrzaj>PLANET B d.o.o., OIB 58269543814, Bosanska 28, 10000 Zagreb i dr.</izvorni_sadrzaj>
    <derivirana_varijabla naziv="DomainObject.Predmet.StrankaIDrugiAdressOIB_1">PLANET B d.o.o., OIB 58269543814, Bosanska 28, 10000 Zagreb i dr.</derivirana_varijabla>
  </DomainObject.Predmet.StrankaIDrugiAdressOIB>
  <DomainObject.Predmet.ProtustrankaIDrugiAdressOIB>
    <izvorni_sadrzaj>PLANET B d.o.o., OIB 58269543814, BOSANSKA 28, 10000 Zagreb</izvorni_sadrzaj>
    <derivirana_varijabla naziv="DomainObject.Predmet.ProtustrankaIDrugiAdressOIB_1">PLANET B d.o.o., OIB 58269543814, BOSANSKA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PLANET B d.o.o.</item>
      <item>PLANET B d.o.o.</item>
      <item>Mario Klapčić</item>
      <item>Bianka Stojanov</item>
      <item>HYPO ALPE ADRIA BANK d.d.</item>
      <item>Nensi Baćar</item>
      <item>Mirjana Zuzija</item>
    </izvorni_sadrzaj>
    <derivirana_varijabla naziv="DomainObject.Predmet.SudioniciListNaziv_1">
      <item>PLANET B d.o.o.</item>
      <item>PLANET B d.o.o.</item>
      <item>Mario Klapčić</item>
      <item>Bianka Stojanov</item>
      <item>HYPO ALPE ADRIA BANK d.d.</item>
      <item>Nensi Baćar</item>
      <item>Mirjana Zuzija</item>
    </derivirana_varijabla>
  </DomainObject.Predmet.SudioniciListNaziv>
  <DomainObject.Predmet.SudioniciListAdressOIB>
    <izvorni_sadrzaj>
      <item>PLANET B d.o.o., OIB 58269543814, BOSANSKA 28,10000 Zagreb</item>
      <item>PLANET B d.o.o., OIB 58269543814, Bosanska 28,10000 Zagreb</item>
      <item>Mario Klapčić, Vinogradska cesta 94c,10000 Zagreb</item>
      <item>Bianka Stojanov, Mahatma Gandhija 3,10000 Zagreb</item>
      <item>HYPO ALPE ADRIA BANK d.d., OIB 14036333877, Koturaška 47,10000 Zagreb</item>
      <item>Nensi Baćar, OIB 84938752530, Gornji Prečac 18,10000 Zagreb</item>
      <item>Mirjana Zuzija, OIB 26497768352, Slavka Kolara 25,10410 Velika Gorica</item>
    </izvorni_sadrzaj>
    <derivirana_varijabla naziv="DomainObject.Predmet.SudioniciListAdressOIB_1">
      <item>PLANET B d.o.o., OIB 58269543814, BOSANSKA 28,10000 Zagreb</item>
      <item>PLANET B d.o.o., OIB 58269543814, Bosanska 28,10000 Zagreb</item>
      <item>Mario Klapčić, Vinogradska cesta 94c,10000 Zagreb</item>
      <item>Bianka Stojanov, Mahatma Gandhija 3,10000 Zagreb</item>
      <item>HYPO ALPE ADRIA BANK d.d., OIB 14036333877, Koturaška 47,10000 Zagreb</item>
      <item>Nensi Baćar, OIB 84938752530, Gornji Prečac 18,10000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58269543814</item>
      <item>, OIB 58269543814</item>
      <item>, OIB null</item>
      <item>, OIB null</item>
      <item>, OIB 14036333877</item>
      <item>, OIB 84938752530</item>
      <item>, OIB 26497768352</item>
    </izvorni_sadrzaj>
    <derivirana_varijabla naziv="DomainObject.Predmet.SudioniciListNazivOIB_1">
      <item>, OIB 58269543814</item>
      <item>, OIB 58269543814</item>
      <item>, OIB null</item>
      <item>, OIB null</item>
      <item>, OIB 14036333877</item>
      <item>, OIB 84938752530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146</properties:Words>
  <properties:Characters>665</properties:Characters>
  <properties:Lines>35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2017-01-20T10:00:00Z</dcterms:created>
  <dc:creator>RH-TDU</dc:creator>
  <cp:lastModifiedBy>Ivana Stampf</cp:lastModifiedBy>
  <cp:lastPrinted>2013-03-01T09:51:00Z</cp:lastPrinted>
  <dcterms:modified xmlns:xsi="http://www.w3.org/2001/XMLSchema-instance" xsi:type="dcterms:W3CDTF">2017-01-20T10:44:00Z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