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6f6c" w14:paraId="7e76f6c" w:rsidRDefault="00282792" w:rsidR="00507415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DC6B11" w:rsidP="0062699B" w:rsidR="0062699B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99B" w:rsidP="0062699B" w:rsidR="0062699B"/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>TALNA SLUŽBA U S</w:t>
      </w:r>
      <w:r>
        <w:rPr>
          <w:sz w:val="24"/>
        </w:rPr>
        <w:t xml:space="preserve">LAVONSKOM BRODU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28475D" w:rsidRPr="00427448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</w:t>
      </w:r>
      <w:r w:rsidRPr="0032302A">
        <w:rPr>
          <w:sz w:val="24"/>
        </w:rPr>
        <w:t xml:space="preserve">Brod  </w:t>
      </w:r>
      <w:r w:rsidRPr="00427448">
        <w:rPr>
          <w:b/>
          <w:sz w:val="24"/>
        </w:rPr>
        <w:t xml:space="preserve">                          </w:t>
      </w:r>
      <w:r w:rsidR="00507415" w:rsidRPr="00427448">
        <w:rPr>
          <w:b/>
          <w:sz w:val="24"/>
        </w:rPr>
        <w:t xml:space="preserve">                   </w:t>
      </w:r>
      <w:r w:rsidR="009A2D35" w:rsidRPr="00427448">
        <w:rPr>
          <w:b/>
          <w:sz w:val="24"/>
        </w:rPr>
        <w:t xml:space="preserve">                    </w:t>
      </w:r>
      <w:r w:rsidR="009A2D35" w:rsidRPr="00427448">
        <w:rPr>
          <w:sz w:val="24"/>
        </w:rPr>
        <w:t>Broj: St-</w:t>
      </w:r>
      <w:r w:rsidR="003E0C17">
        <w:rPr>
          <w:sz w:val="24"/>
        </w:rPr>
        <w:t>555/2013-63</w:t>
      </w:r>
    </w:p>
    <w:p w:rsidRDefault="004A5C76" w:rsidP="004A5C76" w:rsidR="004A5C76" w:rsidRPr="00427448">
      <w:pPr>
        <w:tabs>
          <w:tab w:pos="7290" w:val="left"/>
        </w:tabs>
        <w:rPr>
          <w:b/>
          <w:sz w:val="24"/>
        </w:rPr>
      </w:pPr>
    </w:p>
    <w:p w:rsidRDefault="00972372" w:rsidP="00BF6D74" w:rsidR="00D52F5F" w:rsidRPr="00427448">
      <w:pPr>
        <w:tabs>
          <w:tab w:pos="7290" w:val="left"/>
        </w:tabs>
        <w:jc w:val="center"/>
        <w:rPr>
          <w:b/>
          <w:sz w:val="24"/>
        </w:rPr>
      </w:pPr>
      <w:r w:rsidRPr="00427448">
        <w:rPr>
          <w:b/>
          <w:sz w:val="24"/>
        </w:rPr>
        <w:t>Z</w:t>
      </w:r>
      <w:r w:rsidR="00D57AC8" w:rsidRPr="00427448">
        <w:rPr>
          <w:b/>
          <w:sz w:val="24"/>
        </w:rPr>
        <w:t xml:space="preserve"> </w:t>
      </w:r>
      <w:r w:rsidRPr="00427448">
        <w:rPr>
          <w:b/>
          <w:sz w:val="24"/>
        </w:rPr>
        <w:t>A</w:t>
      </w:r>
      <w:r w:rsidR="00D57AC8" w:rsidRPr="00427448">
        <w:rPr>
          <w:b/>
          <w:sz w:val="24"/>
        </w:rPr>
        <w:t xml:space="preserve"> </w:t>
      </w:r>
      <w:r w:rsidRPr="00427448">
        <w:rPr>
          <w:b/>
          <w:sz w:val="24"/>
        </w:rPr>
        <w:t>K</w:t>
      </w:r>
      <w:r w:rsidR="00D57AC8" w:rsidRPr="00427448">
        <w:rPr>
          <w:b/>
          <w:sz w:val="24"/>
        </w:rPr>
        <w:t xml:space="preserve"> </w:t>
      </w:r>
      <w:r w:rsidRPr="00427448">
        <w:rPr>
          <w:b/>
          <w:sz w:val="24"/>
        </w:rPr>
        <w:t>L</w:t>
      </w:r>
      <w:r w:rsidR="00D57AC8" w:rsidRPr="00427448">
        <w:rPr>
          <w:b/>
          <w:sz w:val="24"/>
        </w:rPr>
        <w:t xml:space="preserve"> </w:t>
      </w:r>
      <w:r w:rsidRPr="00427448">
        <w:rPr>
          <w:b/>
          <w:sz w:val="24"/>
        </w:rPr>
        <w:t>J</w:t>
      </w:r>
      <w:r w:rsidR="00D57AC8" w:rsidRPr="00427448">
        <w:rPr>
          <w:b/>
          <w:sz w:val="24"/>
        </w:rPr>
        <w:t xml:space="preserve"> </w:t>
      </w:r>
      <w:r w:rsidRPr="00427448">
        <w:rPr>
          <w:b/>
          <w:sz w:val="24"/>
        </w:rPr>
        <w:t>U</w:t>
      </w:r>
      <w:r w:rsidR="00D57AC8" w:rsidRPr="00427448">
        <w:rPr>
          <w:b/>
          <w:sz w:val="24"/>
        </w:rPr>
        <w:t xml:space="preserve"> </w:t>
      </w:r>
      <w:r w:rsidRPr="00427448">
        <w:rPr>
          <w:b/>
          <w:sz w:val="24"/>
        </w:rPr>
        <w:t>Č</w:t>
      </w:r>
      <w:r w:rsidR="00D57AC8" w:rsidRPr="00427448">
        <w:rPr>
          <w:b/>
          <w:sz w:val="24"/>
        </w:rPr>
        <w:t xml:space="preserve"> </w:t>
      </w:r>
      <w:r w:rsidRPr="00427448">
        <w:rPr>
          <w:b/>
          <w:sz w:val="24"/>
        </w:rPr>
        <w:t>A</w:t>
      </w:r>
      <w:r w:rsidR="00D57AC8" w:rsidRPr="00427448">
        <w:rPr>
          <w:b/>
          <w:sz w:val="24"/>
        </w:rPr>
        <w:t xml:space="preserve"> </w:t>
      </w:r>
      <w:r w:rsidRPr="00427448">
        <w:rPr>
          <w:b/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U </w:t>
      </w:r>
      <w:r w:rsidR="004A5C76">
        <w:rPr>
          <w:sz w:val="24"/>
        </w:rPr>
        <w:t>SLAVONSKOM BROD</w:t>
      </w:r>
      <w:r w:rsidR="00972FFD">
        <w:rPr>
          <w:sz w:val="24"/>
        </w:rPr>
        <w:t xml:space="preserve">U, po stečajnom sucu Vesni Vukelić, u </w:t>
      </w:r>
      <w:r>
        <w:rPr>
          <w:sz w:val="24"/>
        </w:rPr>
        <w:t xml:space="preserve">stečajnom postupku nad </w:t>
      </w:r>
      <w:r w:rsidR="00E17504">
        <w:rPr>
          <w:sz w:val="24"/>
        </w:rPr>
        <w:t>stečajnom masom dužnika GRIVO d.o.o, u stečaju Pakrac,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3E0C17">
        <w:rPr>
          <w:b/>
          <w:sz w:val="24"/>
        </w:rPr>
        <w:t xml:space="preserve">sedme </w:t>
      </w:r>
      <w:r w:rsidR="003E0C17" w:rsidRPr="003E0C17">
        <w:rPr>
          <w:sz w:val="24"/>
        </w:rPr>
        <w:t>j</w:t>
      </w:r>
      <w:r w:rsidR="00885B24">
        <w:rPr>
          <w:sz w:val="24"/>
        </w:rPr>
        <w:t xml:space="preserve">avne dražbe radi prodaje </w:t>
      </w:r>
      <w:r w:rsidR="00E17504">
        <w:rPr>
          <w:sz w:val="24"/>
        </w:rPr>
        <w:t>suvlasničkog udjela nekretnine</w:t>
      </w:r>
      <w:r w:rsidR="00F24A22">
        <w:rPr>
          <w:sz w:val="24"/>
        </w:rPr>
        <w:t xml:space="preserve"> </w:t>
      </w:r>
      <w:r w:rsidR="00F96495">
        <w:rPr>
          <w:sz w:val="24"/>
        </w:rPr>
        <w:t>stečajne mase</w:t>
      </w:r>
      <w:r w:rsidR="00885B24">
        <w:rPr>
          <w:sz w:val="24"/>
        </w:rPr>
        <w:t xml:space="preserve"> 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F96495">
        <w:rPr>
          <w:sz w:val="24"/>
        </w:rPr>
        <w:t>,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E17504">
        <w:rPr>
          <w:sz w:val="24"/>
        </w:rPr>
        <w:t>555/2013-36 od 5.lipnja 2014.</w:t>
      </w:r>
      <w:r w:rsidR="00885B24">
        <w:rPr>
          <w:sz w:val="24"/>
        </w:rPr>
        <w:t xml:space="preserve">, dana </w:t>
      </w:r>
      <w:r w:rsidR="00B42046">
        <w:rPr>
          <w:sz w:val="24"/>
        </w:rPr>
        <w:t>30</w:t>
      </w:r>
      <w:r w:rsidR="003E0C17">
        <w:rPr>
          <w:sz w:val="24"/>
        </w:rPr>
        <w:t>.lipnja</w:t>
      </w:r>
      <w:r w:rsidR="00427448">
        <w:rPr>
          <w:sz w:val="24"/>
        </w:rPr>
        <w:t xml:space="preserve"> 2016</w:t>
      </w:r>
      <w:r w:rsidR="00972372">
        <w:rPr>
          <w:sz w:val="24"/>
        </w:rPr>
        <w:t>.g.</w:t>
      </w:r>
    </w:p>
    <w:p w:rsidRDefault="00507415" w:rsidR="00507415">
      <w:pPr>
        <w:rPr>
          <w:sz w:val="24"/>
        </w:rPr>
      </w:pPr>
    </w:p>
    <w:p w:rsidRDefault="00D52F5F" w:rsidR="00507415" w:rsidRPr="00427448">
      <w:pPr>
        <w:jc w:val="center"/>
        <w:rPr>
          <w:sz w:val="24"/>
        </w:rPr>
      </w:pPr>
      <w:r w:rsidRPr="00427448">
        <w:rPr>
          <w:sz w:val="24"/>
        </w:rPr>
        <w:t>z</w:t>
      </w:r>
      <w:r w:rsidR="00BF6D74" w:rsidRPr="00427448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382C6D" w:rsidR="00382C6D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3E0C17">
        <w:rPr>
          <w:b/>
          <w:sz w:val="24"/>
          <w:szCs w:val="24"/>
        </w:rPr>
        <w:t xml:space="preserve">sedmo </w:t>
      </w:r>
      <w:r w:rsidR="00170377">
        <w:rPr>
          <w:sz w:val="24"/>
          <w:szCs w:val="24"/>
        </w:rPr>
        <w:t xml:space="preserve"> ročište za javnu dražbu radi prodaje </w:t>
      </w:r>
      <w:r w:rsidR="00E13E6F">
        <w:rPr>
          <w:sz w:val="24"/>
          <w:szCs w:val="24"/>
        </w:rPr>
        <w:t>suvlasničkog udjela nekretnine</w:t>
      </w:r>
      <w:r w:rsidR="00170377">
        <w:rPr>
          <w:sz w:val="24"/>
          <w:szCs w:val="24"/>
        </w:rPr>
        <w:t xml:space="preserve"> </w:t>
      </w:r>
      <w:r w:rsidR="00AE4823" w:rsidRPr="00AE4823">
        <w:rPr>
          <w:sz w:val="24"/>
          <w:szCs w:val="24"/>
        </w:rPr>
        <w:t xml:space="preserve"> </w:t>
      </w:r>
      <w:r w:rsidR="00E13E6F">
        <w:rPr>
          <w:sz w:val="24"/>
          <w:szCs w:val="24"/>
        </w:rPr>
        <w:t>stečajne mase</w:t>
      </w:r>
      <w:r w:rsidR="00AE4823" w:rsidRPr="00AE4823">
        <w:rPr>
          <w:sz w:val="24"/>
          <w:szCs w:val="24"/>
        </w:rPr>
        <w:t xml:space="preserve"> dužnika </w:t>
      </w:r>
      <w:r w:rsidR="00E13E6F">
        <w:rPr>
          <w:sz w:val="24"/>
          <w:szCs w:val="24"/>
        </w:rPr>
        <w:t>GRIVO d.o.o, u stečaju Pakracu</w:t>
      </w:r>
      <w:r w:rsidR="00AE4823" w:rsidRPr="00AE4823">
        <w:rPr>
          <w:sz w:val="24"/>
          <w:szCs w:val="24"/>
        </w:rPr>
        <w:t xml:space="preserve"> </w:t>
      </w:r>
      <w:r w:rsidR="00170377">
        <w:rPr>
          <w:sz w:val="24"/>
          <w:szCs w:val="24"/>
        </w:rPr>
        <w:t xml:space="preserve"> uz odgovarajuću primjenu propisa o ovrsi </w:t>
      </w:r>
      <w:r w:rsidR="004E1CD7">
        <w:rPr>
          <w:sz w:val="24"/>
          <w:szCs w:val="24"/>
        </w:rPr>
        <w:t>koju čini</w:t>
      </w:r>
      <w:r w:rsidR="00AE4823" w:rsidRPr="00AE4823">
        <w:rPr>
          <w:sz w:val="24"/>
          <w:szCs w:val="24"/>
        </w:rPr>
        <w:t>:</w:t>
      </w:r>
      <w:r w:rsidR="00AE4823" w:rsidRPr="00AE4823">
        <w:rPr>
          <w:sz w:val="24"/>
          <w:szCs w:val="24"/>
        </w:rPr>
        <w:tab/>
      </w:r>
    </w:p>
    <w:p w:rsidRDefault="004E1CD7" w:rsidP="004E1CD7" w:rsidR="004E1CD7" w:rsidRPr="004E1CD7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E1CD7">
        <w:rPr>
          <w:sz w:val="24"/>
          <w:szCs w:val="24"/>
        </w:rPr>
        <w:t xml:space="preserve">¾ suvlasničkog udjela kč.br. 375/3 kuća i dvorište sa 41 </w:t>
      </w:r>
      <w:proofErr w:type="spellStart"/>
      <w:r w:rsidRPr="004E1CD7">
        <w:rPr>
          <w:sz w:val="24"/>
          <w:szCs w:val="24"/>
        </w:rPr>
        <w:t>čhv</w:t>
      </w:r>
      <w:proofErr w:type="spellEnd"/>
      <w:r w:rsidRPr="004E1CD7">
        <w:rPr>
          <w:sz w:val="24"/>
          <w:szCs w:val="24"/>
        </w:rPr>
        <w:t>, upisane u zk.ul.br. 1551 k.o. Pakrac.</w:t>
      </w:r>
      <w:r w:rsidRPr="004E1CD7">
        <w:rPr>
          <w:sz w:val="24"/>
          <w:szCs w:val="24"/>
        </w:rPr>
        <w:tab/>
      </w:r>
    </w:p>
    <w:p w:rsidRDefault="004E1CD7" w:rsidP="004E1CD7" w:rsidR="004E1CD7" w:rsidRPr="004E1CD7">
      <w:pPr>
        <w:tabs>
          <w:tab w:pos="720" w:val="left"/>
        </w:tabs>
        <w:jc w:val="both"/>
        <w:rPr>
          <w:sz w:val="24"/>
          <w:szCs w:val="24"/>
        </w:rPr>
      </w:pPr>
      <w:r w:rsidRPr="004E1CD7">
        <w:rPr>
          <w:sz w:val="24"/>
          <w:szCs w:val="24"/>
        </w:rPr>
        <w:tab/>
        <w:t xml:space="preserve">Na navedenoj nekretnini u zemljišnim knjigama postoje upisana založna prava i to: </w:t>
      </w:r>
    </w:p>
    <w:p w:rsidRDefault="004E1CD7" w:rsidP="004E1CD7" w:rsidR="004E1CD7" w:rsidRPr="004E1CD7">
      <w:pPr>
        <w:tabs>
          <w:tab w:pos="720" w:val="left"/>
        </w:tabs>
        <w:jc w:val="both"/>
        <w:rPr>
          <w:sz w:val="24"/>
          <w:szCs w:val="24"/>
        </w:rPr>
      </w:pPr>
      <w:r w:rsidRPr="004E1CD7">
        <w:rPr>
          <w:sz w:val="24"/>
          <w:szCs w:val="24"/>
        </w:rPr>
        <w:t xml:space="preserve">  </w:t>
      </w:r>
      <w:r w:rsidRPr="004E1CD7">
        <w:rPr>
          <w:sz w:val="24"/>
          <w:szCs w:val="24"/>
        </w:rPr>
        <w:tab/>
        <w:t xml:space="preserve"> - pod br. Z-1934/11 od 13.10.2011.u korist </w:t>
      </w:r>
      <w:proofErr w:type="spellStart"/>
      <w:r w:rsidRPr="004E1CD7">
        <w:rPr>
          <w:sz w:val="24"/>
          <w:szCs w:val="24"/>
        </w:rPr>
        <w:t>razlučne</w:t>
      </w:r>
      <w:proofErr w:type="spellEnd"/>
      <w:r w:rsidRPr="004E1CD7">
        <w:rPr>
          <w:sz w:val="24"/>
          <w:szCs w:val="24"/>
        </w:rPr>
        <w:t xml:space="preserve"> vjerovnice </w:t>
      </w:r>
      <w:proofErr w:type="spellStart"/>
      <w:r w:rsidRPr="004E1CD7">
        <w:rPr>
          <w:sz w:val="24"/>
          <w:szCs w:val="24"/>
        </w:rPr>
        <w:t>Prokopić</w:t>
      </w:r>
      <w:proofErr w:type="spellEnd"/>
      <w:r w:rsidRPr="004E1CD7">
        <w:rPr>
          <w:sz w:val="24"/>
          <w:szCs w:val="24"/>
        </w:rPr>
        <w:t xml:space="preserve"> Milice, iz Barića, Omladinska brigada 20, </w:t>
      </w:r>
      <w:proofErr w:type="spellStart"/>
      <w:r w:rsidRPr="004E1CD7">
        <w:rPr>
          <w:sz w:val="24"/>
          <w:szCs w:val="24"/>
        </w:rPr>
        <w:t>Obrenovac</w:t>
      </w:r>
      <w:proofErr w:type="spellEnd"/>
      <w:r w:rsidRPr="004E1CD7">
        <w:rPr>
          <w:sz w:val="24"/>
          <w:szCs w:val="24"/>
        </w:rPr>
        <w:t>, Republika Srbija, radi osiguranja novčane tražbine u iznosu 13.080,00 EUR-a i</w:t>
      </w:r>
    </w:p>
    <w:p w:rsidRDefault="004E1CD7" w:rsidP="00382C6D" w:rsidR="0028475D">
      <w:pPr>
        <w:tabs>
          <w:tab w:pos="720" w:val="left"/>
        </w:tabs>
        <w:jc w:val="both"/>
        <w:rPr>
          <w:sz w:val="24"/>
          <w:szCs w:val="24"/>
        </w:rPr>
      </w:pPr>
      <w:r w:rsidRPr="004E1CD7">
        <w:rPr>
          <w:sz w:val="24"/>
          <w:szCs w:val="24"/>
        </w:rPr>
        <w:tab/>
        <w:t>- br. Z-1179/12 od 9.7.2012. u korist RH Ministarstvo financija, radi osiguranja novčane tražbine u iznosu 133.525,28 kn s pripadajućim zateznim kamatama.</w:t>
      </w:r>
    </w:p>
    <w:p w:rsidRDefault="004E1CD7" w:rsidP="00382C6D" w:rsidR="005E4637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Vrijednost suvlasničkog udjela nekretnine utvrđuje se u iznosu 114.000,00 kn.</w:t>
      </w:r>
    </w:p>
    <w:p w:rsidRDefault="0062699B" w:rsidP="00382C6D" w:rsidR="0062699B">
      <w:pPr>
        <w:tabs>
          <w:tab w:pos="720" w:val="left"/>
        </w:tabs>
        <w:jc w:val="both"/>
      </w:pPr>
    </w:p>
    <w:p w:rsidRDefault="000B6981" w:rsidR="000B6981">
      <w:pPr>
        <w:jc w:val="both"/>
        <w:rPr>
          <w:sz w:val="24"/>
        </w:rPr>
      </w:pPr>
    </w:p>
    <w:p w:rsidRDefault="000B6981" w:rsidP="007E1507" w:rsidR="007E1507">
      <w:pPr>
        <w:jc w:val="both"/>
        <w:rPr>
          <w:sz w:val="24"/>
        </w:rPr>
      </w:pPr>
      <w:r>
        <w:rPr>
          <w:sz w:val="24"/>
        </w:rPr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>
        <w:rPr>
          <w:sz w:val="24"/>
        </w:rPr>
        <w:t xml:space="preserve"> </w:t>
      </w:r>
    </w:p>
    <w:p w:rsidRDefault="003E0C17" w:rsidP="007E1507" w:rsidR="002366F1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</w:t>
      </w:r>
      <w:r w:rsidR="00B42046">
        <w:rPr>
          <w:b/>
          <w:sz w:val="24"/>
        </w:rPr>
        <w:t xml:space="preserve">14.srpnja </w:t>
      </w:r>
      <w:r w:rsidR="0062699B">
        <w:rPr>
          <w:b/>
          <w:sz w:val="24"/>
        </w:rPr>
        <w:t xml:space="preserve">2016.u </w:t>
      </w:r>
      <w:r w:rsidR="00B42046">
        <w:rPr>
          <w:b/>
          <w:sz w:val="24"/>
        </w:rPr>
        <w:t>11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u </w:t>
      </w:r>
      <w:r w:rsidR="007A0FE1">
        <w:rPr>
          <w:sz w:val="24"/>
        </w:rPr>
        <w:t xml:space="preserve">Osijeku Stalna služba u </w:t>
      </w:r>
      <w:proofErr w:type="spellStart"/>
      <w:r w:rsidR="002366F1">
        <w:rPr>
          <w:sz w:val="24"/>
        </w:rPr>
        <w:t>Slav.Brodu</w:t>
      </w:r>
      <w:proofErr w:type="spellEnd"/>
      <w:r w:rsidR="002366F1">
        <w:rPr>
          <w:sz w:val="24"/>
        </w:rPr>
        <w:t>, Trg pobjede 13/III, sudnica 89/III.</w:t>
      </w:r>
    </w:p>
    <w:p w:rsidRDefault="002366F1" w:rsidP="00E06A12" w:rsidR="00E06A12">
      <w:pPr>
        <w:jc w:val="both"/>
        <w:rPr>
          <w:sz w:val="24"/>
        </w:rPr>
      </w:pPr>
      <w:r>
        <w:rPr>
          <w:sz w:val="24"/>
        </w:rPr>
        <w:tab/>
      </w:r>
    </w:p>
    <w:p w:rsidRDefault="00F3667F" w:rsidP="00AE4823" w:rsidR="00E06A12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III</w:t>
      </w:r>
      <w:r w:rsidR="00877FF9" w:rsidRPr="008319FA">
        <w:rPr>
          <w:b/>
          <w:sz w:val="24"/>
        </w:rPr>
        <w:t xml:space="preserve"> –</w:t>
      </w:r>
      <w:r w:rsidR="00877FF9">
        <w:rPr>
          <w:sz w:val="24"/>
        </w:rPr>
        <w:t xml:space="preserve"> </w:t>
      </w:r>
      <w:r w:rsidR="004E369A">
        <w:rPr>
          <w:sz w:val="24"/>
        </w:rPr>
        <w:t xml:space="preserve">Suvlasnički udio </w:t>
      </w:r>
      <w:r w:rsidR="009C5219">
        <w:rPr>
          <w:sz w:val="24"/>
        </w:rPr>
        <w:t xml:space="preserve"> </w:t>
      </w:r>
      <w:r w:rsidR="00201736">
        <w:rPr>
          <w:sz w:val="24"/>
        </w:rPr>
        <w:t>nekretnine</w:t>
      </w:r>
      <w:r w:rsidR="00877FF9">
        <w:rPr>
          <w:sz w:val="24"/>
        </w:rPr>
        <w:t xml:space="preserve"> </w:t>
      </w:r>
      <w:r w:rsidR="00201736">
        <w:rPr>
          <w:sz w:val="24"/>
        </w:rPr>
        <w:t>na</w:t>
      </w:r>
      <w:r w:rsidR="004E369A">
        <w:rPr>
          <w:sz w:val="24"/>
        </w:rPr>
        <w:t xml:space="preserve"> </w:t>
      </w:r>
      <w:r w:rsidR="003E0C17">
        <w:rPr>
          <w:b/>
          <w:sz w:val="24"/>
        </w:rPr>
        <w:t>sedmom</w:t>
      </w:r>
      <w:r w:rsidR="00201736">
        <w:rPr>
          <w:sz w:val="24"/>
        </w:rPr>
        <w:t xml:space="preserve"> ročištu </w:t>
      </w:r>
      <w:r w:rsidR="004E369A">
        <w:rPr>
          <w:sz w:val="24"/>
        </w:rPr>
        <w:t xml:space="preserve">za javnu dražbu se ne može se prodavati ispod </w:t>
      </w:r>
      <w:r w:rsidR="00427448">
        <w:rPr>
          <w:sz w:val="24"/>
        </w:rPr>
        <w:t xml:space="preserve"> </w:t>
      </w:r>
      <w:r w:rsidR="006052F2">
        <w:rPr>
          <w:sz w:val="24"/>
        </w:rPr>
        <w:t>1/3</w:t>
      </w:r>
      <w:r w:rsidR="00FA0CA3">
        <w:rPr>
          <w:sz w:val="24"/>
        </w:rPr>
        <w:t xml:space="preserve"> </w:t>
      </w:r>
      <w:r w:rsidR="004E369A">
        <w:rPr>
          <w:sz w:val="24"/>
        </w:rPr>
        <w:t>utvrđene vrijednosti</w:t>
      </w:r>
      <w:r w:rsidR="00FA0CA3">
        <w:rPr>
          <w:sz w:val="24"/>
        </w:rPr>
        <w:t>, odnosno početne cijene</w:t>
      </w:r>
      <w:r w:rsidR="004E369A">
        <w:rPr>
          <w:sz w:val="24"/>
        </w:rPr>
        <w:t xml:space="preserve"> </w:t>
      </w:r>
      <w:r w:rsidR="00FA0CA3">
        <w:rPr>
          <w:sz w:val="24"/>
        </w:rPr>
        <w:t xml:space="preserve">od </w:t>
      </w:r>
      <w:r w:rsidR="006052F2">
        <w:rPr>
          <w:b/>
          <w:sz w:val="24"/>
        </w:rPr>
        <w:t>38.000</w:t>
      </w:r>
      <w:r w:rsidR="00427448">
        <w:rPr>
          <w:b/>
          <w:sz w:val="24"/>
        </w:rPr>
        <w:t>,00</w:t>
      </w:r>
      <w:r w:rsidR="004E369A" w:rsidRPr="00F96495">
        <w:rPr>
          <w:b/>
          <w:sz w:val="24"/>
        </w:rPr>
        <w:t xml:space="preserve"> kn</w:t>
      </w:r>
      <w:r w:rsidR="004E369A">
        <w:rPr>
          <w:sz w:val="24"/>
        </w:rPr>
        <w:t>.</w:t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Pr="008319FA">
        <w:rPr>
          <w:b/>
          <w:sz w:val="24"/>
        </w:rPr>
        <w:t>V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F45980" w:rsidR="00467886">
      <w:pPr>
        <w:ind w:firstLine="720"/>
        <w:jc w:val="both"/>
        <w:rPr>
          <w:sz w:val="24"/>
        </w:rPr>
      </w:pPr>
      <w:r w:rsidRPr="008319FA">
        <w:rPr>
          <w:b/>
          <w:sz w:val="24"/>
        </w:rPr>
        <w:lastRenderedPageBreak/>
        <w:t>V –</w:t>
      </w:r>
      <w:r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>
        <w:rPr>
          <w:sz w:val="24"/>
        </w:rPr>
        <w:t xml:space="preserve">% utvrđene </w:t>
      </w:r>
      <w:r w:rsidR="00FA0CA3">
        <w:rPr>
          <w:sz w:val="24"/>
        </w:rPr>
        <w:t xml:space="preserve">početne </w:t>
      </w:r>
      <w:r>
        <w:rPr>
          <w:sz w:val="24"/>
        </w:rPr>
        <w:t>vrijednosti</w:t>
      </w:r>
      <w:r w:rsidR="00FA0CA3">
        <w:rPr>
          <w:sz w:val="24"/>
        </w:rPr>
        <w:t xml:space="preserve"> (</w:t>
      </w:r>
      <w:r w:rsidR="00CB3E9E">
        <w:rPr>
          <w:b/>
          <w:sz w:val="24"/>
        </w:rPr>
        <w:t>3.800</w:t>
      </w:r>
      <w:r w:rsidR="00FA0CA3" w:rsidRPr="00FA0CA3">
        <w:rPr>
          <w:b/>
          <w:sz w:val="24"/>
        </w:rPr>
        <w:t>,00 kn</w:t>
      </w:r>
      <w:r w:rsidR="00FA0CA3">
        <w:rPr>
          <w:sz w:val="24"/>
        </w:rPr>
        <w:t>)</w:t>
      </w:r>
      <w:r>
        <w:rPr>
          <w:sz w:val="24"/>
        </w:rPr>
        <w:t xml:space="preserve">, na račun sudskog depozita Trgovačkog suda Osijeku </w:t>
      </w:r>
      <w:r w:rsidR="00DC2D01">
        <w:rPr>
          <w:sz w:val="24"/>
        </w:rPr>
        <w:t xml:space="preserve">IBAN </w:t>
      </w:r>
      <w:r>
        <w:rPr>
          <w:sz w:val="24"/>
        </w:rPr>
        <w:t>br.</w:t>
      </w:r>
      <w:r w:rsidR="00DC2D01">
        <w:rPr>
          <w:sz w:val="24"/>
        </w:rPr>
        <w:t>HR31</w:t>
      </w:r>
      <w:r>
        <w:rPr>
          <w:sz w:val="24"/>
        </w:rPr>
        <w:t xml:space="preserve"> 2390001-1300000200 poziv na broj </w:t>
      </w:r>
      <w:r w:rsidR="00DC2D01">
        <w:rPr>
          <w:sz w:val="24"/>
        </w:rPr>
        <w:t>HR</w:t>
      </w:r>
      <w:r>
        <w:rPr>
          <w:sz w:val="24"/>
        </w:rPr>
        <w:t>05 221-</w:t>
      </w:r>
      <w:r w:rsidR="004E369A">
        <w:rPr>
          <w:b/>
          <w:sz w:val="24"/>
        </w:rPr>
        <w:t>555</w:t>
      </w:r>
      <w:r w:rsidR="004E369A">
        <w:rPr>
          <w:sz w:val="24"/>
        </w:rPr>
        <w:t>-2013</w:t>
      </w:r>
      <w:r>
        <w:rPr>
          <w:sz w:val="24"/>
        </w:rPr>
        <w:t xml:space="preserve"> i dokaz o tome predoče stečajnom sucu prije početka dražbe.</w:t>
      </w:r>
      <w:r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 xml:space="preserve">oložiti </w:t>
      </w:r>
      <w:proofErr w:type="spellStart"/>
      <w:r w:rsidR="004239A3">
        <w:rPr>
          <w:sz w:val="24"/>
        </w:rPr>
        <w:t>razlučni</w:t>
      </w:r>
      <w:proofErr w:type="spellEnd"/>
      <w:r w:rsidR="004239A3">
        <w:rPr>
          <w:sz w:val="24"/>
        </w:rPr>
        <w:t xml:space="preserve">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 –</w:t>
      </w:r>
      <w:r>
        <w:rPr>
          <w:sz w:val="24"/>
        </w:rPr>
        <w:t xml:space="preserve"> Kupac je dužan uplatiti razliku između jamčevine i postignute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Ako kupac u tom roku ne položi </w:t>
      </w:r>
      <w:proofErr w:type="spellStart"/>
      <w:r>
        <w:rPr>
          <w:sz w:val="24"/>
        </w:rPr>
        <w:t>kupovninu</w:t>
      </w:r>
      <w:proofErr w:type="spellEnd"/>
      <w:r>
        <w:rPr>
          <w:sz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VII –</w:t>
      </w:r>
      <w:r>
        <w:rPr>
          <w:sz w:val="24"/>
        </w:rPr>
        <w:t xml:space="preserve"> </w:t>
      </w:r>
      <w:r w:rsidR="00D63961">
        <w:rPr>
          <w:sz w:val="24"/>
        </w:rPr>
        <w:t>Ne</w:t>
      </w:r>
      <w:r w:rsidR="00BE73B1">
        <w:rPr>
          <w:sz w:val="24"/>
        </w:rPr>
        <w:t>kretnine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VIII –</w:t>
      </w:r>
      <w:r>
        <w:rPr>
          <w:sz w:val="24"/>
        </w:rPr>
        <w:t xml:space="preserve"> Prijenos prava vlasništva na kupca i brisanje svih upisanih založnih prava i tereta, Sud će odrediti nakon što kupac položi cjelokupni iznos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>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IX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4E369A">
        <w:rPr>
          <w:sz w:val="24"/>
        </w:rPr>
        <w:t>nekretninu i dokumentaciju vezano za istu</w:t>
      </w:r>
      <w:r>
        <w:rPr>
          <w:sz w:val="24"/>
        </w:rPr>
        <w:t>, u</w:t>
      </w:r>
      <w:r w:rsidR="00F96495">
        <w:rPr>
          <w:sz w:val="24"/>
        </w:rPr>
        <w:t xml:space="preserve"> vrijeme dogovoreno sa stečajnom</w:t>
      </w:r>
      <w:r w:rsidR="004E369A">
        <w:rPr>
          <w:sz w:val="24"/>
        </w:rPr>
        <w:t xml:space="preserve"> upraviteljicom Almom </w:t>
      </w:r>
      <w:proofErr w:type="spellStart"/>
      <w:r w:rsidR="004E369A">
        <w:rPr>
          <w:sz w:val="24"/>
        </w:rPr>
        <w:t>Opačak</w:t>
      </w:r>
      <w:proofErr w:type="spellEnd"/>
      <w:r w:rsidR="004E369A">
        <w:rPr>
          <w:sz w:val="24"/>
        </w:rPr>
        <w:t>,</w:t>
      </w:r>
      <w:proofErr w:type="spellStart"/>
      <w:r w:rsidR="004E369A">
        <w:rPr>
          <w:sz w:val="24"/>
        </w:rPr>
        <w:t>odvj</w:t>
      </w:r>
      <w:proofErr w:type="spellEnd"/>
      <w:r w:rsidR="004E369A">
        <w:rPr>
          <w:sz w:val="24"/>
        </w:rPr>
        <w:t xml:space="preserve">. u </w:t>
      </w:r>
      <w:proofErr w:type="spellStart"/>
      <w:r w:rsidR="004E369A">
        <w:rPr>
          <w:sz w:val="24"/>
        </w:rPr>
        <w:t>Slav.Brodu</w:t>
      </w:r>
      <w:proofErr w:type="spellEnd"/>
      <w:r w:rsidR="004E369A">
        <w:rPr>
          <w:sz w:val="24"/>
        </w:rPr>
        <w:t xml:space="preserve">, </w:t>
      </w:r>
      <w:r>
        <w:rPr>
          <w:sz w:val="24"/>
        </w:rPr>
        <w:t xml:space="preserve"> </w:t>
      </w:r>
      <w:r w:rsidR="004E369A">
        <w:rPr>
          <w:sz w:val="24"/>
        </w:rPr>
        <w:t xml:space="preserve"> tel. 035-410-161.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5507ED">
      <w:pPr>
        <w:jc w:val="both"/>
        <w:rPr>
          <w:sz w:val="24"/>
        </w:rPr>
      </w:pPr>
      <w:r>
        <w:rPr>
          <w:sz w:val="24"/>
        </w:rPr>
        <w:tab/>
      </w:r>
      <w:r w:rsidRPr="008319FA">
        <w:rPr>
          <w:b/>
          <w:sz w:val="24"/>
        </w:rPr>
        <w:t>X –</w:t>
      </w:r>
      <w:r>
        <w:rPr>
          <w:sz w:val="24"/>
        </w:rPr>
        <w:t xml:space="preserve"> Ovaj zaključak objavit će se na </w:t>
      </w:r>
      <w:r w:rsidR="00427448">
        <w:rPr>
          <w:sz w:val="24"/>
        </w:rPr>
        <w:t>mrežnoj stanici e-O</w:t>
      </w:r>
      <w:r>
        <w:rPr>
          <w:sz w:val="24"/>
        </w:rPr>
        <w:t xml:space="preserve">glasnoj ploči Suda, te na </w:t>
      </w:r>
      <w:proofErr w:type="spellStart"/>
      <w:r>
        <w:rPr>
          <w:sz w:val="24"/>
        </w:rPr>
        <w:t>internet</w:t>
      </w:r>
      <w:proofErr w:type="spellEnd"/>
      <w:r>
        <w:rPr>
          <w:sz w:val="24"/>
        </w:rPr>
        <w:t xml:space="preserve"> stranicama web-stečaj.</w:t>
      </w:r>
    </w:p>
    <w:p w:rsidRDefault="008319FA" w:rsidR="00507415">
      <w:pPr>
        <w:jc w:val="both"/>
        <w:rPr>
          <w:sz w:val="24"/>
        </w:rPr>
      </w:pPr>
      <w:r>
        <w:rPr>
          <w:sz w:val="24"/>
        </w:rPr>
        <w:tab/>
      </w:r>
    </w:p>
    <w:p w:rsidRDefault="00C66020" w:rsidP="00C66020" w:rsidR="00F45980" w:rsidRPr="00C66020">
      <w:pPr>
        <w:jc w:val="center"/>
        <w:rPr>
          <w:b/>
          <w:sz w:val="24"/>
        </w:rPr>
      </w:pPr>
      <w:r w:rsidRPr="00C66020">
        <w:rPr>
          <w:b/>
          <w:sz w:val="24"/>
        </w:rPr>
        <w:t>Obrazloženje</w:t>
      </w:r>
    </w:p>
    <w:p w:rsidRDefault="00C66020" w:rsidR="00C66020">
      <w:pPr>
        <w:jc w:val="both"/>
        <w:rPr>
          <w:sz w:val="24"/>
        </w:rPr>
      </w:pPr>
    </w:p>
    <w:p w:rsidRDefault="00C66020" w:rsidR="00EE37A2">
      <w:pPr>
        <w:jc w:val="both"/>
        <w:rPr>
          <w:sz w:val="24"/>
        </w:rPr>
      </w:pPr>
      <w:r>
        <w:rPr>
          <w:sz w:val="24"/>
        </w:rPr>
        <w:tab/>
      </w:r>
      <w:r w:rsidR="00EE37A2">
        <w:rPr>
          <w:sz w:val="24"/>
        </w:rPr>
        <w:t>Temeljem pravomoćnog rješenja o prodaji br. St-555/20</w:t>
      </w:r>
      <w:r w:rsidR="004A279F">
        <w:rPr>
          <w:sz w:val="24"/>
        </w:rPr>
        <w:t>13-36 od 5.lipnja 2014., održano je pet</w:t>
      </w:r>
      <w:r w:rsidR="00427448">
        <w:rPr>
          <w:sz w:val="24"/>
        </w:rPr>
        <w:t xml:space="preserve"> </w:t>
      </w:r>
      <w:r w:rsidR="00FA0CA3">
        <w:rPr>
          <w:sz w:val="24"/>
        </w:rPr>
        <w:t>ročišta</w:t>
      </w:r>
      <w:r w:rsidR="00EE37A2">
        <w:rPr>
          <w:sz w:val="24"/>
        </w:rPr>
        <w:t xml:space="preserve"> za javnu dražbu radi prodaje nekretnine vlasništva stečajne mase dužnika GRIVO d.o.o, u stečaju Pakrac, označeno u </w:t>
      </w:r>
      <w:proofErr w:type="spellStart"/>
      <w:r w:rsidR="00EE37A2">
        <w:rPr>
          <w:sz w:val="24"/>
        </w:rPr>
        <w:t>toč.I</w:t>
      </w:r>
      <w:proofErr w:type="spellEnd"/>
      <w:r w:rsidR="00EE37A2">
        <w:rPr>
          <w:sz w:val="24"/>
        </w:rPr>
        <w:t xml:space="preserve"> zaključka.</w:t>
      </w:r>
    </w:p>
    <w:p w:rsidRDefault="00FA0CA3" w:rsidR="00507415">
      <w:pPr>
        <w:jc w:val="both"/>
        <w:rPr>
          <w:sz w:val="24"/>
        </w:rPr>
      </w:pPr>
      <w:r>
        <w:rPr>
          <w:sz w:val="24"/>
        </w:rPr>
        <w:tab/>
        <w:t xml:space="preserve">Kako se nekretnina nije mogla prodati niti na </w:t>
      </w:r>
      <w:r w:rsidR="003E0C17">
        <w:rPr>
          <w:sz w:val="24"/>
        </w:rPr>
        <w:t>šestom</w:t>
      </w:r>
      <w:r w:rsidR="00B42046">
        <w:rPr>
          <w:sz w:val="24"/>
        </w:rPr>
        <w:t xml:space="preserve"> ročištu, </w:t>
      </w:r>
      <w:r w:rsidR="00CB3E9E">
        <w:rPr>
          <w:sz w:val="24"/>
        </w:rPr>
        <w:t xml:space="preserve">to je valjalo odlučiti o zakazivanju </w:t>
      </w:r>
      <w:r w:rsidR="00B42046">
        <w:rPr>
          <w:sz w:val="24"/>
        </w:rPr>
        <w:t>sedme  javne dražbe</w:t>
      </w:r>
      <w:r w:rsidR="00CB3E9E">
        <w:rPr>
          <w:sz w:val="24"/>
        </w:rPr>
        <w:t xml:space="preserve"> uz </w:t>
      </w:r>
      <w:r w:rsidR="003E0C17">
        <w:rPr>
          <w:sz w:val="24"/>
        </w:rPr>
        <w:t xml:space="preserve"> istu </w:t>
      </w:r>
      <w:r w:rsidR="00B42046">
        <w:rPr>
          <w:sz w:val="24"/>
        </w:rPr>
        <w:t xml:space="preserve">početnu </w:t>
      </w:r>
      <w:r w:rsidR="003E0C17">
        <w:rPr>
          <w:sz w:val="24"/>
        </w:rPr>
        <w:t xml:space="preserve">cijenu kao </w:t>
      </w:r>
      <w:r w:rsidR="00B42046">
        <w:rPr>
          <w:sz w:val="24"/>
        </w:rPr>
        <w:t xml:space="preserve">i </w:t>
      </w:r>
      <w:r w:rsidR="003E0C17">
        <w:rPr>
          <w:sz w:val="24"/>
        </w:rPr>
        <w:t xml:space="preserve">na šestom ročištu, </w:t>
      </w:r>
      <w:r w:rsidR="00CB3E9E">
        <w:rPr>
          <w:sz w:val="24"/>
        </w:rPr>
        <w:t xml:space="preserve"> </w:t>
      </w:r>
      <w:r w:rsidR="00427448">
        <w:rPr>
          <w:sz w:val="24"/>
        </w:rPr>
        <w:t xml:space="preserve"> </w:t>
      </w:r>
      <w:r w:rsidR="00B42046">
        <w:rPr>
          <w:sz w:val="24"/>
        </w:rPr>
        <w:t>to</w:t>
      </w:r>
      <w:r>
        <w:rPr>
          <w:sz w:val="24"/>
        </w:rPr>
        <w:t xml:space="preserve"> je valjalo </w:t>
      </w:r>
      <w:r w:rsidR="00EE37A2">
        <w:rPr>
          <w:sz w:val="24"/>
        </w:rPr>
        <w:t xml:space="preserve">odlučiti kao u izreci zaključka na temelju čl. </w:t>
      </w:r>
      <w:r w:rsidR="0015204F">
        <w:rPr>
          <w:sz w:val="24"/>
        </w:rPr>
        <w:t>164</w:t>
      </w:r>
      <w:r>
        <w:rPr>
          <w:sz w:val="24"/>
        </w:rPr>
        <w:t xml:space="preserve"> st. 6</w:t>
      </w:r>
      <w:r w:rsidR="0015204F">
        <w:rPr>
          <w:sz w:val="24"/>
        </w:rPr>
        <w:t xml:space="preserve"> Stečajnog zakona (NN br. 44/96, 29/99, 129/00, 123/03, 82/06, 116/10, 25/12 i 133/12), </w:t>
      </w:r>
      <w:r w:rsidR="008319FA">
        <w:rPr>
          <w:sz w:val="24"/>
        </w:rPr>
        <w:t xml:space="preserve"> </w:t>
      </w:r>
      <w:r w:rsidR="00441012">
        <w:rPr>
          <w:sz w:val="24"/>
        </w:rPr>
        <w:t xml:space="preserve"> uz odgovarajuću pri</w:t>
      </w:r>
      <w:r w:rsidR="00F22A0C">
        <w:rPr>
          <w:sz w:val="24"/>
        </w:rPr>
        <w:t xml:space="preserve">mjenu odredbi čl. </w:t>
      </w:r>
      <w:r w:rsidR="00C41FD8">
        <w:rPr>
          <w:sz w:val="24"/>
        </w:rPr>
        <w:t>97,98 i 99</w:t>
      </w:r>
      <w:r w:rsidR="00F22A0C">
        <w:rPr>
          <w:sz w:val="24"/>
        </w:rPr>
        <w:t xml:space="preserve"> Ovršnog zakona</w:t>
      </w:r>
      <w:r w:rsidR="00B73224">
        <w:rPr>
          <w:sz w:val="24"/>
        </w:rPr>
        <w:t xml:space="preserve"> (NN br. </w:t>
      </w:r>
      <w:r w:rsidR="00DE4AD4">
        <w:rPr>
          <w:sz w:val="24"/>
        </w:rPr>
        <w:t>112/12</w:t>
      </w:r>
      <w:r w:rsidR="00B46E7B">
        <w:rPr>
          <w:sz w:val="24"/>
        </w:rPr>
        <w:t>).</w:t>
      </w:r>
    </w:p>
    <w:p w:rsidRDefault="0015204F" w:rsidR="00B46E7B">
      <w:pPr>
        <w:jc w:val="both"/>
        <w:rPr>
          <w:sz w:val="24"/>
        </w:rPr>
      </w:pPr>
      <w:r>
        <w:rPr>
          <w:sz w:val="24"/>
        </w:rPr>
        <w:tab/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5428B">
        <w:rPr>
          <w:sz w:val="24"/>
        </w:rPr>
        <w:t xml:space="preserve"> </w:t>
      </w:r>
      <w:r w:rsidR="00B42046">
        <w:rPr>
          <w:sz w:val="24"/>
        </w:rPr>
        <w:t>30</w:t>
      </w:r>
      <w:r w:rsidR="003E0C17">
        <w:rPr>
          <w:sz w:val="24"/>
        </w:rPr>
        <w:t>.lipnja</w:t>
      </w:r>
      <w:r w:rsidR="00427448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B7322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r>
        <w:rPr>
          <w:sz w:val="24"/>
        </w:rPr>
        <w:t>Vesna Vukelić</w:t>
      </w: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CF13D0">
      <w:r w:rsidRPr="0015729D">
        <w:lastRenderedPageBreak/>
        <w:t xml:space="preserve">(čl. </w:t>
      </w:r>
      <w:smartTag w:element="PersonName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CF13D0" w:rsidR="00CF13D0" w:rsidRPr="0015729D"/>
    <w:p w:rsidRDefault="00427448" w:rsidR="002D7A18">
      <w:pPr>
        <w:rPr>
          <w:sz w:val="24"/>
        </w:rPr>
      </w:pPr>
      <w:r>
        <w:rPr>
          <w:sz w:val="24"/>
        </w:rPr>
        <w:t>Dostaviti putem mrežne stanice e-Oglasna ploča suda</w:t>
      </w:r>
    </w:p>
    <w:p w:rsidRDefault="00596041" w:rsidP="00DA52B0" w:rsidR="008E16C6">
      <w:pPr>
        <w:rPr>
          <w:sz w:val="24"/>
        </w:rPr>
      </w:pPr>
      <w:r>
        <w:rPr>
          <w:sz w:val="24"/>
        </w:rPr>
        <w:t>1.</w:t>
      </w:r>
      <w:r w:rsidR="008E16C6">
        <w:rPr>
          <w:sz w:val="24"/>
        </w:rPr>
        <w:t xml:space="preserve"> </w:t>
      </w:r>
      <w:proofErr w:type="spellStart"/>
      <w:r w:rsidR="008E16C6">
        <w:rPr>
          <w:sz w:val="24"/>
        </w:rPr>
        <w:t>steč.uprav</w:t>
      </w:r>
      <w:proofErr w:type="spellEnd"/>
      <w:r w:rsidR="008E16C6">
        <w:rPr>
          <w:sz w:val="24"/>
        </w:rPr>
        <w:t>.</w:t>
      </w:r>
    </w:p>
    <w:p w:rsidRDefault="00BB701D" w:rsidP="00BB701D" w:rsidR="00BC350C">
      <w:pPr>
        <w:rPr>
          <w:sz w:val="24"/>
        </w:rPr>
      </w:pPr>
      <w:r>
        <w:rPr>
          <w:sz w:val="24"/>
        </w:rPr>
        <w:t xml:space="preserve">2. </w:t>
      </w:r>
      <w:r w:rsidR="0015204F">
        <w:rPr>
          <w:sz w:val="24"/>
        </w:rPr>
        <w:t xml:space="preserve">ŽDP </w:t>
      </w:r>
      <w:proofErr w:type="spellStart"/>
      <w:r w:rsidR="0015204F">
        <w:rPr>
          <w:sz w:val="24"/>
        </w:rPr>
        <w:t>Građ.upravni</w:t>
      </w:r>
      <w:proofErr w:type="spellEnd"/>
      <w:r w:rsidR="0015204F">
        <w:rPr>
          <w:sz w:val="24"/>
        </w:rPr>
        <w:t xml:space="preserve"> odjel </w:t>
      </w:r>
      <w:proofErr w:type="spellStart"/>
      <w:r w:rsidR="0015204F">
        <w:rPr>
          <w:sz w:val="24"/>
        </w:rPr>
        <w:t>Slav.Brod</w:t>
      </w:r>
      <w:proofErr w:type="spellEnd"/>
    </w:p>
    <w:p w:rsidRDefault="00355DEE" w:rsidP="00BB701D" w:rsidR="0015204F">
      <w:pPr>
        <w:rPr>
          <w:sz w:val="24"/>
        </w:rPr>
      </w:pPr>
      <w:r>
        <w:rPr>
          <w:sz w:val="24"/>
        </w:rPr>
        <w:t>3</w:t>
      </w:r>
      <w:r w:rsidR="0015204F">
        <w:rPr>
          <w:sz w:val="24"/>
        </w:rPr>
        <w:t>. Porezna uprava Požega</w:t>
      </w:r>
    </w:p>
    <w:p w:rsidRDefault="00355DEE" w:rsidP="00BB701D" w:rsidR="0015204F">
      <w:pPr>
        <w:rPr>
          <w:sz w:val="24"/>
        </w:rPr>
      </w:pPr>
      <w:r>
        <w:rPr>
          <w:sz w:val="24"/>
        </w:rPr>
        <w:t>4</w:t>
      </w:r>
      <w:r w:rsidR="0015204F">
        <w:rPr>
          <w:sz w:val="24"/>
        </w:rPr>
        <w:t xml:space="preserve">. za Milicu </w:t>
      </w:r>
      <w:proofErr w:type="spellStart"/>
      <w:r w:rsidR="0015204F">
        <w:rPr>
          <w:sz w:val="24"/>
        </w:rPr>
        <w:t>Prokopić</w:t>
      </w:r>
      <w:proofErr w:type="spellEnd"/>
      <w:r w:rsidR="0015204F">
        <w:rPr>
          <w:sz w:val="24"/>
        </w:rPr>
        <w:t xml:space="preserve">, pun. </w:t>
      </w:r>
      <w:proofErr w:type="spellStart"/>
      <w:r w:rsidR="0015204F">
        <w:rPr>
          <w:sz w:val="24"/>
        </w:rPr>
        <w:t>Odvj.ureda</w:t>
      </w:r>
      <w:proofErr w:type="spellEnd"/>
      <w:r w:rsidR="0015204F">
        <w:rPr>
          <w:sz w:val="24"/>
        </w:rPr>
        <w:t xml:space="preserve"> Ines Bilandžić </w:t>
      </w:r>
      <w:proofErr w:type="spellStart"/>
      <w:r w:rsidR="0015204F">
        <w:rPr>
          <w:sz w:val="24"/>
        </w:rPr>
        <w:t>Arbutina</w:t>
      </w:r>
      <w:proofErr w:type="spellEnd"/>
      <w:r w:rsidR="0015204F">
        <w:rPr>
          <w:sz w:val="24"/>
        </w:rPr>
        <w:t xml:space="preserve"> i Valentina Bilandžić </w:t>
      </w:r>
    </w:p>
    <w:p w:rsidRDefault="0015204F" w:rsidP="00BB701D" w:rsidR="0015204F" w:rsidRPr="00BB701D">
      <w:pPr>
        <w:rPr>
          <w:sz w:val="24"/>
        </w:rPr>
      </w:pPr>
      <w:r>
        <w:rPr>
          <w:sz w:val="24"/>
        </w:rPr>
        <w:t xml:space="preserve">    iz Garešnice</w:t>
      </w:r>
      <w:r w:rsidR="00DC2D01">
        <w:rPr>
          <w:sz w:val="24"/>
        </w:rPr>
        <w:t xml:space="preserve">, </w:t>
      </w:r>
      <w:proofErr w:type="spellStart"/>
      <w:r w:rsidR="00DC2D01">
        <w:rPr>
          <w:sz w:val="24"/>
        </w:rPr>
        <w:t>V.Nazora</w:t>
      </w:r>
      <w:proofErr w:type="spellEnd"/>
      <w:r w:rsidR="00DC2D01">
        <w:rPr>
          <w:sz w:val="24"/>
        </w:rPr>
        <w:t xml:space="preserve"> 13</w:t>
      </w:r>
    </w:p>
    <w:p w:rsidRDefault="00427448" w:rsidP="00596041" w:rsidR="00F62AE0">
      <w:pPr>
        <w:rPr>
          <w:sz w:val="24"/>
        </w:rPr>
      </w:pPr>
      <w:r>
        <w:rPr>
          <w:sz w:val="24"/>
        </w:rPr>
        <w:t>5</w:t>
      </w:r>
      <w:r w:rsidR="00596041">
        <w:rPr>
          <w:sz w:val="24"/>
        </w:rPr>
        <w:t xml:space="preserve">. </w:t>
      </w:r>
      <w:r w:rsidR="00F62AE0">
        <w:rPr>
          <w:sz w:val="24"/>
        </w:rPr>
        <w:t>Internet stranica web-stečaj</w:t>
      </w:r>
    </w:p>
    <w:sectPr w:rsidR="00F62AE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05506"/>
    <w:rsid w:val="0001201F"/>
    <w:rsid w:val="000326E9"/>
    <w:rsid w:val="000742AC"/>
    <w:rsid w:val="000B6981"/>
    <w:rsid w:val="000C25DE"/>
    <w:rsid w:val="000C66C4"/>
    <w:rsid w:val="000E0160"/>
    <w:rsid w:val="000F37EF"/>
    <w:rsid w:val="00144CC6"/>
    <w:rsid w:val="0015204F"/>
    <w:rsid w:val="0015729D"/>
    <w:rsid w:val="00163C99"/>
    <w:rsid w:val="00164CD5"/>
    <w:rsid w:val="00170377"/>
    <w:rsid w:val="001716D5"/>
    <w:rsid w:val="001C22EA"/>
    <w:rsid w:val="001D1798"/>
    <w:rsid w:val="001E4686"/>
    <w:rsid w:val="001F464E"/>
    <w:rsid w:val="00201736"/>
    <w:rsid w:val="00217CA2"/>
    <w:rsid w:val="00227447"/>
    <w:rsid w:val="002342A6"/>
    <w:rsid w:val="00234696"/>
    <w:rsid w:val="002366F1"/>
    <w:rsid w:val="00237D98"/>
    <w:rsid w:val="002468DD"/>
    <w:rsid w:val="00282792"/>
    <w:rsid w:val="0028475D"/>
    <w:rsid w:val="002C357A"/>
    <w:rsid w:val="002C704C"/>
    <w:rsid w:val="002D7A18"/>
    <w:rsid w:val="002F0A34"/>
    <w:rsid w:val="0031399A"/>
    <w:rsid w:val="00315BB3"/>
    <w:rsid w:val="0032302A"/>
    <w:rsid w:val="00327F44"/>
    <w:rsid w:val="003303B2"/>
    <w:rsid w:val="00331DE5"/>
    <w:rsid w:val="0034017F"/>
    <w:rsid w:val="00355DEE"/>
    <w:rsid w:val="00382C6D"/>
    <w:rsid w:val="00391129"/>
    <w:rsid w:val="0039351F"/>
    <w:rsid w:val="003A31CE"/>
    <w:rsid w:val="003B11C1"/>
    <w:rsid w:val="003B571D"/>
    <w:rsid w:val="003B5B5B"/>
    <w:rsid w:val="003C715E"/>
    <w:rsid w:val="003E0C17"/>
    <w:rsid w:val="003F4B7A"/>
    <w:rsid w:val="00401BBA"/>
    <w:rsid w:val="00410FEA"/>
    <w:rsid w:val="00416F15"/>
    <w:rsid w:val="004239A3"/>
    <w:rsid w:val="004264CF"/>
    <w:rsid w:val="00427448"/>
    <w:rsid w:val="00436582"/>
    <w:rsid w:val="00441012"/>
    <w:rsid w:val="00445042"/>
    <w:rsid w:val="00450841"/>
    <w:rsid w:val="0045173E"/>
    <w:rsid w:val="00461B56"/>
    <w:rsid w:val="00467886"/>
    <w:rsid w:val="00472ABE"/>
    <w:rsid w:val="004A1730"/>
    <w:rsid w:val="004A279F"/>
    <w:rsid w:val="004A5C76"/>
    <w:rsid w:val="004E1CD7"/>
    <w:rsid w:val="004E369A"/>
    <w:rsid w:val="004F47E7"/>
    <w:rsid w:val="00507415"/>
    <w:rsid w:val="00512375"/>
    <w:rsid w:val="00545BA4"/>
    <w:rsid w:val="005507ED"/>
    <w:rsid w:val="0055377B"/>
    <w:rsid w:val="00561755"/>
    <w:rsid w:val="0057590F"/>
    <w:rsid w:val="00592BA8"/>
    <w:rsid w:val="00596041"/>
    <w:rsid w:val="005971DB"/>
    <w:rsid w:val="005A0175"/>
    <w:rsid w:val="005B6DA6"/>
    <w:rsid w:val="005E4637"/>
    <w:rsid w:val="006052F2"/>
    <w:rsid w:val="0062699B"/>
    <w:rsid w:val="00632EB9"/>
    <w:rsid w:val="00637FB8"/>
    <w:rsid w:val="00645F12"/>
    <w:rsid w:val="0065428B"/>
    <w:rsid w:val="0071573B"/>
    <w:rsid w:val="007532F5"/>
    <w:rsid w:val="007A0FE1"/>
    <w:rsid w:val="007A3D02"/>
    <w:rsid w:val="007D2A57"/>
    <w:rsid w:val="007E1507"/>
    <w:rsid w:val="007E195E"/>
    <w:rsid w:val="007E341D"/>
    <w:rsid w:val="007F27BB"/>
    <w:rsid w:val="007F6BA9"/>
    <w:rsid w:val="00806159"/>
    <w:rsid w:val="008319FA"/>
    <w:rsid w:val="00850551"/>
    <w:rsid w:val="00863F25"/>
    <w:rsid w:val="00876951"/>
    <w:rsid w:val="00877FF9"/>
    <w:rsid w:val="00885B24"/>
    <w:rsid w:val="008950D3"/>
    <w:rsid w:val="008D72F4"/>
    <w:rsid w:val="008E16C6"/>
    <w:rsid w:val="008E50C1"/>
    <w:rsid w:val="008E76C1"/>
    <w:rsid w:val="009250F9"/>
    <w:rsid w:val="009442F2"/>
    <w:rsid w:val="00972372"/>
    <w:rsid w:val="00972FFD"/>
    <w:rsid w:val="00990AA2"/>
    <w:rsid w:val="00991F9F"/>
    <w:rsid w:val="009A2D35"/>
    <w:rsid w:val="009C5219"/>
    <w:rsid w:val="009D3D68"/>
    <w:rsid w:val="009E7020"/>
    <w:rsid w:val="009F4F30"/>
    <w:rsid w:val="00A03196"/>
    <w:rsid w:val="00A42C39"/>
    <w:rsid w:val="00A44759"/>
    <w:rsid w:val="00A73FFF"/>
    <w:rsid w:val="00A775FB"/>
    <w:rsid w:val="00AE4823"/>
    <w:rsid w:val="00B41282"/>
    <w:rsid w:val="00B42046"/>
    <w:rsid w:val="00B46E7B"/>
    <w:rsid w:val="00B51CA3"/>
    <w:rsid w:val="00B5643C"/>
    <w:rsid w:val="00B57907"/>
    <w:rsid w:val="00B73224"/>
    <w:rsid w:val="00B80B9E"/>
    <w:rsid w:val="00B84922"/>
    <w:rsid w:val="00B90AC4"/>
    <w:rsid w:val="00B9431D"/>
    <w:rsid w:val="00BB701D"/>
    <w:rsid w:val="00BC350C"/>
    <w:rsid w:val="00BE73B1"/>
    <w:rsid w:val="00BF6D74"/>
    <w:rsid w:val="00C05A0F"/>
    <w:rsid w:val="00C11053"/>
    <w:rsid w:val="00C12A68"/>
    <w:rsid w:val="00C206E9"/>
    <w:rsid w:val="00C41FD8"/>
    <w:rsid w:val="00C55558"/>
    <w:rsid w:val="00C61C31"/>
    <w:rsid w:val="00C66020"/>
    <w:rsid w:val="00C82E1C"/>
    <w:rsid w:val="00CB3E9E"/>
    <w:rsid w:val="00CC799E"/>
    <w:rsid w:val="00CD1FCF"/>
    <w:rsid w:val="00CF13D0"/>
    <w:rsid w:val="00D03F0F"/>
    <w:rsid w:val="00D40A96"/>
    <w:rsid w:val="00D4290E"/>
    <w:rsid w:val="00D52F5F"/>
    <w:rsid w:val="00D57AC8"/>
    <w:rsid w:val="00D63961"/>
    <w:rsid w:val="00D67F36"/>
    <w:rsid w:val="00D8519D"/>
    <w:rsid w:val="00DA2B17"/>
    <w:rsid w:val="00DA52B0"/>
    <w:rsid w:val="00DB7EF0"/>
    <w:rsid w:val="00DC2D01"/>
    <w:rsid w:val="00DC6B11"/>
    <w:rsid w:val="00DE4AD4"/>
    <w:rsid w:val="00E06A12"/>
    <w:rsid w:val="00E07400"/>
    <w:rsid w:val="00E13E6F"/>
    <w:rsid w:val="00E14D67"/>
    <w:rsid w:val="00E153F7"/>
    <w:rsid w:val="00E17504"/>
    <w:rsid w:val="00E20531"/>
    <w:rsid w:val="00E530F0"/>
    <w:rsid w:val="00E606E3"/>
    <w:rsid w:val="00E9367B"/>
    <w:rsid w:val="00E948CB"/>
    <w:rsid w:val="00EA3D10"/>
    <w:rsid w:val="00EA4AA3"/>
    <w:rsid w:val="00EB23D6"/>
    <w:rsid w:val="00EC7D49"/>
    <w:rsid w:val="00EC7ECF"/>
    <w:rsid w:val="00EE37A2"/>
    <w:rsid w:val="00EF4261"/>
    <w:rsid w:val="00F00867"/>
    <w:rsid w:val="00F01D30"/>
    <w:rsid w:val="00F22A0C"/>
    <w:rsid w:val="00F24A22"/>
    <w:rsid w:val="00F3667F"/>
    <w:rsid w:val="00F45980"/>
    <w:rsid w:val="00F55786"/>
    <w:rsid w:val="00F62AE0"/>
    <w:rsid w:val="00F633D2"/>
    <w:rsid w:val="00F96495"/>
    <w:rsid w:val="00FA0CA3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F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F4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F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F4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2014.</izvorni_sadrzaj>
    <derivirana_varijabla naziv="DomainObject.Predmet.DatumRjesavanja_1">17.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St-555/2013</izvorni_sadrzaj>
    <derivirana_varijabla naziv="DomainObject.Predmet.OznakaBroj_1">St-555/2013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GRIVO društvo s ograničenom odgovornošću za trgovinu, ugostiteljstvo i usluge, PAKRAC</izvorni_sadrzaj>
    <derivirana_varijabla naziv="DomainObject.Predmet.ProtustrankaFormated_1">  GRIVO društvo s ograničenom odgovornošću za trgovinu, ugostiteljstvo i usluge, PAKRAC</derivirana_varijabla>
  </DomainObject.Predmet.ProtustrankaFormated>
  <DomainObject.Predmet.ProtustrankaFormatedOIB>
    <izvorni_sadrzaj>  GRIVO društvo s ograničenom odgovornošću za trgovinu, ugostiteljstvo i usluge, PAKRAC, OIB 09390727060</izvorni_sadrzaj>
    <derivirana_varijabla naziv="DomainObject.Predmet.ProtustrankaFormatedOIB_1">  GRIVO društvo s ograničenom odgovornošću za trgovinu, ugostiteljstvo i usluge, PAKRAC, OIB 09390727060</derivirana_varijabla>
  </DomainObject.Predmet.ProtustrankaFormatedOIB>
  <DomainObject.Predmet.ProtustrankaFormatedWithAdress>
    <izvorni_sadrzaj> GRIVO društvo s ograničenom odgovornošću za trgovinu, ugostiteljstvo i usluge, PAKRAC, Kralja Tomislava 8, Pakrac</izvorni_sadrzaj>
    <derivirana_varijabla naziv="DomainObject.Predmet.ProtustrankaFormatedWithAdress_1"> GRIVO društvo s ograničenom odgovornošću za trgovinu, ugostiteljstvo i usluge, PAKRAC, Kralja Tomislava 8, Pakrac</derivirana_varijabla>
  </DomainObject.Predmet.ProtustrankaFormatedWithAdress>
  <DomainObject.Predmet.ProtustrankaFormatedWithAdressOIB>
    <izvorni_sadrzaj> GRIVO društvo s ograničenom odgovornošću za trgovinu, ugostiteljstvo i usluge, PAKRAC, OIB 09390727060, Kralja Tomislava 8, Pakrac</izvorni_sadrzaj>
    <derivirana_varijabla naziv="DomainObject.Predmet.ProtustrankaFormatedWithAdressOIB_1"> GRIVO društvo s ograničenom odgovornošću za trgovinu, ugostiteljstvo i usluge, PAKRAC, OIB 09390727060, Kralja Tomislava 8, Pakrac</derivirana_varijabla>
  </DomainObject.Predmet.ProtustrankaFormatedWithAdressOIB>
  <DomainObject.Predmet.ProtustrankaWithAdress>
    <izvorni_sadrzaj>GRIVO društvo s ograničenom odgovornošću za trgovinu, ugostiteljstvo i usluge, PAKRAC Kralja Tomislava 8, Pakrac</izvorni_sadrzaj>
    <derivirana_varijabla naziv="DomainObject.Predmet.ProtustrankaWithAdress_1">GRIVO društvo s ograničenom odgovornošću za trgovinu, ugostiteljstvo i usluge, PAKRAC Kralja Tomislava 8, Pakrac</derivirana_varijabla>
  </DomainObject.Predmet.ProtustrankaWithAdress>
  <DomainObject.Predmet.ProtustrankaWithAdressOIB>
    <izvorni_sadrzaj>GRIVO društvo s ograničenom odgovornošću za trgovinu, ugostiteljstvo i usluge, PAKRAC, OIB 09390727060, Kralja Tomislava 8, Pakrac</izvorni_sadrzaj>
    <derivirana_varijabla naziv="DomainObject.Predmet.ProtustrankaWithAdressOIB_1">GRIVO društvo s ograničenom odgovornošću za trgovinu, ugostiteljstvo i usluge, PAKRAC, OIB 09390727060, Kralja Tomislava 8, Pakrac</derivirana_varijabla>
  </DomainObject.Predmet.ProtustrankaWithAdressOIB>
  <DomainObject.Predmet.ProtustrankaNazivFormated>
    <izvorni_sadrzaj>GRIVO društvo s ograničenom odgovornošću za trgovinu, ugostiteljstvo i usluge, PAKRAC</izvorni_sadrzaj>
    <derivirana_varijabla naziv="DomainObject.Predmet.ProtustrankaNazivFormated_1">GRIVO društvo s ograničenom odgovornošću za trgovinu, ugostiteljstvo i usluge, PAKRAC</derivirana_varijabla>
  </DomainObject.Predmet.ProtustrankaNazivFormated>
  <DomainObject.Predmet.ProtustrankaNazivFormatedOIB>
    <izvorni_sadrzaj>GRIVO društvo s ograničenom odgovornošću za trgovinu, ugostiteljstvo i usluge, PAKRAC, OIB 09390727060</izvorni_sadrzaj>
    <derivirana_varijabla naziv="DomainObject.Predmet.ProtustrankaNazivFormatedOIB_1">GRIVO društvo s ograničenom odgovornošću za trgovinu, ugostiteljstvo i usluge, PAKRAC, OIB 09390727060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Osijek</izvorni_sadrzaj>
    <derivirana_varijabla naziv="DomainObject.Predmet.StrankaFormated_1">  Financijska agencija-Regionalni centar Osijek</derivirana_varijabla>
  </DomainObject.Predmet.StrankaFormated>
  <DomainObject.Predmet.StrankaFormatedOIB>
    <izvorni_sadrzaj>  Financijska agencija-Regionalni centar Osijek, OIB 85821130368</izvorni_sadrzaj>
    <derivirana_varijabla naziv="DomainObject.Predmet.StrankaFormatedOIB_1">  Financijska agencija-Regionalni centar Osijek, OIB 85821130368</derivirana_varijabla>
  </DomainObject.Predmet.StrankaFormatedOIB>
  <DomainObject.Predmet.StrankaFormatedWithAdress>
    <izvorni_sadrzaj> Financijska agencija-Regionalni centar Osijek, Vrtni put 3, 10000 Zagreb</izvorni_sadrzaj>
    <derivirana_varijabla naziv="DomainObject.Predmet.StrankaFormatedWithAdress_1"> Financijska agencija-Regionalni centar Osijek, Vrtni put 3, 10000 Zagreb</derivirana_varijabla>
  </DomainObject.Predmet.StrankaFormatedWithAdress>
  <DomainObject.Predmet.StrankaFormatedWithAdressOIB>
    <izvorni_sadrzaj> Financijska agencija-Regionalni centar Osijek, OIB 85821130368, Vrtni put 3, 10000 Zagreb</izvorni_sadrzaj>
    <derivirana_varijabla naziv="DomainObject.Predmet.StrankaFormatedWithAdressOIB_1"> Financijska agencija-Regionalni centar Osijek, OIB 85821130368, Vrtni put 3, 10000 Zagreb</derivirana_varijabla>
  </DomainObject.Predmet.StrankaFormatedWithAdressOIB>
  <DomainObject.Predmet.StrankaWithAdress>
    <izvorni_sadrzaj>Financijska agencija-Regionalni centar Osijek Vrtni put 3,10000 Zagreb</izvorni_sadrzaj>
    <derivirana_varijabla naziv="DomainObject.Predmet.StrankaWithAdress_1">Financijska agencija-Regionalni centar Osijek Vrtni put 3,10000 Zagreb</derivirana_varijabla>
  </DomainObject.Predmet.StrankaWithAdress>
  <DomainObject.Predmet.StrankaWithAdressOIB>
    <izvorni_sadrzaj>Financijska agencija-Regionalni centar Osijek, OIB 85821130368, Vrtni put 3,10000 Zagreb</izvorni_sadrzaj>
    <derivirana_varijabla naziv="DomainObject.Predmet.StrankaWithAdressOIB_1">Financijska agencija-Regionalni centar Osijek, OIB 85821130368, Vrtni put 3,10000 Zagreb</derivirana_varijabla>
  </DomainObject.Predmet.StrankaWithAdressOIB>
  <DomainObject.Predmet.StrankaNazivFormated>
    <izvorni_sadrzaj>Financijska agencija-Regionalni centar Osijek</izvorni_sadrzaj>
    <derivirana_varijabla naziv="DomainObject.Predmet.StrankaNazivFormated_1">Financijska agencija-Regionalni centar Osijek</derivirana_varijabla>
  </DomainObject.Predmet.StrankaNazivFormated>
  <DomainObject.Predmet.StrankaNazivFormatedOIB>
    <izvorni_sadrzaj>Financijska agencija-Regionalni centar Osijek, OIB 85821130368</izvorni_sadrzaj>
    <derivirana_varijabla naziv="DomainObject.Predmet.StrankaNazivFormatedOIB_1">Financijska agencija-Regionalni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agencija-Regionalni centar Osijek</item>
    </izvorni_sadrzaj>
    <derivirana_varijabla naziv="DomainObject.Predmet.StrankaListFormated_1">
      <item>Financijska agencija-Regionalni centar Osijek</item>
    </derivirana_varijabla>
  </DomainObject.Predmet.StrankaListFormated>
  <DomainObject.Predmet.StrankaListFormatedOIB>
    <izvorni_sadrzaj>
      <item>Financijska agencija-Regionalni centar Osijek, OIB 85821130368</item>
    </izvorni_sadrzaj>
    <derivirana_varijabla naziv="DomainObject.Predmet.StrankaListFormatedOIB_1">
      <item>Financijska agencija-Regionalni centar Osijek, OIB 85821130368</item>
    </derivirana_varijabla>
  </DomainObject.Predmet.StrankaListFormatedOIB>
  <DomainObject.Predmet.StrankaListFormatedWithAdress>
    <izvorni_sadrzaj>
      <item>Financijska agencija-Regionalni centar Osijek, Vrtni put 3, 10000 Zagreb</item>
    </izvorni_sadrzaj>
    <derivirana_varijabla naziv="DomainObject.Predmet.StrankaListFormatedWithAdress_1">
      <item>Financijska agencija-Regionalni centar Osijek, Vrtni put 3, 10000 Zagreb</item>
    </derivirana_varijabla>
  </DomainObject.Predmet.StrankaListFormatedWithAdress>
  <DomainObject.Predmet.StrankaListFormatedWithAdressOIB>
    <izvorni_sadrzaj>
      <item>Financijska agencija-Regionalni centar Osijek, OIB 85821130368, Vrtni put 3, 10000 Zagreb</item>
    </izvorni_sadrzaj>
    <derivirana_varijabla naziv="DomainObject.Predmet.StrankaListFormatedWithAdressOIB_1">
      <item>Financijska agencija-Regionalni centar Osijek, OIB 85821130368, Vrtni put 3, 10000 Zagreb</item>
    </derivirana_varijabla>
  </DomainObject.Predmet.StrankaListFormatedWithAdressOIB>
  <DomainObject.Predmet.StrankaListNazivFormated>
    <izvorni_sadrzaj>
      <item>Financijska agencija-Regionalni centar Osijek</item>
    </izvorni_sadrzaj>
    <derivirana_varijabla naziv="DomainObject.Predmet.StrankaListNazivFormated_1">
      <item>Financijska agencija-Regionalni centar Osijek</item>
    </derivirana_varijabla>
  </DomainObject.Predmet.StrankaListNazivFormated>
  <DomainObject.Predmet.StrankaListNazivFormatedOIB>
    <izvorni_sadrzaj>
      <item>Financijska agencija-Regionalni centar Osijek, OIB 85821130368</item>
    </izvorni_sadrzaj>
    <derivirana_varijabla naziv="DomainObject.Predmet.StrankaListNazivFormatedOIB_1">
      <item>Financijska agencija-Regionalni centar Osijek, OIB 85821130368</item>
    </derivirana_varijabla>
  </DomainObject.Predmet.StrankaListNazivFormatedOIB>
  <DomainObject.Predmet.ProtuStrankaListFormated>
    <izvorni_sadrzaj>
      <item>GRIVO društvo s ograničenom odgovornošću za trgovinu, ugostiteljstvo i usluge, PAKRAC</item>
    </izvorni_sadrzaj>
    <derivirana_varijabla naziv="DomainObject.Predmet.ProtuStrankaListFormated_1">
      <item>GRIVO društvo s ograničenom odgovornošću za trgovinu, ugostiteljstvo i usluge, PAKRAC</item>
    </derivirana_varijabla>
  </DomainObject.Predmet.ProtuStrankaListFormated>
  <DomainObject.Predmet.ProtuStrankaListFormatedOIB>
    <izvorni_sadrzaj>
      <item>GRIVO društvo s ograničenom odgovornošću za trgovinu, ugostiteljstvo i usluge, PAKRAC, OIB 09390727060</item>
    </izvorni_sadrzaj>
    <derivirana_varijabla naziv="DomainObject.Predmet.ProtuStrankaListFormatedOIB_1">
      <item>GRIVO društvo s ograničenom odgovornošću za trgovinu, ugostiteljstvo i usluge, PAKRAC, OIB 09390727060</item>
    </derivirana_varijabla>
  </DomainObject.Predmet.ProtuStrankaListFormatedOIB>
  <DomainObject.Predmet.ProtuStrankaListFormatedWithAdress>
    <izvorni_sadrzaj>
      <item>GRIVO društvo s ograničenom odgovornošću za trgovinu, ugostiteljstvo i usluge, PAKRAC, Kralja Tomislava 8, Pakrac</item>
    </izvorni_sadrzaj>
    <derivirana_varijabla naziv="DomainObject.Predmet.ProtuStrankaListFormatedWithAdress_1">
      <item>GRIVO društvo s ograničenom odgovornošću za trgovinu, ugostiteljstvo i usluge, PAKRAC, Kralja Tomislava 8, Pakrac</item>
    </derivirana_varijabla>
  </DomainObject.Predmet.ProtuStrankaListFormatedWithAdress>
  <DomainObject.Predmet.ProtuStrankaListFormatedWithAdressOIB>
    <izvorni_sadrzaj>
      <item>GRIVO društvo s ograničenom odgovornošću za trgovinu, ugostiteljstvo i usluge, PAKRAC, OIB 09390727060, Kralja Tomislava 8, Pakrac</item>
    </izvorni_sadrzaj>
    <derivirana_varijabla naziv="DomainObject.Predmet.ProtuStrankaListFormatedWithAdressOIB_1">
      <item>GRIVO društvo s ograničenom odgovornošću za trgovinu, ugostiteljstvo i usluge, PAKRAC, OIB 09390727060, Kralja Tomislava 8, Pakrac</item>
    </derivirana_varijabla>
  </DomainObject.Predmet.ProtuStrankaListFormatedWithAdressOIB>
  <DomainObject.Predmet.ProtuStrankaListNazivFormated>
    <izvorni_sadrzaj>
      <item>GRIVO društvo s ograničenom odgovornošću za trgovinu, ugostiteljstvo i usluge, PAKRAC</item>
    </izvorni_sadrzaj>
    <derivirana_varijabla naziv="DomainObject.Predmet.ProtuStrankaListNazivFormated_1">
      <item>GRIVO društvo s ograničenom odgovornošću za trgovinu, ugostiteljstvo i usluge, PAKRAC</item>
    </derivirana_varijabla>
  </DomainObject.Predmet.ProtuStrankaListNazivFormated>
  <DomainObject.Predmet.ProtuStrankaListNazivFormatedOIB>
    <izvorni_sadrzaj>
      <item>GRIVO društvo s ograničenom odgovornošću za trgovinu, ugostiteljstvo i usluge, PAKRAC, OIB 09390727060</item>
    </izvorni_sadrzaj>
    <derivirana_varijabla naziv="DomainObject.Predmet.ProtuStrankaListNazivFormatedOIB_1">
      <item>GRIVO društvo s ograničenom odgovornošću za trgovinu, ugostiteljstvo i usluge, PAKRAC, OIB 09390727060</item>
    </derivirana_varijabla>
  </DomainObject.Predmet.ProtuStrankaListNazivFormatedOIB>
  <DomainObject.Predmet.OstaliList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izvorni_sadrzaj>
    <derivirana_varijabla naziv="DomainObject.Predmet.OstaliList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derivirana_varijabla>
  </DomainObject.Predmet.OstaliListFormated>
  <DomainObject.Predmet.OstaliList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izvorni_sadrzaj>
    <derivirana_varijabla naziv="DomainObject.Predmet.OstaliList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derivirana_varijabla>
  </DomainObject.Predmet.OstaliListFormatedOIB>
  <DomainObject.Predmet.OstaliListFormatedWithAdress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izvorni_sadrzaj>
    <derivirana_varijabla naziv="DomainObject.Predmet.OstaliListFormatedWithAdress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derivirana_varijabla>
  </DomainObject.Predmet.OstaliListFormatedWithAdress>
  <DomainObject.Predmet.OstaliListFormatedWithAdress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izvorni_sadrzaj>
    <derivirana_varijabla naziv="DomainObject.Predmet.OstaliListFormatedWithAdress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derivirana_varijabla>
  </DomainObject.Predmet.OstaliListFormatedWithAdressOIB>
  <DomainObject.Predmet.OstaliListNaziv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izvorni_sadrzaj>
    <derivirana_varijabla naziv="DomainObject.Predmet.OstaliListNaziv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derivirana_varijabla>
  </DomainObject.Predmet.OstaliListNazivFormated>
  <DomainObject.Predmet.OstaliListNaziv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izvorni_sadrzaj>
    <derivirana_varijabla naziv="DomainObject.Predmet.OstaliListNaziv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agencija-Regionalni centar Osijek</izvorni_sadrzaj>
    <derivirana_varijabla naziv="DomainObject.Predmet.StrankaIDrugi_1">Financijska agencija-Regionalni centar Osijek</derivirana_varijabla>
  </DomainObject.Predmet.StrankaIDrugi>
  <DomainObject.Predmet.ProtustrankaIDrugi>
    <izvorni_sadrzaj>GRIVO društvo s ograničenom odgovornošću za trgovinu, ugostiteljstvo i usluge, PAKRAC</izvorni_sadrzaj>
    <derivirana_varijabla naziv="DomainObject.Predmet.ProtustrankaIDrugi_1">GRIVO društvo s ograničenom odgovornošću za trgovinu, ugostiteljstvo i usluge, PAKRAC</derivirana_varijabla>
  </DomainObject.Predmet.ProtustrankaIDrugi>
  <DomainObject.Predmet.StrankaIDrugiAdressOIB>
    <izvorni_sadrzaj>Financijska agencija-Regionalni centar Osijek, OIB 85821130368, Vrtni put 3, 10000 Zagreb</izvorni_sadrzaj>
    <derivirana_varijabla naziv="DomainObject.Predmet.StrankaIDrugiAdressOIB_1">Financijska agencija-Regionalni centar Osijek, OIB 85821130368, Vrtni put 3, 10000 Zagreb</derivirana_varijabla>
  </DomainObject.Predmet.StrankaIDrugiAdressOIB>
  <DomainObject.Predmet.ProtustrankaIDrugiAdressOIB>
    <izvorni_sadrzaj>GRIVO društvo s ograničenom odgovornošću za trgovinu, ugostiteljstvo i usluge, PAKRAC, OIB 09390727060, Kralja Tomislava 8, Pakrac</izvorni_sadrzaj>
    <derivirana_varijabla naziv="DomainObject.Predmet.ProtustrankaIDrugiAdressOIB_1">GRIVO društvo s ograničenom odgovornošću za trgovinu, ugostiteljstvo i usluge, PAKRAC, OIB 09390727060, Kralja Tomislava 8,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7. travnja 2014.</izvorni_sadrzaj>
    <derivirana_varijabla naziv="DomainObject.Predmet.OdlukaRjesenje.DatumPravomocnosti_1">7. travnja 2014.</derivirana_varijabla>
  </DomainObject.Predmet.OdlukaRjesenje.DatumPravomocnosti>
  <DomainObject.Predmet.OdlukaRjesenje.Oznaka>
    <izvorni_sadrzaj>St-555/2013-33</izvorni_sadrzaj>
    <derivirana_varijabla naziv="DomainObject.Predmet.OdlukaRjesenje.Oznaka_1">St-555/2013-33</derivirana_varijabla>
  </DomainObject.Predmet.OdlukaRjesenje.Oznaka>
  <DomainObject.Predmet.SudioniciListNaziv>
    <izvorni_sadrzaj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izvorni_sadrzaj>
    <derivirana_varijabla naziv="DomainObject.Predmet.SudioniciListNaziv_1"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derivirana_varijabla>
  </DomainObject.Predmet.SudioniciListNaziv>
  <DomainObject.Predmet.SudioniciListAdressOIB>
    <izvorni_sadrzaj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izvorni_sadrzaj>
    <derivirana_varijabla naziv="DomainObject.Predmet.SudioniciListAdressOIB_1"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700</properties:Words>
  <properties:Characters>3964</properties:Characters>
  <properties:Lines>106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2016-06-30T11:15:00Z</dcterms:created>
  <dc:creator>Trgovacki sud</dc:creator>
  <cp:lastModifiedBy>wsadmin</cp:lastModifiedBy>
  <cp:lastPrinted>2016-06-30T11:14:00Z</cp:lastPrinted>
  <dcterms:modified xmlns:xsi="http://www.w3.org/2001/XMLSchema-instance" xsi:type="dcterms:W3CDTF">2016-06-30T11:16:00Z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