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7854" w14:paraId="ad5785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CC67FF">
        <w:rPr>
          <w:rFonts w:cs="Times New Roman"/>
        </w:rPr>
        <w:t xml:space="preserve"> ROGINEK-HANŽEK METALI j.d.o.o., Ivanečko naselje 40, Ivanečko naselje, OIB: 14795646425</w:t>
      </w:r>
      <w:r w:rsidR="00C277EA">
        <w:rPr>
          <w:rFonts w:cs="Times New Roman"/>
        </w:rPr>
        <w:t xml:space="preserve">, </w:t>
      </w:r>
      <w:r w:rsidR="00CC67FF">
        <w:rPr>
          <w:rFonts w:cs="Times New Roman"/>
        </w:rPr>
        <w:t>10. veljače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C67FF" w:rsidP="005F7221" w:rsidR="005F7221" w:rsidRPr="00412CB1">
      <w:pPr>
        <w:jc w:val="center"/>
        <w:rPr>
          <w:b/>
        </w:rPr>
      </w:pPr>
      <w:r>
        <w:rPr>
          <w:b/>
        </w:rPr>
        <w:t>28. veljače 2017</w:t>
      </w:r>
      <w:r w:rsidR="005F7221" w:rsidRPr="00412CB1">
        <w:rPr>
          <w:b/>
        </w:rPr>
        <w:t xml:space="preserve">. u </w:t>
      </w:r>
      <w:r>
        <w:rPr>
          <w:b/>
        </w:rPr>
        <w:t>08,30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CC67FF">
        <w:t>Stjepan Roginek, Ivanečko naselje, Ivanečko naselje 40,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CC67FF">
        <w:rPr>
          <w:rFonts w:cs="Times New Roman"/>
        </w:rPr>
        <w:t xml:space="preserve">ROGINEK-HANŽEK METALI j.d.o.o., Ivanečko naselje 40, Ivanečko naselje,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CC67FF" w:rsidP="00CC67FF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="005F7221" w:rsidRPr="00412CB1">
        <w:t xml:space="preserve"> dužnika</w:t>
      </w:r>
      <w:r>
        <w:t xml:space="preserve"> Stjepanu Roginek, Ivanečko naselje, Ivanečko naselje 40,</w:t>
      </w:r>
      <w:r w:rsidR="005F7221">
        <w:t xml:space="preserve"> </w:t>
      </w:r>
      <w:r w:rsidR="005F7221" w:rsidRPr="00412CB1">
        <w:t xml:space="preserve">da na zakazano ročište kod ovoga suda, </w:t>
      </w:r>
      <w:r>
        <w:t>28. veljače 2017</w:t>
      </w:r>
      <w:r w:rsidR="005F7221">
        <w:t xml:space="preserve">. u </w:t>
      </w:r>
      <w:r>
        <w:t>08</w:t>
      </w:r>
      <w:r w:rsidR="00C277EA">
        <w:t>,30</w:t>
      </w:r>
      <w:r w:rsidR="005F7221" w:rsidRPr="00412CB1">
        <w:t xml:space="preserve"> sati, dostavi javnobilježnički ovjerovljen prokazni popis imovine za dužnika</w:t>
      </w:r>
      <w:r>
        <w:t xml:space="preserve"> </w:t>
      </w:r>
      <w:r w:rsidRPr="00CC67FF">
        <w:rPr>
          <w:rFonts w:cs="Times New Roman"/>
        </w:rPr>
        <w:t>ROGINEK-HANŽEK METALI j.d.o.o., Ivanečko naselje 40, Ivanečko naselje, OIB: 14795646425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3F5014" w:rsidR="003F5014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67FF">
        <w:rPr>
          <w:rFonts w:cs="Times New Roman"/>
        </w:rPr>
        <w:t>10. veljače 2017</w:t>
      </w:r>
      <w:r w:rsidR="00CE6118">
        <w:rPr>
          <w:rFonts w:cs="Times New Roman"/>
        </w:rPr>
        <w:t>. godine.</w:t>
      </w: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CC67FF">
        <w:rPr>
          <w:rFonts w:cs="Times New Roman"/>
        </w:rPr>
        <w:t xml:space="preserve">ROGINEK-HANŽEK METALI j.d.o.o., Ivanečko naselje 40, Ivanečko naselje, </w:t>
      </w:r>
    </w:p>
    <w:p w:rsidRDefault="00D27615" w:rsidP="00CC67FF" w:rsidR="00CC67FF" w:rsidRPr="00CC67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CC67FF">
        <w:t>Stjepan Roginek, Ivanečko naselje 40,</w:t>
      </w:r>
      <w:r w:rsidR="00CC67FF">
        <w:rPr>
          <w:rFonts w:cs="Times New Roman"/>
        </w:rPr>
        <w:t xml:space="preserve"> </w:t>
      </w:r>
      <w:r w:rsidR="00CC67FF">
        <w:t>Ivanečko naselje,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B5E" w:rsidP="00BA0147" w:rsidR="00ED3B5E">
      <w:r>
        <w:separator/>
      </w:r>
    </w:p>
  </w:endnote>
  <w:endnote w:id="0" w:type="continuationSeparator">
    <w:p w:rsidRDefault="00ED3B5E" w:rsidP="00BA0147" w:rsidR="00ED3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B5E" w:rsidP="00BA0147" w:rsidR="00ED3B5E">
      <w:r>
        <w:separator/>
      </w:r>
    </w:p>
  </w:footnote>
  <w:footnote w:id="0" w:type="continuationSeparator">
    <w:p w:rsidRDefault="00ED3B5E" w:rsidP="00BA0147" w:rsidR="00ED3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79A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CC67FF">
      <w:t>62/17-3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CC67FF">
      <w:t>62/17-3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379A5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37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37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St-62/2017-3</izvorni_sadrzaj>
    <derivirana_varijabla naziv="DomainObject.Oznaka_1">St-62/2017-3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ROGINEK-HANŽEK METALI jednostavno društvo s ograničenom odgovornošću za proizvodnju i trgovinu</izvorni_sadrzaj>
    <derivirana_varijabla naziv="DomainObject.Predmet.ProtustrankaFormated_1">  ROGINEK-HANŽEK METALI jednostavno društvo s ograničenom odgovornošću za proizvodnju i trgovinu</derivirana_varijabla>
  </DomainObject.Predmet.ProtustrankaFormated>
  <DomainObject.Predmet.ProtustrankaFormatedOIB>
    <izvorni_sadrzaj>  ROGINEK-HANŽEK METALI jednostavno društvo s ograničenom odgovornošću za proizvodnju i trgovinu, OIB 14795646425</izvorni_sadrzaj>
    <derivirana_varijabla naziv="DomainObject.Predmet.ProtustrankaFormatedOIB_1">  ROGINEK-HANŽEK METALI jednostavno društvo s ograničenom odgovornošću za proizvodnju i trgovinu, OIB 14795646425</derivirana_varijabla>
  </DomainObject.Predmet.ProtustrankaFormatedOIB>
  <DomainObject.Predmet.ProtustrankaFormatedWithAdress>
    <izvorni_sadrzaj> ROGINEK-HANŽEK METALI jednostavno društvo s ograničenom odgovornošću za proizvodnju i trgovinu, Ivanečko Naselje 40, 42240 Ivanečko Naselje</izvorni_sadrzaj>
    <derivirana_varijabla naziv="DomainObject.Predmet.ProtustrankaFormatedWithAdress_1"> ROGINEK-HANŽEK METALI jednostavno društvo s ograničenom odgovornošću za proizvodnju i trgovinu, Ivanečko Naselje 40, 42240 Ivanečko Naselje</derivirana_varijabla>
  </DomainObject.Predmet.ProtustrankaFormatedWithAdress>
  <DomainObject.Predmet.ProtustrankaFormatedWithAdressOIB>
    <izvorni_sadrzaj> ROGINEK-HANŽEK METALI jednostavno društvo s ograničenom odgovornošću za proizvodnju i trgovinu, OIB 14795646425, Ivanečko Naselje 40, 42240 Ivanečko Naselje</izvorni_sadrzaj>
    <derivirana_varijabla naziv="DomainObject.Predmet.ProtustrankaFormatedWithAdressOIB_1"> ROGINEK-HANŽEK METALI jednostavno društvo s ograničenom odgovornošću za proizvodnju i trgovinu, OIB 14795646425, Ivanečko Naselje 40, 42240 Ivanečko Naselje</derivirana_varijabla>
  </DomainObject.Predmet.ProtustrankaFormatedWithAdressOIB>
  <DomainObject.Predmet.ProtustrankaWithAdress>
    <izvorni_sadrzaj>ROGINEK-HANŽEK METALI jednostavno društvo s ograničenom odgovornošću za proizvodnju i trgovinu Ivanečko Naselje 40, 42240 Ivanečko Naselje</izvorni_sadrzaj>
    <derivirana_varijabla naziv="DomainObject.Predmet.ProtustrankaWithAdress_1">ROGINEK-HANŽEK METALI jednostavno društvo s ograničenom odgovornošću za proizvodnju i trgovinu Ivanečko Naselje 40, 42240 Ivanečko Naselje</derivirana_varijabla>
  </DomainObject.Predmet.ProtustrankaWithAdress>
  <DomainObject.Predmet.ProtustrankaWith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WithAdressOIB_1">ROGINEK-HANŽEK METALI jednostavno društvo s ograničenom odgovornošću za proizvodnju i trgovinu, OIB 14795646425, Ivanečko Naselje 40, 42240 Ivanečko Naselje</derivirana_varijabla>
  </DomainObject.Predmet.ProtustrankaWithAdressOIB>
  <DomainObject.Predmet.ProtustrankaNazivFormated>
    <izvorni_sadrzaj>ROGINEK-HANŽEK METALI jednostavno društvo s ograničenom odgovornošću za proizvodnju i trgovinu</izvorni_sadrzaj>
    <derivirana_varijabla naziv="DomainObject.Predmet.ProtustrankaNazivFormated_1">ROGINEK-HANŽEK METALI jednostavno društvo s ograničenom odgovornošću za proizvodnju i trgovinu</derivirana_varijabla>
  </DomainObject.Predmet.ProtustrankaNazivFormated>
  <DomainObject.Predmet.ProtustrankaNazivFormatedOIB>
    <izvorni_sadrzaj>ROGINEK-HANŽEK METALI jednostavno društvo s ograničenom odgovornošću za proizvodnju i trgovinu, OIB 14795646425</izvorni_sadrzaj>
    <derivirana_varijabla naziv="DomainObject.Predmet.ProtustrankaNazivFormatedOIB_1">ROGINEK-HANŽEK METALI jednostavno društvo s ograničenom odgovornošću za proizvodnju i trgovinu, OIB 14795646425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7157.87</izvorni_sadrzaj>
    <derivirana_varijabla naziv="DomainObject.Predmet.TrenutnaVrijednost_1">7157.87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ROGINEK-HANŽEK METALI jednostavno društvo s ograničenom odgovornošću za proizvodnju i trgovinu</item>
    </izvorni_sadrzaj>
    <derivirana_varijabla naziv="DomainObject.Predmet.ProtuStrankaListFormated_1">
      <item>ROGINEK-HANŽEK METALI jednostavno društvo s ograničenom odgovornošću za proizvodnju i trgovinu</item>
    </derivirana_varijabla>
  </DomainObject.Predmet.ProtuStrankaListFormated>
  <DomainObject.Predmet.ProtuStrankaListFormatedOIB>
    <izvorni_sadrzaj>
      <item>ROGINEK-HANŽEK METALI jednostavno društvo s ograničenom odgovornošću za proizvodnju i trgovinu, OIB 14795646425</item>
    </izvorni_sadrzaj>
    <derivirana_varijabla naziv="DomainObject.Predmet.ProtuStrankaListFormatedOIB_1">
      <item>ROGINEK-HANŽEK METALI jednostavno društvo s ograničenom odgovornošću za proizvodnju i trgovinu, OIB 14795646425</item>
    </derivirana_varijabla>
  </DomainObject.Predmet.ProtuStrankaListFormatedOIB>
  <DomainObject.Predmet.ProtuStrankaListFormatedWithAdress>
    <izvorni_sadrzaj>
      <item>ROGINEK-HANŽEK METALI jednostavno društvo s ograničenom odgovornošću za proizvodnju i trgovinu, Ivanečko Naselje 40, 42240 Ivanečko Naselje</item>
    </izvorni_sadrzaj>
    <derivirana_varijabla naziv="DomainObject.Predmet.ProtuStrankaListFormatedWithAdress_1">
      <item>ROGINEK-HANŽEK METALI jednostavno društvo s ograničenom odgovornošću za proizvodnju i trgovinu, Ivanečko Naselje 40, 42240 Ivanečko Naselje</item>
    </derivirana_varijabla>
  </DomainObject.Predmet.ProtuStrankaListFormatedWithAdress>
  <DomainObject.Predmet.ProtuStrankaListFormatedWithAdressOIB>
    <izvorni_sadrzaj>
      <item>ROGINEK-HANŽEK METALI jednostavno društvo s ograničenom odgovornošću za proizvodnju i trgovinu, OIB 14795646425, Ivanečko Naselje 40, 42240 Ivanečko Naselje</item>
    </izvorni_sadrzaj>
    <derivirana_varijabla naziv="DomainObject.Predmet.ProtuStrankaListFormatedWithAdressOIB_1">
      <item>ROGINEK-HANŽEK METALI jednostavno društvo s ograničenom odgovornošću za proizvodnju i trgovinu, OIB 14795646425, Ivanečko Naselje 40, 42240 Ivanečko Naselje</item>
    </derivirana_varijabla>
  </DomainObject.Predmet.ProtuStrankaListFormatedWithAdressOIB>
  <DomainObject.Predmet.ProtuStrankaListNazivFormated>
    <izvorni_sadrzaj>
      <item>ROGINEK-HANŽEK METALI jednostavno društvo s ograničenom odgovornošću za proizvodnju i trgovinu</item>
    </izvorni_sadrzaj>
    <derivirana_varijabla naziv="DomainObject.Predmet.ProtuStrankaListNazivFormated_1">
      <item>ROGINEK-HANŽEK METALI jednostavno društvo s ograničenom odgovornošću za proizvodnju i trgovinu</item>
    </derivirana_varijabla>
  </DomainObject.Predmet.ProtuStrankaListNazivFormated>
  <DomainObject.Predmet.ProtuStrankaListNazivFormatedOIB>
    <izvorni_sadrzaj>
      <item>ROGINEK-HANŽEK METALI jednostavno društvo s ograničenom odgovornošću za proizvodnju i trgovinu, OIB 14795646425</item>
    </izvorni_sadrzaj>
    <derivirana_varijabla naziv="DomainObject.Predmet.ProtuStrankaListNazivFormatedOIB_1">
      <item>ROGINEK-HANŽEK METALI jednostavno društvo s ograničenom odgovornošću za proizvodnju i trgovinu, OIB 14795646425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St-62/2017-3</izvorni_sadrzaj>
    <derivirana_varijabla naziv="DomainObject.PoslovniBrojDokumenta_1">St-62/2017-3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ROGINEK-HANŽEK METALI jednostavno društvo s ograničenom odgovornošću za proizvodnju i trgovinu</izvorni_sadrzaj>
    <derivirana_varijabla naziv="DomainObject.Predmet.ProtustrankaIDrugi_1">ROGINEK-HANŽEK METALI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IDrugiAdressOIB_1">ROGINEK-HANŽEK METALI jednostavno društvo s ograničenom odgovornošću za proizvodnju i trgovinu, OIB 14795646425, Ivanečko Naselje 40,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ROGINEK-HANŽEK METALI jednostavno društvo s ograničenom odgovornošću za proizvodnju i trgovinu</item>
      <item>Sudski registar</item>
      <item>e-oglasna ploča</item>
    </izvorni_sadrzaj>
    <derivirana_varijabla naziv="DomainObject.Predmet.SudioniciListNaziv_1">
      <item>Financijska agencija</item>
      <item>ROGINEK-HANŽEK METALI jednostavno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14795646425</item>
      <item>, OIB null</item>
      <item>, OIB null</item>
    </izvorni_sadrzaj>
    <derivirana_varijabla naziv="DomainObject.Predmet.SudioniciListNazivOIB_1">
      <item>, OIB 85821130368</item>
      <item>, OIB 14795646425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F3419-4AB9-4148-B470-5EDE89DDB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2106</properties:Characters>
  <properties:Lines>64</properties:Lines>
  <properties:Paragraphs>28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2017-02-10T08:57:00Z</cp:lastPrinted>
  <dcterms:modified xmlns:xsi="http://www.w3.org/2001/XMLSchema-instance" xsi:type="dcterms:W3CDTF">2017-02-10T08:58:00Z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