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45f3" w14:paraId="8c245f3" w:rsidRDefault="00F56EE7" w:rsidP="00251906" w:rsidR="00251906" w:rsidRPr="00B92B86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51906">
        <w:rPr>
          <w:noProof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06" w:rsidP="00251906" w:rsidR="00251906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51906" w:rsidP="00251906" w:rsidR="00251906" w:rsidRPr="003E5E31">
      <w:r>
        <w:t xml:space="preserve"> Trgovački sud u Osijeku</w:t>
      </w:r>
    </w:p>
    <w:p w:rsidRDefault="00251906" w:rsidP="00251906" w:rsidR="00251906">
      <w:pPr>
        <w:jc w:val="both"/>
      </w:pPr>
      <w:r>
        <w:t xml:space="preserve">   Osijek, Zagrebačka 2</w:t>
      </w:r>
    </w:p>
    <w:p w:rsidRDefault="00F56EE7" w:rsidP="00251906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251906" w:rsidP="003924EA" w:rsidR="00251906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D5624A">
        <w:t>ALI &amp; ŽELJKO</w:t>
      </w:r>
      <w:r w:rsidR="00785612">
        <w:t xml:space="preserve"> j.d.o.o. za </w:t>
      </w:r>
      <w:r w:rsidR="00D5624A">
        <w:t>ugostiteljstvo</w:t>
      </w:r>
      <w:r w:rsidR="00785612">
        <w:t xml:space="preserve">, </w:t>
      </w:r>
      <w:r w:rsidR="003C6038">
        <w:t xml:space="preserve">MBS: </w:t>
      </w:r>
      <w:r w:rsidR="00D5624A">
        <w:t>030183488</w:t>
      </w:r>
      <w:r w:rsidR="003C6038">
        <w:t xml:space="preserve">, OIB: </w:t>
      </w:r>
      <w:r w:rsidR="00D5624A">
        <w:t>29576705435</w:t>
      </w:r>
      <w:r w:rsidR="003C6038">
        <w:t xml:space="preserve">, </w:t>
      </w:r>
      <w:r w:rsidR="00D5624A">
        <w:t>Osijek</w:t>
      </w:r>
      <w:r w:rsidR="00542DDC">
        <w:t xml:space="preserve">, </w:t>
      </w:r>
      <w:r w:rsidR="00D5624A">
        <w:t>Bartula Kašića 70</w:t>
      </w:r>
      <w:r w:rsidR="00FB1F31">
        <w:t xml:space="preserve">, </w:t>
      </w:r>
      <w:r w:rsidR="00D5624A">
        <w:t>28</w:t>
      </w:r>
      <w:r w:rsidR="002034CA" w:rsidRPr="00EC08F5">
        <w:t>.</w:t>
      </w:r>
      <w:r w:rsidR="002034CA">
        <w:t xml:space="preserve"> </w:t>
      </w:r>
      <w:r w:rsidR="00542DDC">
        <w:t>svibnja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CC3AB0" w:rsidP="00CC3AB0" w:rsidR="0015367E" w:rsidRPr="009371EB">
      <w:pPr>
        <w:pStyle w:val="Tijeloteksta"/>
        <w:ind w:firstLine="708"/>
        <w:rPr>
          <w:bCs/>
        </w:rPr>
      </w:pPr>
      <w:r w:rsidRPr="00CC3AB0">
        <w:rPr>
          <w:bCs/>
        </w:rPr>
        <w:t>1.</w:t>
      </w:r>
      <w:r>
        <w:rPr>
          <w:bCs/>
        </w:rPr>
        <w:t xml:space="preserve"> 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D2B87" w:rsidRPr="008D2B87">
        <w:t>ALI &amp; ŽELJKO j.d.o.o. za ugostiteljstvo, MBS: 030183488, OIB: 29576705435, Osijek, Bartula Kašića 70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CC3AB0" w:rsidP="00CC3AB0" w:rsidR="0057324F" w:rsidRPr="00E94503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7F0819" w:rsidRPr="00E94503">
        <w:t xml:space="preserve"> </w:t>
      </w:r>
      <w:r w:rsidR="008D2B87">
        <w:t>Mirjana Viduka Varenina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4902D7">
        <w:t>98866841784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8D2B87">
        <w:t>Osijek</w:t>
      </w:r>
      <w:r w:rsidR="003745BE" w:rsidRPr="00EC08F5">
        <w:t xml:space="preserve">, </w:t>
      </w:r>
      <w:r w:rsidR="004902D7">
        <w:t>Dubrovačka 107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CC3AB0" w:rsidP="00CC3AB0" w:rsidR="009371EB" w:rsidRPr="00902821">
      <w:pPr>
        <w:pStyle w:val="Tijeloteksta"/>
        <w:ind w:firstLine="708"/>
        <w:rPr>
          <w:bCs/>
        </w:rPr>
      </w:pPr>
      <w:r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57324F">
        <w:t xml:space="preserve">dužnikom </w:t>
      </w:r>
      <w:r w:rsidR="008D2B87" w:rsidRPr="008D2B87">
        <w:t>ALI &amp; ŽELJKO j.d.o.o. za ugostiteljstvo, MBS: 030183488, OIB: 29576705435, Osijek, Bartula Kašića 70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CC3AB0" w:rsidP="00CC3AB0" w:rsidR="00AA4267">
      <w:pPr>
        <w:pStyle w:val="Tijeloteksta"/>
        <w:ind w:firstLine="360"/>
        <w:rPr>
          <w:bCs/>
        </w:rPr>
      </w:pPr>
      <w:r>
        <w:t xml:space="preserve"> </w:t>
      </w:r>
      <w:r>
        <w:tab/>
        <w:t xml:space="preserve">4. 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CC3AB0" w:rsidR="00AC072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8D2B87">
        <w:rPr>
          <w:bCs/>
        </w:rPr>
        <w:t>4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8D2B87">
        <w:rPr>
          <w:bCs/>
        </w:rPr>
        <w:t>1501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8D2B87">
        <w:rPr>
          <w:bCs/>
        </w:rPr>
        <w:t>3</w:t>
      </w:r>
      <w:r w:rsidR="00FB1F31">
        <w:rPr>
          <w:bCs/>
        </w:rPr>
        <w:t xml:space="preserve">. </w:t>
      </w:r>
      <w:r w:rsidR="008D2B87">
        <w:rPr>
          <w:bCs/>
        </w:rPr>
        <w:t>travnja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8D2B87" w:rsidRPr="008D2B87">
        <w:t>ALI &amp; ŽELJKO j.d.o.o. za ugostiteljstvo, MBS: 030183488, OIB: 29576705435, Osijek, Bartula Kašića 70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lastRenderedPageBreak/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8D2B87">
        <w:t>9</w:t>
      </w:r>
      <w:r w:rsidR="00FB1F31">
        <w:t xml:space="preserve">. </w:t>
      </w:r>
      <w:r w:rsidR="00542DDC">
        <w:t>travnja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542DDC">
        <w:t>2</w:t>
      </w:r>
      <w:r w:rsidR="008D2B87">
        <w:t>80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</w:t>
      </w:r>
      <w:r w:rsidR="00542DDC">
        <w:t>u skladu sa člankom</w:t>
      </w:r>
      <w:r>
        <w:t xml:space="preserve">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>dužnika po zakonu da sudu u roku od 15 dan</w:t>
      </w:r>
      <w:r w:rsidR="00B11C43">
        <w:t xml:space="preserve">a </w:t>
      </w:r>
      <w:r>
        <w:t xml:space="preserve">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0E50A5">
        <w:t>u skladu sa člankom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E50A5">
        <w:t>2</w:t>
      </w:r>
      <w:r w:rsidR="008D2B87">
        <w:t>8</w:t>
      </w:r>
      <w:r w:rsidRPr="00EC08F5">
        <w:t>.</w:t>
      </w:r>
      <w:r>
        <w:t xml:space="preserve"> </w:t>
      </w:r>
      <w:r w:rsidR="000E50A5">
        <w:t>svibnja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E50A5" w:rsidP="000412A0" w:rsidR="009D2F35">
      <w:pPr>
        <w:pStyle w:val="Tijeloteksta"/>
        <w:jc w:val="left"/>
      </w:pPr>
      <w:r>
        <w:t>Renata Horvat</w:t>
      </w:r>
    </w:p>
    <w:p w:rsidRDefault="00F7572D" w:rsidP="0062224E" w:rsidR="0062224E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62224E" w:rsidP="007A31D3" w:rsidR="0062224E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62224E" w:rsidP="00967AAD" w:rsidR="0062224E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50A5">
        <w:t>1</w:t>
      </w:r>
      <w:r w:rsidR="009E1DF0">
        <w:t>8</w:t>
      </w:r>
      <w:r w:rsidR="00052A89" w:rsidRPr="00EC08F5">
        <w:t xml:space="preserve">. </w:t>
      </w:r>
      <w:r w:rsidR="000E50A5">
        <w:t>lipnj</w:t>
      </w:r>
      <w:r w:rsidR="00045ABF" w:rsidRPr="00EC08F5">
        <w:t>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956" w:rsidP="005C2CD1" w:rsidR="004B5956">
      <w:r>
        <w:separator/>
      </w:r>
    </w:p>
  </w:endnote>
  <w:endnote w:id="0" w:type="continuationSeparator">
    <w:p w:rsidRDefault="004B5956" w:rsidP="005C2CD1" w:rsidR="004B5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956" w:rsidP="005C2CD1" w:rsidR="004B5956">
      <w:r>
        <w:separator/>
      </w:r>
    </w:p>
  </w:footnote>
  <w:footnote w:id="0" w:type="continuationSeparator">
    <w:p w:rsidRDefault="004B5956" w:rsidP="005C2CD1" w:rsidR="004B5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2821512"/>
      <w:docPartObj>
        <w:docPartGallery w:val="Page Numbers (Top of Page)"/>
        <w:docPartUnique/>
      </w:docPartObj>
    </w:sdtPr>
    <w:sdtEndPr/>
    <w:sdtContent>
      <w:p w:rsidRDefault="00251906" w:rsidR="002519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3FD">
          <w:rPr>
            <w:noProof/>
          </w:rPr>
          <w:t>2</w:t>
        </w:r>
        <w:r>
          <w:fldChar w:fldCharType="end"/>
        </w:r>
      </w:p>
    </w:sdtContent>
  </w:sdt>
  <w:p w:rsidRDefault="00251906" w:rsidP="00251906" w:rsidR="00251906">
    <w:pPr>
      <w:pStyle w:val="Zaglavlje"/>
      <w:jc w:val="right"/>
    </w:pPr>
    <w:r>
      <w:t>Poslovni broj: 19 St-280/2018-6</w:t>
    </w:r>
  </w:p>
  <w:p w:rsidRDefault="005C2CD1" w:rsidP="00251906" w:rsidR="005C2CD1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D5624A">
      <w:t>280/2018-6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155BCB"/>
    <w:multiLevelType w:val="hybridMultilevel"/>
    <w:tmpl w:val="E116A1CE"/>
    <w:lvl w:tplc="AF1EA2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3F07A6"/>
    <w:multiLevelType w:val="hybridMultilevel"/>
    <w:tmpl w:val="81C28B4A"/>
    <w:lvl w:tplc="4F5E4F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50A5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0ED4"/>
    <w:rsid w:val="0023489A"/>
    <w:rsid w:val="0025000D"/>
    <w:rsid w:val="00251906"/>
    <w:rsid w:val="00267D26"/>
    <w:rsid w:val="00277C01"/>
    <w:rsid w:val="00281EAA"/>
    <w:rsid w:val="0028507D"/>
    <w:rsid w:val="002A2AF5"/>
    <w:rsid w:val="002A5F00"/>
    <w:rsid w:val="002B2793"/>
    <w:rsid w:val="002C1DB7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02D7"/>
    <w:rsid w:val="004A6F2C"/>
    <w:rsid w:val="004B490A"/>
    <w:rsid w:val="004B5956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2DDC"/>
    <w:rsid w:val="005437AE"/>
    <w:rsid w:val="00550133"/>
    <w:rsid w:val="00556098"/>
    <w:rsid w:val="005617A2"/>
    <w:rsid w:val="0057324F"/>
    <w:rsid w:val="005931E7"/>
    <w:rsid w:val="005A498E"/>
    <w:rsid w:val="005B1166"/>
    <w:rsid w:val="005B59B6"/>
    <w:rsid w:val="005C01B9"/>
    <w:rsid w:val="005C2CD1"/>
    <w:rsid w:val="005D2A79"/>
    <w:rsid w:val="005D3708"/>
    <w:rsid w:val="005D7EC1"/>
    <w:rsid w:val="005E0CFB"/>
    <w:rsid w:val="00601B26"/>
    <w:rsid w:val="0061075F"/>
    <w:rsid w:val="00613D0A"/>
    <w:rsid w:val="0062224E"/>
    <w:rsid w:val="00632865"/>
    <w:rsid w:val="00633654"/>
    <w:rsid w:val="006372FF"/>
    <w:rsid w:val="00652724"/>
    <w:rsid w:val="00656FF9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85612"/>
    <w:rsid w:val="0079627A"/>
    <w:rsid w:val="00796AED"/>
    <w:rsid w:val="007A31D3"/>
    <w:rsid w:val="007A4540"/>
    <w:rsid w:val="007D0F8F"/>
    <w:rsid w:val="007D12AA"/>
    <w:rsid w:val="007E7376"/>
    <w:rsid w:val="007F0819"/>
    <w:rsid w:val="007F1D4E"/>
    <w:rsid w:val="008069AE"/>
    <w:rsid w:val="00817C66"/>
    <w:rsid w:val="00826247"/>
    <w:rsid w:val="00844C10"/>
    <w:rsid w:val="00844DE0"/>
    <w:rsid w:val="00860129"/>
    <w:rsid w:val="00875548"/>
    <w:rsid w:val="00880E71"/>
    <w:rsid w:val="008A66B9"/>
    <w:rsid w:val="008B08FA"/>
    <w:rsid w:val="008C689F"/>
    <w:rsid w:val="008C7029"/>
    <w:rsid w:val="008D2B87"/>
    <w:rsid w:val="00901EF5"/>
    <w:rsid w:val="00902821"/>
    <w:rsid w:val="00912CF5"/>
    <w:rsid w:val="00917E6B"/>
    <w:rsid w:val="009253FD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1DF0"/>
    <w:rsid w:val="009E5D6D"/>
    <w:rsid w:val="00A07CA2"/>
    <w:rsid w:val="00A120A8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548B"/>
    <w:rsid w:val="00AA6B6E"/>
    <w:rsid w:val="00AB0B8C"/>
    <w:rsid w:val="00AB6E06"/>
    <w:rsid w:val="00AC0727"/>
    <w:rsid w:val="00AC3678"/>
    <w:rsid w:val="00AC4D1A"/>
    <w:rsid w:val="00AD52E8"/>
    <w:rsid w:val="00AF02E6"/>
    <w:rsid w:val="00B11C43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C3AB0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5624A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D4C16"/>
    <w:rsid w:val="00EE476C"/>
    <w:rsid w:val="00F040DB"/>
    <w:rsid w:val="00F07590"/>
    <w:rsid w:val="00F30218"/>
    <w:rsid w:val="00F46E60"/>
    <w:rsid w:val="00F52DC2"/>
    <w:rsid w:val="00F56EE7"/>
    <w:rsid w:val="00F5720E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 &amp; ŽELJKO j.d.o.o. za ugostiteljstvo</izvorni_sadrzaj>
    <derivirana_varijabla naziv="DomainObject.Predmet.ProtustrankaFormated_1">  ALI &amp; ŽELJKO j.d.o.o. za ugostiteljstvo</derivirana_varijabla>
  </DomainObject.Predmet.ProtustrankaFormated>
  <DomainObject.Predmet.ProtustrankaFormatedOIB>
    <izvorni_sadrzaj>  ALI &amp; ŽELJKO j.d.o.o. za ugostiteljstvo, OIB 29576705435</izvorni_sadrzaj>
    <derivirana_varijabla naziv="DomainObject.Predmet.ProtustrankaFormatedOIB_1">  ALI &amp; ŽELJKO j.d.o.o. za ugostiteljstvo, OIB 29576705435</derivirana_varijabla>
  </DomainObject.Predmet.ProtustrankaFormatedOIB>
  <DomainObject.Predmet.ProtustrankaFormatedWithAdress>
    <izvorni_sadrzaj> ALI &amp; ŽELJKO j.d.o.o. za ugostiteljstvo, Bartula Kašića 70, 31000 Osijek</izvorni_sadrzaj>
    <derivirana_varijabla naziv="DomainObject.Predmet.ProtustrankaFormatedWithAdress_1"> ALI &amp; ŽELJKO j.d.o.o. za ugostiteljstvo, Bartula Kašića 70, 31000 Osijek</derivirana_varijabla>
  </DomainObject.Predmet.ProtustrankaFormatedWithAdress>
  <DomainObject.Predmet.ProtustrankaFormatedWithAdressOIB>
    <izvorni_sadrzaj> ALI &amp; ŽELJKO j.d.o.o. za ugostiteljstvo, OIB 29576705435, Bartula Kašića 70, 31000 Osijek</izvorni_sadrzaj>
    <derivirana_varijabla naziv="DomainObject.Predmet.ProtustrankaFormatedWithAdressOIB_1"> ALI &amp; ŽELJKO j.d.o.o. za ugostiteljstvo, OIB 29576705435, Bartula Kašića 70, 31000 Osijek</derivirana_varijabla>
  </DomainObject.Predmet.ProtustrankaFormatedWithAdressOIB>
  <DomainObject.Predmet.ProtustrankaWithAdress>
    <izvorni_sadrzaj>ALI &amp; ŽELJKO j.d.o.o. za ugostiteljstvo Bartula Kašića 70, 31000 Osijek</izvorni_sadrzaj>
    <derivirana_varijabla naziv="DomainObject.Predmet.ProtustrankaWithAdress_1">ALI &amp; ŽELJKO j.d.o.o. za ugostiteljstvo Bartula Kašića 70, 31000 Osijek</derivirana_varijabla>
  </DomainObject.Predmet.ProtustrankaWithAdress>
  <DomainObject.Predmet.ProtustrankaWithAdressOIB>
    <izvorni_sadrzaj>ALI &amp; ŽELJKO j.d.o.o. za ugostiteljstvo, OIB 29576705435, Bartula Kašića 70, 31000 Osijek</izvorni_sadrzaj>
    <derivirana_varijabla naziv="DomainObject.Predmet.ProtustrankaWithAdressOIB_1">ALI &amp; ŽELJKO j.d.o.o. za ugostiteljstvo, OIB 29576705435, Bartula Kašića 70, 31000 Osijek</derivirana_varijabla>
  </DomainObject.Predmet.ProtustrankaWithAdressOIB>
  <DomainObject.Predmet.ProtustrankaNazivFormated>
    <izvorni_sadrzaj>ALI &amp; ŽELJKO j.d.o.o. za ugostiteljstvo</izvorni_sadrzaj>
    <derivirana_varijabla naziv="DomainObject.Predmet.ProtustrankaNazivFormated_1">ALI &amp; ŽELJKO j.d.o.o. za ugostiteljstvo</derivirana_varijabla>
  </DomainObject.Predmet.ProtustrankaNazivFormated>
  <DomainObject.Predmet.ProtustrankaNazivFormatedOIB>
    <izvorni_sadrzaj>ALI &amp; ŽELJKO j.d.o.o. za ugostiteljstvo, OIB 29576705435</izvorni_sadrzaj>
    <derivirana_varijabla naziv="DomainObject.Predmet.ProtustrankaNazivFormatedOIB_1">ALI &amp; ŽELJKO j.d.o.o. za ugostiteljstvo, OIB 29576705435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ALI &amp; ŽELJKO j.d.o.o. za ugostiteljstvo</item>
    </izvorni_sadrzaj>
    <derivirana_varijabla naziv="DomainObject.Predmet.ProtuStrankaListFormated_1">
      <item>ALI &amp; ŽELJKO j.d.o.o. za ugostiteljstvo</item>
    </derivirana_varijabla>
  </DomainObject.Predmet.ProtuStrankaListFormated>
  <DomainObject.Predmet.ProtuStrankaListFormatedOIB>
    <izvorni_sadrzaj>
      <item>ALI &amp; ŽELJKO j.d.o.o. za ugostiteljstvo, OIB 29576705435</item>
    </izvorni_sadrzaj>
    <derivirana_varijabla naziv="DomainObject.Predmet.ProtuStrankaListFormatedOIB_1">
      <item>ALI &amp; ŽELJKO j.d.o.o. za ugostiteljstvo, OIB 29576705435</item>
    </derivirana_varijabla>
  </DomainObject.Predmet.ProtuStrankaListFormatedOIB>
  <DomainObject.Predmet.ProtuStrankaListFormatedWithAdress>
    <izvorni_sadrzaj>
      <item>ALI &amp; ŽELJKO j.d.o.o. za ugostiteljstvo, Bartula Kašića 70, 31000 Osijek</item>
    </izvorni_sadrzaj>
    <derivirana_varijabla naziv="DomainObject.Predmet.ProtuStrankaListFormatedWithAdress_1">
      <item>ALI &amp; ŽELJKO j.d.o.o. za ugostiteljstvo, Bartula Kašića 70, 31000 Osijek</item>
    </derivirana_varijabla>
  </DomainObject.Predmet.ProtuStrankaListFormatedWithAdress>
  <DomainObject.Predmet.ProtuStrankaListFormatedWithAdressOIB>
    <izvorni_sadrzaj>
      <item>ALI &amp; ŽELJKO j.d.o.o. za ugostiteljstvo, OIB 29576705435, Bartula Kašića 70, 31000 Osijek</item>
    </izvorni_sadrzaj>
    <derivirana_varijabla naziv="DomainObject.Predmet.ProtuStrankaListFormatedWithAdressOIB_1">
      <item>ALI &amp; ŽELJKO j.d.o.o. za ugostiteljstvo, OIB 29576705435, Bartula Kašića 70, 31000 Osijek</item>
    </derivirana_varijabla>
  </DomainObject.Predmet.ProtuStrankaListFormatedWithAdressOIB>
  <DomainObject.Predmet.ProtuStrankaListNazivFormated>
    <izvorni_sadrzaj>
      <item>ALI &amp; ŽELJKO j.d.o.o. za ugostiteljstvo</item>
    </izvorni_sadrzaj>
    <derivirana_varijabla naziv="DomainObject.Predmet.ProtuStrankaListNazivFormated_1">
      <item>ALI &amp; ŽELJKO j.d.o.o. za ugostiteljstvo</item>
    </derivirana_varijabla>
  </DomainObject.Predmet.ProtuStrankaListNazivFormated>
  <DomainObject.Predmet.ProtuStrankaListNazivFormatedOIB>
    <izvorni_sadrzaj>
      <item>ALI &amp; ŽELJKO j.d.o.o. za ugostiteljstvo, OIB 29576705435</item>
    </izvorni_sadrzaj>
    <derivirana_varijabla naziv="DomainObject.Predmet.ProtuStrankaListNazivFormatedOIB_1">
      <item>ALI &amp; ŽELJKO j.d.o.o. za ugostiteljstvo, OIB 29576705435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ALI &amp; ŽELJKO j.d.o.o. za ugostiteljstvo</izvorni_sadrzaj>
    <derivirana_varijabla naziv="DomainObject.Predmet.ProtustrankaIDrugi_1">ALI &amp; ŽELJKO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ALI &amp; ŽELJKO j.d.o.o. za ugostiteljstvo, OIB 29576705435, Bartula Kašića 70, 31000 Osijek</izvorni_sadrzaj>
    <derivirana_varijabla naziv="DomainObject.Predmet.ProtustrankaIDrugiAdressOIB_1">ALI &amp; ŽELJKO j.d.o.o. za ugostiteljstvo, OIB 29576705435, Bartula Kašića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ALI &amp; ŽELJKO j.d.o.o. za ugostiteljstvo</item>
    </izvorni_sadrzaj>
    <derivirana_varijabla naziv="DomainObject.Predmet.SudioniciListNaziv_1">
      <item>FINA RC OSIJEK</item>
      <item>ALI &amp; ŽELJKO j.d.o.o. za ugostiteljstvo</item>
    </derivirana_varijabla>
  </DomainObject.Predmet.SudioniciListNaziv>
  <DomainObject.Predmet.SudioniciListAdressOIB>
    <izvorni_sadrzaj>
      <item>FINA RC OSIJEK, OIB 85821130368</item>
      <item>ALI &amp; ŽELJKO j.d.o.o. za ugostiteljstvo, OIB 29576705435, Bartula Kašića 70,31000 Osijek</item>
    </izvorni_sadrzaj>
    <derivirana_varijabla naziv="DomainObject.Predmet.SudioniciListAdressOIB_1">
      <item>FINA RC OSIJEK, OIB 85821130368</item>
      <item>ALI &amp; ŽELJKO j.d.o.o. za ugostiteljstvo, OIB 29576705435, Bartula Kašića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29576705435</item>
    </izvorni_sadrzaj>
    <derivirana_varijabla naziv="DomainObject.Predmet.SudioniciListNazivOIB_1">
      <item>, OIB 85821130368</item>
      <item>, OIB 29576705435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A1212-B2A0-42C0-B745-D96B94A90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2808</properties:Characters>
  <properties:Lines>90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2018-05-28T05:52:00Z</dcterms:created>
  <dc:creator>Korisnik</dc:creator>
  <cp:lastModifiedBy>Renata Horvat</cp:lastModifiedBy>
  <cp:lastPrinted>2017-10-13T06:13:00Z</cp:lastPrinted>
  <dcterms:modified xmlns:xsi="http://www.w3.org/2001/XMLSchema-instance" xsi:type="dcterms:W3CDTF">2018-05-28T09:00:00Z</dcterms:modified>
  <cp:revision>13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(ALI &amp; ŽELJKO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