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a9def" w14:paraId="54a9def" w:rsidRDefault="00344444" w:rsidP="00344444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1512570</wp:posOffset>
            </wp:positionH>
            <wp:positionV relativeFrom="page">
              <wp:posOffset>286385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44444" w:rsidR="00AE649C" w:rsidRPr="00B76F3C">
      <w:pPr>
        <w:pStyle w:val="NormaleSPIS"/>
        <w:spacing w:after="0"/>
      </w:pPr>
    </w:p>
    <w:p w:rsidRDefault="00344444" w:rsidP="00344444" w:rsidR="00344444">
      <w:pPr>
        <w:spacing w:after="0"/>
      </w:pPr>
      <w:r>
        <w:tab/>
        <w:t>Republika Hrvatska</w:t>
      </w:r>
    </w:p>
    <w:p w:rsidRDefault="00344444" w:rsidP="00344444" w:rsidR="00344444">
      <w:pPr>
        <w:spacing w:after="0"/>
      </w:pPr>
      <w:r>
        <w:t xml:space="preserve">      Trgovački sud u Bjelovaru</w:t>
      </w:r>
    </w:p>
    <w:p w:rsidRDefault="00344444" w:rsidP="00344444" w:rsidR="00344444">
      <w:pPr>
        <w:spacing w:after="0"/>
      </w:pPr>
      <w:r>
        <w:t>Bjelovar, Šet. dr. Ivše Lebovića 42</w:t>
      </w:r>
    </w:p>
    <w:p w:rsidRDefault="00344444" w:rsidP="00344444" w:rsidR="00344444">
      <w:pPr>
        <w:spacing w:after="0"/>
        <w:jc w:val="right"/>
      </w:pPr>
      <w:r>
        <w:t>Poslovni broj: 2 St-651/2017-3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center"/>
      </w:pPr>
      <w:r>
        <w:t>U  I M E   R E P U B L I K E   H R V A T S K E</w:t>
      </w:r>
    </w:p>
    <w:p w:rsidRDefault="00344444" w:rsidP="00344444" w:rsidR="00344444">
      <w:pPr>
        <w:spacing w:after="0"/>
        <w:jc w:val="center"/>
      </w:pPr>
    </w:p>
    <w:p w:rsidRDefault="00344444" w:rsidP="00344444" w:rsidR="00344444">
      <w:pPr>
        <w:spacing w:after="0"/>
        <w:jc w:val="center"/>
      </w:pPr>
      <w:r>
        <w:t xml:space="preserve"> R J E Š E N J E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  <w:r>
        <w:t xml:space="preserve">Trgovački sud u Bjelovaru, po sudskom savjetniku Miroslavu Lovrekoviću, u skraćenom stečajnom postupku nad dužnikom MARMOSET j.d.o.o. za trgovinu i usluge, Sesvete, Savska cesta 72, MBS: 080980471, OIB: 68257783558, 13. studenoga 2017.  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center"/>
      </w:pPr>
      <w:r>
        <w:t>r i j e š i o   j e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  <w:rPr>
          <w:szCs w:val="20"/>
        </w:rPr>
      </w:pPr>
      <w:r>
        <w:tab/>
        <w:t>1. Otvara se stečajni postupak nad dužnikom MARMOSET j.d.o.o. za trgovinu i usluge, Sesvete, Savska cesta 72, MBS: 080980471, OIB: 68257783558.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  <w:r>
        <w:tab/>
        <w:t>2. Za stečajnog upravitelja imenuje se JUGOSLAV PURAN, Bjelovar, Josipa Jelačića 12, OIB:70582689973.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  <w:rPr>
          <w:szCs w:val="20"/>
        </w:rPr>
      </w:pPr>
      <w:r>
        <w:tab/>
        <w:t>3. Zaključuje se stečajni postupak nad dužnikom MARMOSET j.d.o.o. za trgovinu i usluge, Sesvete, Savska cesta 72, MBS: 080980471, OIB: 68257783558.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  <w:r>
        <w:tab/>
        <w:t>4. Stečajni postupak je otvoren i zaključen s danom 13. studenoga 2017. godine u 14,00 sati, kada je ovo rješenje objavljeno na e-oglasnoj ploči ovoga suda.</w:t>
      </w:r>
    </w:p>
    <w:p w:rsidRDefault="00344444" w:rsidP="00344444" w:rsidR="00344444">
      <w:pPr>
        <w:pStyle w:val="Bezproreda"/>
        <w:spacing w:after="0"/>
        <w:jc w:val="both"/>
      </w:pPr>
    </w:p>
    <w:p w:rsidRDefault="00344444" w:rsidP="00344444" w:rsidR="00344444">
      <w:pPr>
        <w:pStyle w:val="Bezproreda"/>
        <w:spacing w:after="0"/>
        <w:jc w:val="both"/>
      </w:pPr>
      <w:r>
        <w:tab/>
        <w:t>5.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344444" w:rsidP="00344444" w:rsidR="00344444">
      <w:pPr>
        <w:spacing w:after="0"/>
        <w:jc w:val="both"/>
        <w:rPr>
          <w:rFonts w:cs="Times New Roman"/>
        </w:rPr>
      </w:pPr>
    </w:p>
    <w:p w:rsidRDefault="00344444" w:rsidP="00344444" w:rsidR="00344444">
      <w:pPr>
        <w:spacing w:after="0"/>
        <w:jc w:val="both"/>
      </w:pPr>
      <w:r>
        <w:tab/>
        <w:t>6. Nakon pravomoćnosti ovoga rješenja stečajni dužnik će se brisati iz sudskog registra.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center"/>
      </w:pPr>
      <w:r>
        <w:t>Obrazloženje</w:t>
      </w:r>
    </w:p>
    <w:p w:rsidRDefault="00344444" w:rsidP="00344444" w:rsidR="00344444">
      <w:pPr>
        <w:spacing w:after="0"/>
        <w:jc w:val="center"/>
      </w:pPr>
    </w:p>
    <w:p w:rsidRDefault="00344444" w:rsidP="00344444" w:rsidR="00344444">
      <w:pPr>
        <w:spacing w:after="0"/>
        <w:jc w:val="both"/>
      </w:pPr>
      <w:r>
        <w:tab/>
        <w:t>Po zahtjevu FINE za provedbu skraćenog stečajnog postupka nad dužnikom, sud je temeljem odredbe čl. 430., 431. i 434. Stečajnog zakona (NN 71/15, dalje SZ) oglasom poslovni broj St-651/2017-2, koji je objavljen na mrežnoj stranici e-oglasna ploča Trgovačkog suda u Bjelovaru 11. rujna 2017. godine, pozvao osobu ovlaštenu za zastupanje dužnika da u roku od 15 dana od objave oglasa na mrežnoj stranici e-oglasne ploče podnese sudu javnobilježnički ovjerovljen popis imovine i obveza na propisanom obrascu.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  <w:r>
        <w:lastRenderedPageBreak/>
        <w:tab/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  <w:r>
        <w:tab/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 431. SZ-a smatra da je dužnik nesposoban za plaćanje. 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  <w:r>
        <w:tab/>
        <w:t>S obzirom da se iz podataka navedenih u zahtjevu ne može sa sigurnošću utvrditi da dužnik ima imovinu koja bi ušla u stečajnu masu i koja bi bila dovoljna za namirenje troškova stečajnog postupka, sud je temeljem čl. 431. SZ-a riješio kao u toč. 1., 2., 3. i 4. izreke.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pStyle w:val="Bezproreda"/>
        <w:spacing w:after="0"/>
        <w:jc w:val="both"/>
      </w:pPr>
      <w:r>
        <w:tab/>
        <w:t>Ako stečajni upravitelj, pregledom poslovne dokumentacije i prostora dužnika, utvrdi da dužnik ima imovinu koja bi se mogla unovčiti, sukladno odredbi čl. 133. st. 1. SZ-a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344444" w:rsidP="00344444" w:rsidR="00344444">
      <w:pPr>
        <w:pStyle w:val="Bezproreda"/>
        <w:spacing w:after="0"/>
        <w:jc w:val="both"/>
      </w:pPr>
    </w:p>
    <w:p w:rsidRDefault="00344444" w:rsidP="00344444" w:rsidR="00344444">
      <w:pPr>
        <w:pStyle w:val="Odlomakpopisa"/>
        <w:spacing w:after="0"/>
        <w:rPr>
          <w:rFonts w:cs="Times New Roman"/>
        </w:rPr>
      </w:pPr>
      <w:r>
        <w:tab/>
        <w:t xml:space="preserve">O objavi rješenja na mrežnoj stranici e-oglasna ploča Trgovačkog suda u Bjelovaru i brisanju dužnika iz sudskog registra sud je odlučio sukladno čl. 131., 132. i 286. SZ-a. </w:t>
      </w:r>
    </w:p>
    <w:p w:rsidRDefault="00344444" w:rsidP="00344444" w:rsidR="00344444">
      <w:pPr>
        <w:spacing w:after="0"/>
        <w:ind w:firstLine="851"/>
        <w:jc w:val="both"/>
      </w:pPr>
    </w:p>
    <w:p w:rsidRDefault="00344444" w:rsidP="00344444" w:rsidR="00344444">
      <w:pPr>
        <w:spacing w:after="0"/>
        <w:jc w:val="center"/>
      </w:pPr>
      <w:r>
        <w:t>U Bjelovaru 13. studenoga 2017.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ind w:firstLine="720" w:left="4320"/>
      </w:pPr>
      <w:r>
        <w:t>SUDSKI SAVJETNIK</w:t>
      </w:r>
    </w:p>
    <w:p w:rsidRDefault="00344444" w:rsidP="00344444" w:rsidR="00344444">
      <w:pPr>
        <w:spacing w:after="0"/>
        <w:ind w:firstLine="4111"/>
      </w:pPr>
      <w:r>
        <w:tab/>
        <w:t xml:space="preserve">     MIROSLAV LOVREKOVIĆ, v.r.</w:t>
      </w:r>
    </w:p>
    <w:p w:rsidRDefault="00344444" w:rsidP="00344444" w:rsidR="003444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Za točnost otpravka – ovlašteni službenik</w:t>
      </w:r>
    </w:p>
    <w:p w:rsidRDefault="00344444" w:rsidP="00344444" w:rsidR="00344444">
      <w:pPr>
        <w:spacing w:after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Romana Tremski</w:t>
      </w:r>
    </w:p>
    <w:p w:rsidRDefault="00344444" w:rsidP="00344444" w:rsidR="00344444">
      <w:pPr>
        <w:spacing w:after="0"/>
        <w:jc w:val="both"/>
      </w:pPr>
      <w:r>
        <w:t xml:space="preserve">                                                                </w:t>
      </w:r>
      <w:r>
        <w:tab/>
      </w:r>
      <w:r>
        <w:tab/>
        <w:t xml:space="preserve">         </w:t>
      </w:r>
    </w:p>
    <w:p w:rsidRDefault="00344444" w:rsidP="00344444" w:rsidR="00344444">
      <w:pPr>
        <w:spacing w:after="0"/>
        <w:jc w:val="both"/>
      </w:pPr>
    </w:p>
    <w:p w:rsidRDefault="00344444" w:rsidP="00344444" w:rsidR="00344444">
      <w:pPr>
        <w:spacing w:after="0"/>
        <w:jc w:val="both"/>
      </w:pPr>
    </w:p>
    <w:p w:rsidRDefault="00344444" w:rsidP="00344444" w:rsidR="00AE649C" w:rsidRPr="00B76F3C">
      <w:pPr>
        <w:spacing w:after="0"/>
        <w:jc w:val="both"/>
      </w:pPr>
      <w:r>
        <w:t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</w:t>
      </w:r>
    </w:p>
    <w:sectPr w:rsidSect="00344444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76038461"/>
      <w:docPartObj>
        <w:docPartGallery w:val="Page Numbers (Top of Page)"/>
        <w:docPartUnique/>
      </w:docPartObj>
    </w:sdtPr>
    <w:sdtContent>
      <w:p w:rsidRDefault="00344444" w:rsidP="00344444" w:rsidR="00344444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1688E">
          <w:t>2</w:t>
        </w:r>
        <w:r>
          <w:fldChar w:fldCharType="end"/>
        </w:r>
      </w:p>
    </w:sdtContent>
  </w:sdt>
  <w:p w:rsidRDefault="00344444" w:rsidP="00344444" w:rsidR="008333A9">
    <w:pPr>
      <w:spacing w:after="0"/>
      <w:jc w:val="right"/>
    </w:pPr>
    <w:r>
      <w:t>Poslovni broj: 2 St-651/2017-3</w:t>
    </w:r>
  </w:p>
  <w:p w:rsidRDefault="00344444" w:rsidP="00344444" w:rsidR="00344444">
    <w:pPr>
      <w:spacing w:after="0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88E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444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7330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St-651/2017-3</izvorni_sadrzaj>
    <derivirana_varijabla naziv="DomainObject.Oznaka_1">St-651/2017-3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651</izvorni_sadrzaj>
    <derivirana_varijabla naziv="DomainObject.Predmet.Broj_1">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St-651/2017</izvorni_sadrzaj>
    <derivirana_varijabla naziv="DomainObject.Predmet.OznakaBroj_1">St-651/2017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MARMOSET j.d.o.o. za trgovinu i usluge zastupanog po punomoćniku Tomislav Knježević</izvorni_sadrzaj>
    <derivirana_varijabla naziv="DomainObject.Predmet.ProtustrankaFormated_1">  MARMOSET j.d.o.o. za trgovinu i usluge zastupanog po punomoćniku Tomislav Knježević</derivirana_varijabla>
  </DomainObject.Predmet.ProtustrankaFormated>
  <DomainObject.Predmet.ProtustrankaFormatedOIB>
    <izvorni_sadrzaj>  MARMOSET j.d.o.o. za trgovinu i usluge, OIB 68257783558 zastupanog po punomoćniku Tomislav Knježević</izvorni_sadrzaj>
    <derivirana_varijabla naziv="DomainObject.Predmet.ProtustrankaFormatedOIB_1">  MARMOSET j.d.o.o. za trgovinu i usluge, OIB 68257783558 zastupanog po punomoćniku Tomislav Knježević</derivirana_varijabla>
  </DomainObject.Predmet.ProtustrankaFormatedOIB>
  <DomainObject.Predmet.ProtustrankaFormatedWithAdress>
    <izvorni_sadrzaj> MARMOSET j.d.o.o. za trgovinu i usluge, Savska cesta 72, 10360 Sesvete zastupanog po punomoćniku Tomislav Knježević</izvorni_sadrzaj>
    <derivirana_varijabla naziv="DomainObject.Predmet.ProtustrankaFormatedWithAdress_1"> MARMOSET j.d.o.o. za trgovinu i usluge, Savska cesta 72, 10360 Sesvete zastupanog po punomoćniku Tomislav Knježević</derivirana_varijabla>
  </DomainObject.Predmet.ProtustrankaFormatedWithAdress>
  <DomainObject.Predmet.ProtustrankaFormatedWithAdressOIB>
    <izvorni_sadrzaj> MARMOSET j.d.o.o. za trgovinu i usluge, OIB 68257783558, Savska cesta 72, 10360 Sesvete zastupanog po punomoćniku Tomislav Knježević</izvorni_sadrzaj>
    <derivirana_varijabla naziv="DomainObject.Predmet.ProtustrankaFormatedWithAdressOIB_1"> MARMOSET j.d.o.o. za trgovinu i usluge, OIB 68257783558, Savska cesta 72, 10360 Sesvete zastupanog po punomoćniku Tomislav Knježević</derivirana_varijabla>
  </DomainObject.Predmet.ProtustrankaFormatedWithAdressOIB>
  <DomainObject.Predmet.ProtustrankaWithAdress>
    <izvorni_sadrzaj>MARMOSET j.d.o.o. za trgovinu i usluge Savska cesta 72, 10360 Sesvete</izvorni_sadrzaj>
    <derivirana_varijabla naziv="DomainObject.Predmet.ProtustrankaWithAdress_1">MARMOSET j.d.o.o. za trgovinu i usluge Savska cesta 72, 10360 Sesvete</derivirana_varijabla>
  </DomainObject.Predmet.ProtustrankaWithAdress>
  <DomainObject.Predmet.ProtustrankaWithAdressOIB>
    <izvorni_sadrzaj>MARMOSET j.d.o.o. za trgovinu i usluge, OIB 68257783558, Savska cesta 72, 10360 Sesvete</izvorni_sadrzaj>
    <derivirana_varijabla naziv="DomainObject.Predmet.ProtustrankaWithAdressOIB_1">MARMOSET j.d.o.o. za trgovinu i usluge, OIB 68257783558, Savska cesta 72, 10360 Sesvete</derivirana_varijabla>
  </DomainObject.Predmet.ProtustrankaWithAdressOIB>
  <DomainObject.Predmet.ProtustrankaNazivFormated>
    <izvorni_sadrzaj>MARMOSET j.d.o.o. za trgovinu i usluge</izvorni_sadrzaj>
    <derivirana_varijabla naziv="DomainObject.Predmet.ProtustrankaNazivFormated_1">MARMOSET j.d.o.o. za trgovinu i usluge</derivirana_varijabla>
  </DomainObject.Predmet.ProtustrankaNazivFormated>
  <DomainObject.Predmet.ProtustrankaNazivFormatedOIB>
    <izvorni_sadrzaj>MARMOSET j.d.o.o. za trgovinu i usluge, OIB 68257783558</izvorni_sadrzaj>
    <derivirana_varijabla naziv="DomainObject.Predmet.ProtustrankaNazivFormatedOIB_1">MARMOSET j.d.o.o. za trgovinu i usluge, OIB 68257783558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Tušek</izvorni_sadrzaj>
    <derivirana_varijabla naziv="DomainObject.Predmet.Zapisnicar_1">Romana Tušek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MARMOSET j.d.o.o. za trgovinu i usluge zastupanog po punomoćniku Tomislav Knježević</item>
    </izvorni_sadrzaj>
    <derivirana_varijabla naziv="DomainObject.Predmet.ProtuStrankaListFormated_1">
      <item>MARMOSET j.d.o.o. za trgovinu i usluge zastupanog po punomoćniku Tomislav Knježević</item>
    </derivirana_varijabla>
  </DomainObject.Predmet.ProtuStrankaListFormated>
  <DomainObject.Predmet.ProtuStrankaListFormatedOIB>
    <izvorni_sadrzaj>
      <item>MARMOSET j.d.o.o. za trgovinu i usluge, OIB 68257783558 zastupanog po punomoćniku Tomislav Knježević</item>
    </izvorni_sadrzaj>
    <derivirana_varijabla naziv="DomainObject.Predmet.ProtuStrankaListFormatedOIB_1">
      <item>MARMOSET j.d.o.o. za trgovinu i usluge, OIB 68257783558 zastupanog po punomoćniku Tomislav Knježević</item>
    </derivirana_varijabla>
  </DomainObject.Predmet.ProtuStrankaListFormatedOIB>
  <DomainObject.Predmet.ProtuStrankaListFormatedWithAdress>
    <izvorni_sadrzaj>
      <item>MARMOSET j.d.o.o. za trgovinu i usluge, Savska cesta 72, 10360 Sesvete zastupanog po punomoćniku Tomislav Knježević</item>
    </izvorni_sadrzaj>
    <derivirana_varijabla naziv="DomainObject.Predmet.ProtuStrankaListFormatedWithAdress_1">
      <item>MARMOSET j.d.o.o. za trgovinu i usluge, Savska cesta 72, 10360 Sesvete zastupanog po punomoćniku Tomislav Knježević</item>
    </derivirana_varijabla>
  </DomainObject.Predmet.ProtuStrankaListFormatedWithAdress>
  <DomainObject.Predmet.ProtuStrankaListFormatedWithAdressOIB>
    <izvorni_sadrzaj>
      <item>MARMOSET j.d.o.o. za trgovinu i usluge, OIB 68257783558, Savska cesta 72, 10360 Sesvete zastupanog po punomoćniku Tomislav Knježević</item>
    </izvorni_sadrzaj>
    <derivirana_varijabla naziv="DomainObject.Predmet.ProtuStrankaListFormatedWithAdressOIB_1">
      <item>MARMOSET j.d.o.o. za trgovinu i usluge, OIB 68257783558, Savska cesta 72, 10360 Sesvete zastupanog po punomoćniku Tomislav Knježević</item>
    </derivirana_varijabla>
  </DomainObject.Predmet.ProtuStrankaListFormatedWithAdressOIB>
  <DomainObject.Predmet.ProtuStrankaListNazivFormated>
    <izvorni_sadrzaj>
      <item>MARMOSET j.d.o.o. za trgovinu i usluge</item>
    </izvorni_sadrzaj>
    <derivirana_varijabla naziv="DomainObject.Predmet.ProtuStrankaListNazivFormated_1">
      <item>MARMOSET j.d.o.o. za trgovinu i usluge</item>
    </derivirana_varijabla>
  </DomainObject.Predmet.ProtuStrankaListNazivFormated>
  <DomainObject.Predmet.ProtuStrankaListNazivFormatedOIB>
    <izvorni_sadrzaj>
      <item>MARMOSET j.d.o.o. za trgovinu i usluge, OIB 68257783558</item>
    </izvorni_sadrzaj>
    <derivirana_varijabla naziv="DomainObject.Predmet.ProtuStrankaListNazivFormatedOIB_1">
      <item>MARMOSET j.d.o.o. za trgovinu i usluge, OIB 68257783558</item>
    </derivirana_varijabla>
  </DomainObject.Predmet.ProtuStrankaListNazivFormatedOIB>
  <DomainObject.Predmet.OstaliListFormated>
    <izvorni_sadrzaj>
      <item>Tomislav Knježević punomoćnik sudionika u postupku MARMOSET j.d.o.o. za trgovinu i usluge</item>
    </izvorni_sadrzaj>
    <derivirana_varijabla naziv="DomainObject.Predmet.OstaliListFormated_1">
      <item>Tomislav Knježević punomoćnik sudionika u postupku MARMOSET j.d.o.o. za trgovinu i usluge</item>
    </derivirana_varijabla>
  </DomainObject.Predmet.OstaliListFormated>
  <DomainObject.Predmet.OstaliListFormatedOIB>
    <izvorni_sadrzaj>
      <item>Tomislav Knježević, OIB 29688642762 punomoćnik sudionika u postupku MARMOSET j.d.o.o. za trgovinu i usluge</item>
    </izvorni_sadrzaj>
    <derivirana_varijabla naziv="DomainObject.Predmet.OstaliListFormatedOIB_1">
      <item>Tomislav Knježević, OIB 29688642762 punomoćnik sudionika u postupku MARMOSET j.d.o.o. za trgovinu i usluge</item>
    </derivirana_varijabla>
  </DomainObject.Predmet.OstaliListFormatedOIB>
  <DomainObject.Predmet.OstaliListFormatedWithAdress>
    <izvorni_sadrzaj>
      <item>Tomislav Knježević, Novotnijeva 20, 10000 Zagreb punomoćnik sudionika u postupku MARMOSET j.d.o.o. za trgovinu i usluge</item>
    </izvorni_sadrzaj>
    <derivirana_varijabla naziv="DomainObject.Predmet.OstaliListFormatedWithAdress_1">
      <item>Tomislav Knježević, Novotnijeva 20, 10000 Zagreb punomoćnik sudionika u postupku MARMOSET j.d.o.o. za trgovinu i usluge</item>
    </derivirana_varijabla>
  </DomainObject.Predmet.OstaliListFormatedWithAdress>
  <DomainObject.Predmet.OstaliListFormatedWithAdressOIB>
    <izvorni_sadrzaj>
      <item>Tomislav Knježević, OIB 29688642762, Novotnijeva 20, 10000 Zagreb punomoćnik sudionika u postupku MARMOSET j.d.o.o. za trgovinu i usluge</item>
    </izvorni_sadrzaj>
    <derivirana_varijabla naziv="DomainObject.Predmet.OstaliListFormatedWithAdressOIB_1">
      <item>Tomislav Knježević, OIB 29688642762, Novotnijeva 20, 10000 Zagreb punomoćnik sudionika u postupku MARMOSET j.d.o.o. za trgovinu i usluge</item>
    </derivirana_varijabla>
  </DomainObject.Predmet.OstaliListFormatedWithAdressOIB>
  <DomainObject.Predmet.OstaliListNazivFormated>
    <izvorni_sadrzaj>
      <item>Tomislav Knježević</item>
    </izvorni_sadrzaj>
    <derivirana_varijabla naziv="DomainObject.Predmet.OstaliListNazivFormated_1">
      <item>Tomislav Knježević</item>
    </derivirana_varijabla>
  </DomainObject.Predmet.OstaliListNazivFormated>
  <DomainObject.Predmet.OstaliListNazivFormatedOIB>
    <izvorni_sadrzaj>
      <item>Tomislav Knježević, OIB 29688642762</item>
    </izvorni_sadrzaj>
    <derivirana_varijabla naziv="DomainObject.Predmet.OstaliListNazivFormatedOIB_1">
      <item>Tomislav Knježević, OIB 29688642762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>St-651/2017-3</izvorni_sadrzaj>
    <derivirana_varijabla naziv="DomainObject.PoslovniBrojDokumenta_1">St-651/2017-3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MARMOSET j.d.o.o. za trgovinu i usluge</izvorni_sadrzaj>
    <derivirana_varijabla naziv="DomainObject.Predmet.ProtustrankaIDrugi_1">MARMOSET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MARMOSET j.d.o.o. za trgovinu i usluge, OIB 68257783558, Savska cesta 72, 10360 Sesvete</izvorni_sadrzaj>
    <derivirana_varijabla naziv="DomainObject.Predmet.ProtustrankaIDrugiAdressOIB_1">MARMOSET j.d.o.o. za trgovinu i usluge, OIB 68257783558, Savska cesta 72,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MARMOSET j.d.o.o. za trgovinu i usluge</item>
      <item>FINA Regionalni centar Zagreb</item>
      <item>Tomislav Knježević</item>
    </izvorni_sadrzaj>
    <derivirana_varijabla naziv="DomainObject.Predmet.SudioniciListNaziv_1">
      <item>MARMOSET j.d.o.o. za trgovinu i usluge</item>
      <item>FINA Regionalni centar Zagreb</item>
      <item>Tomislav Knježević</item>
    </derivirana_varijabla>
  </DomainObject.Predmet.SudioniciListNaziv>
  <DomainObject.Predmet.SudioniciListAdressOIB>
    <izvorni_sadrzaj>
      <item>MARMOSET j.d.o.o. za trgovinu i usluge, OIB 68257783558, Savska cesta 72,10360 Sesvete</item>
      <item>FINA Regionalni centar Zagreb, OIB 85821130368, Trg svibanjskih žrtava 1995. br. 1,10000 Zagreb</item>
      <item>Tomislav Knježević, OIB 29688642762, Novotnijeva 20,10000 Zagreb</item>
    </izvorni_sadrzaj>
    <derivirana_varijabla naziv="DomainObject.Predmet.SudioniciListAdressOIB_1">
      <item>MARMOSET j.d.o.o. za trgovinu i usluge, OIB 68257783558, Savska cesta 72,10360 Sesvete</item>
      <item>FINA Regionalni centar Zagreb, OIB 85821130368, Trg svibanjskih žrtava 1995. br. 1,10000 Zagreb</item>
      <item>Tomislav Knježević, OIB 29688642762, Novotnijeva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5C545-C552-4855-99B3-E70B760776E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659</properties:Words>
  <properties:Characters>3486</properties:Characters>
  <properties:Lines>90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4251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2017-11-13T12:34:00Z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St-651/2017-3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