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018a" w14:paraId="b69018a" w:rsidRDefault="000357D7" w:rsidP="000357D7" w:rsidR="000357D7">
      <w:pPr>
        <w:spacing w:lineRule="auto" w:line="276"/>
        <w15:collapsed w:val="false"/>
        <w:rPr>
          <w:lang w:eastAsia="en-US"/>
        </w:rPr>
      </w:pPr>
      <w:r>
        <w:rPr>
          <w:lang w:eastAsia="en-US"/>
        </w:rPr>
        <w:t xml:space="preserve">            </w:t>
      </w:r>
      <w:r>
        <w:rPr>
          <w:noProof/>
        </w:rPr>
        <w:drawing>
          <wp:inline distR="0" distL="0" distB="0" distT="0">
            <wp:extent cy="607060" cx="482600"/>
            <wp:effectExtent b="2540" r="0" t="0" l="0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7060" cx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57D7" w:rsidP="000357D7" w:rsidR="000357D7">
      <w:pPr>
        <w:rPr>
          <w:lang w:eastAsia="en-US"/>
        </w:rPr>
      </w:pPr>
      <w:r>
        <w:rPr>
          <w:lang w:eastAsia="en-US"/>
        </w:rPr>
        <w:t xml:space="preserve">   Republika Hrvatska</w:t>
      </w:r>
    </w:p>
    <w:p w:rsidRDefault="000357D7" w:rsidP="000357D7" w:rsidR="000357D7">
      <w:pPr>
        <w:rPr>
          <w:lang w:eastAsia="en-US"/>
        </w:rPr>
      </w:pPr>
      <w:r>
        <w:rPr>
          <w:lang w:eastAsia="en-US"/>
        </w:rPr>
        <w:t>Trgovački sud u Osijeku</w:t>
      </w:r>
    </w:p>
    <w:p w:rsidRDefault="000357D7" w:rsidP="000357D7" w:rsidR="000357D7">
      <w:r>
        <w:rPr>
          <w:lang w:eastAsia="en-US"/>
        </w:rPr>
        <w:t xml:space="preserve">   Osijek, Zagrebačka 2</w:t>
      </w:r>
    </w:p>
    <w:p w:rsidRDefault="000357D7" w:rsidP="000357D7" w:rsidR="000357D7">
      <w:pPr>
        <w:jc w:val="center"/>
      </w:pPr>
      <w:r>
        <w:t>Z A K L J U Č A K</w:t>
      </w:r>
    </w:p>
    <w:p w:rsidRDefault="000357D7" w:rsidP="000357D7" w:rsidR="000357D7">
      <w:pPr>
        <w:jc w:val="both"/>
      </w:pPr>
    </w:p>
    <w:p w:rsidRDefault="000357D7" w:rsidP="000357D7" w:rsidR="000357D7">
      <w:pPr>
        <w:jc w:val="both"/>
      </w:pPr>
    </w:p>
    <w:p w:rsidRDefault="000357D7" w:rsidP="000357D7" w:rsidR="000357D7">
      <w:pPr>
        <w:ind w:firstLine="708"/>
        <w:jc w:val="both"/>
      </w:pPr>
      <w:r>
        <w:t xml:space="preserve">Trgovački sud u Osijeku, po stečajnom sucu mr. sc. Borisu Vukoviću u stečajnom postupku nad dužnikom EKO GRADNJA d.o.o. u stečaju, Darda, N.Š.Zrinskog 76, MBS: 030085191, OIB: 64374205747, dana 13. prosinca 2018. </w:t>
      </w:r>
    </w:p>
    <w:p w:rsidRDefault="000357D7" w:rsidP="000357D7" w:rsidR="000357D7">
      <w:pPr>
        <w:ind w:firstLine="708"/>
        <w:jc w:val="both"/>
      </w:pPr>
      <w:r>
        <w:t xml:space="preserve"> </w:t>
      </w:r>
    </w:p>
    <w:p w:rsidRDefault="000357D7" w:rsidP="000357D7" w:rsidR="000357D7">
      <w:pPr>
        <w:jc w:val="both"/>
      </w:pPr>
    </w:p>
    <w:p w:rsidRDefault="000357D7" w:rsidP="000357D7" w:rsidR="000357D7">
      <w:pPr>
        <w:jc w:val="center"/>
      </w:pPr>
      <w:r>
        <w:t>z a k l j u č i o  j e</w:t>
      </w:r>
    </w:p>
    <w:p w:rsidRDefault="000357D7" w:rsidP="000357D7" w:rsidR="000357D7">
      <w:pPr>
        <w:jc w:val="both"/>
      </w:pPr>
    </w:p>
    <w:p w:rsidRDefault="000357D7" w:rsidP="000357D7" w:rsidR="000357D7">
      <w:pPr>
        <w:jc w:val="both"/>
      </w:pPr>
    </w:p>
    <w:p w:rsidRDefault="000357D7" w:rsidP="000357D7" w:rsidR="000357D7">
      <w:pPr>
        <w:ind w:firstLine="708"/>
        <w:jc w:val="both"/>
      </w:pPr>
      <w:r>
        <w:t xml:space="preserve">I. Poziva se stečajni upravitelj da hitno u roku od osam dana dostavi ovome sudu ispravak i dopunu svog podneska od 6. prosinca 2018. u kojemu je pogrešno naznačeno da vjerovnici RH Ministarstvo financija Porezna uprava i Lager Bašić d.o.o. nisu u zakonskom roku pokrenuli parnice, budući da je prema pravomoćnom rješenju o utvrđenim i osporenim tražbinama od 15. ožujka 2018. stečajni upravitelj upućen na parnicu protiv navedenih stečajnih vjerovnika, a ne  stečajni vjerovnici.   </w:t>
      </w:r>
    </w:p>
    <w:p w:rsidRDefault="000357D7" w:rsidP="000357D7" w:rsidR="000357D7">
      <w:pPr>
        <w:ind w:firstLine="708"/>
        <w:jc w:val="both"/>
      </w:pPr>
    </w:p>
    <w:p w:rsidRDefault="000357D7" w:rsidP="000357D7" w:rsidR="000357D7">
      <w:pPr>
        <w:ind w:firstLine="708"/>
        <w:jc w:val="both"/>
      </w:pPr>
      <w:r>
        <w:t>II. Poziva se stečajni upravitelj da u roku od osam dana dostavi ovome sudu popis tražbina koje se uzimaju u obzir pri djelomičnoj diobi u kojemu će biti naznačena i tražbina RH Ministarstvo financija Porezne uprave u iznosu od 170.130,83 kn i tražbina Lager Bašić d.o.o. u iznosu od 250.000,00 kn, jer ako stečajni upravitelj kao osporavatelj tražbine za koju postoji ovršna isprava ne pokrene parnicu u zakonskom roku, smatrat će se da je osporavanje otklonjeno, u smislu čl. 267. te čl. 273. i čl. 274. Stečajnog zakona (Narodne novine broj 71/15 i 104/17; u daljnjem tekstu SZ).</w:t>
      </w:r>
    </w:p>
    <w:p w:rsidRDefault="000357D7" w:rsidP="000357D7" w:rsidR="000357D7">
      <w:pPr>
        <w:ind w:firstLine="708"/>
        <w:jc w:val="both"/>
      </w:pPr>
    </w:p>
    <w:p w:rsidRDefault="000357D7" w:rsidP="000357D7" w:rsidR="000357D7">
      <w:pPr>
        <w:ind w:firstLine="708"/>
        <w:jc w:val="both"/>
      </w:pPr>
      <w:r>
        <w:t>Ujedno se stečajnom upravitelju dostavlja i preslika podneska vjerovnika HRVATSKI TELEKOM d.d. kojim isti predlaže nastavak parnice radi utvrđivanja osporene tražbine u iznosu od 14.023,51 kn, a radi izdvajanja iznosa sporne tražbine, u smislu čl. 275. st. 2. SZ-a.</w:t>
      </w:r>
    </w:p>
    <w:p w:rsidRDefault="000357D7" w:rsidP="000357D7" w:rsidR="000357D7">
      <w:pPr>
        <w:ind w:firstLine="708"/>
        <w:jc w:val="both"/>
      </w:pPr>
    </w:p>
    <w:p w:rsidRDefault="000357D7" w:rsidP="000357D7" w:rsidR="000357D7">
      <w:pPr>
        <w:ind w:firstLine="708"/>
        <w:jc w:val="both"/>
      </w:pPr>
      <w:r>
        <w:t>Također se poziva stečajni upravitelj da se u istome roku pisano očituje i da li je izvršeno i osiguranje što će ga jamci EKO GRADNJA KONSTRUKCIJE d.o.o. i Silvija Jović platiti za dužnika, razmjerno iznosu koji bi im pripao kao stečajnim vjerovnicima, u smislu čl. 143. SZ-a.</w:t>
      </w:r>
    </w:p>
    <w:p w:rsidRDefault="000357D7" w:rsidP="000357D7" w:rsidR="000357D7">
      <w:pPr>
        <w:jc w:val="both"/>
      </w:pPr>
    </w:p>
    <w:p w:rsidRDefault="000357D7" w:rsidP="000357D7" w:rsidR="000357D7">
      <w:pPr>
        <w:jc w:val="center"/>
      </w:pPr>
      <w:r>
        <w:t>U Osijeku 13. prosinca 2018.</w:t>
      </w:r>
    </w:p>
    <w:p w:rsidRDefault="000357D7" w:rsidP="000357D7" w:rsidR="000357D7"/>
    <w:p w:rsidRDefault="000357D7" w:rsidP="000357D7" w:rsidR="000357D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STEČAJNI SUDAC</w:t>
      </w:r>
    </w:p>
    <w:p w:rsidRDefault="000357D7" w:rsidP="000357D7" w:rsidR="000357D7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0357D7" w:rsidP="000357D7" w:rsidR="000357D7"/>
    <w:p w:rsidRDefault="000357D7" w:rsidP="000357D7" w:rsidR="000357D7">
      <w:pPr>
        <w:jc w:val="both"/>
      </w:pPr>
      <w:r>
        <w:t xml:space="preserve">Zapisničar: Danijela Špeletić                                                                        </w:t>
      </w:r>
    </w:p>
    <w:p w:rsidRDefault="000357D7" w:rsidP="000357D7" w:rsidR="000357D7">
      <w:pPr>
        <w:jc w:val="both"/>
      </w:pPr>
    </w:p>
    <w:p w:rsidRDefault="000357D7" w:rsidP="000357D7" w:rsidR="000357D7">
      <w:pPr>
        <w:pStyle w:val="Tijeloteksta"/>
        <w:jc w:val="left"/>
        <w:rPr>
          <w:sz w:val="24"/>
        </w:rPr>
      </w:pPr>
      <w:r>
        <w:rPr>
          <w:sz w:val="24"/>
        </w:rPr>
        <w:t>UPUTA O PRAVNOM LIJEKU:</w:t>
      </w:r>
    </w:p>
    <w:p w:rsidRDefault="000357D7" w:rsidP="000357D7" w:rsidR="000357D7">
      <w:pPr>
        <w:pStyle w:val="Tijeloteksta"/>
        <w:jc w:val="left"/>
        <w:rPr>
          <w:sz w:val="24"/>
        </w:rPr>
      </w:pPr>
      <w:r>
        <w:rPr>
          <w:sz w:val="24"/>
        </w:rPr>
        <w:t>Protiv ovog zaključka nije dopuštena posebna žalba (čl. 19. st. 7. Stečajnog zakona).</w:t>
      </w:r>
    </w:p>
    <w:p w:rsidRDefault="000357D7" w:rsidP="000357D7" w:rsidR="000357D7">
      <w:pPr>
        <w:jc w:val="both"/>
      </w:pPr>
    </w:p>
    <w:p w:rsidRDefault="000357D7" w:rsidP="000357D7" w:rsidR="000357D7">
      <w:pPr>
        <w:jc w:val="both"/>
      </w:pPr>
      <w:r>
        <w:t>D N A:</w:t>
      </w:r>
    </w:p>
    <w:p w:rsidRDefault="000357D7" w:rsidP="000357D7" w:rsidR="000357D7">
      <w:pPr>
        <w:pStyle w:val="Odlomakpopisa"/>
        <w:numPr>
          <w:ilvl w:val="0"/>
          <w:numId w:val="14"/>
        </w:numPr>
        <w:jc w:val="both"/>
      </w:pPr>
      <w:r>
        <w:t xml:space="preserve">stečajni upravitelj Žarko Timarac, Požega, Radnička 31 </w:t>
      </w:r>
      <w:proofErr w:type="spellStart"/>
      <w:r>
        <w:t>preslik</w:t>
      </w:r>
      <w:proofErr w:type="spellEnd"/>
      <w:r>
        <w:t xml:space="preserve"> podneska vjerovnika HRVATSKI TELEKOM d.d. od 17.04.2018.</w:t>
      </w:r>
    </w:p>
    <w:p w:rsidRDefault="000357D7" w:rsidP="000357D7" w:rsidR="000357D7">
      <w:pPr>
        <w:pStyle w:val="Odlomakpopisa"/>
        <w:numPr>
          <w:ilvl w:val="0"/>
          <w:numId w:val="14"/>
        </w:numPr>
        <w:jc w:val="both"/>
      </w:pPr>
      <w:proofErr w:type="spellStart"/>
      <w:r>
        <w:t>eOgl</w:t>
      </w:r>
      <w:proofErr w:type="spellEnd"/>
      <w:r>
        <w:t xml:space="preserve"> ploča</w:t>
      </w:r>
    </w:p>
    <w:p w:rsidRDefault="000357D7" w:rsidP="000357D7" w:rsidR="000357D7">
      <w:pPr>
        <w:pStyle w:val="Odlomakpopisa"/>
        <w:numPr>
          <w:ilvl w:val="0"/>
          <w:numId w:val="14"/>
        </w:numPr>
        <w:jc w:val="both"/>
      </w:pPr>
      <w:r>
        <w:t>kal. 18.01.2019.</w:t>
      </w:r>
    </w:p>
    <w:p w:rsidRDefault="000357D7" w:rsidP="000357D7" w:rsidR="000357D7">
      <w:pPr>
        <w:pStyle w:val="Tijeloteksta"/>
        <w:ind w:left="360"/>
        <w:jc w:val="left"/>
        <w:rPr>
          <w:sz w:val="24"/>
        </w:rPr>
      </w:pPr>
    </w:p>
    <w:p w:rsidRDefault="000357D7" w:rsidP="000357D7" w:rsidR="000357D7">
      <w:pPr>
        <w:pStyle w:val="Tijeloteksta"/>
        <w:ind w:left="360"/>
        <w:jc w:val="left"/>
        <w:rPr>
          <w:sz w:val="24"/>
        </w:rPr>
      </w:pPr>
    </w:p>
    <w:p w:rsidRDefault="000357D7" w:rsidP="000357D7" w:rsidR="000357D7">
      <w:pPr>
        <w:pStyle w:val="Tijeloteksta"/>
        <w:ind w:left="360"/>
        <w:jc w:val="left"/>
        <w:rPr>
          <w:sz w:val="24"/>
        </w:rPr>
      </w:pPr>
    </w:p>
    <w:p w:rsidRDefault="000357D7" w:rsidP="000357D7" w:rsidR="000357D7">
      <w:pPr>
        <w:pStyle w:val="Tijeloteksta"/>
        <w:ind w:left="360"/>
        <w:jc w:val="left"/>
        <w:rPr>
          <w:sz w:val="24"/>
        </w:rPr>
      </w:pPr>
    </w:p>
    <w:p w:rsidRDefault="000357D7" w:rsidP="000357D7" w:rsidR="000357D7">
      <w:pPr>
        <w:pStyle w:val="Tijeloteksta"/>
        <w:ind w:left="360"/>
        <w:jc w:val="left"/>
        <w:rPr>
          <w:sz w:val="24"/>
        </w:rPr>
      </w:pPr>
    </w:p>
    <w:p w:rsidRDefault="000357D7" w:rsidP="000357D7" w:rsidR="000357D7">
      <w:pPr>
        <w:pStyle w:val="Tijeloteksta"/>
        <w:ind w:left="360"/>
        <w:jc w:val="left"/>
        <w:rPr>
          <w:sz w:val="24"/>
        </w:rPr>
      </w:pPr>
    </w:p>
    <w:p w:rsidRDefault="000357D7" w:rsidP="000357D7" w:rsidR="000357D7"/>
    <w:p w:rsidRDefault="000357D7" w:rsidP="000357D7" w:rsidR="000357D7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                                                           </w:t>
      </w: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>
      <w:pPr>
        <w:pStyle w:val="Tijeloteksta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357D7" w:rsidP="000357D7" w:rsidR="000357D7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0357D7" w:rsidP="000357D7" w:rsidR="000357D7">
      <w:pPr>
        <w:pStyle w:val="Tijeloteksta"/>
        <w:jc w:val="left"/>
        <w:rPr>
          <w:sz w:val="24"/>
        </w:rPr>
      </w:pPr>
    </w:p>
    <w:p w:rsidRDefault="000357D7" w:rsidP="000357D7" w:rsidR="000357D7"/>
    <w:p w:rsidRDefault="000357D7" w:rsidP="000357D7" w:rsidR="000357D7"/>
    <w:p w:rsidRDefault="006D3C3F" w:rsidP="000357D7" w:rsidR="006D3C3F" w:rsidRPr="000357D7"/>
    <w:sectPr w:rsidSect="00606835" w:rsidR="006D3C3F" w:rsidRPr="000357D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30E" w:rsidR="006E030E">
      <w:r>
        <w:separator/>
      </w:r>
    </w:p>
  </w:endnote>
  <w:endnote w:id="0" w:type="continuationSeparator">
    <w:p w:rsidRDefault="006E030E" w:rsidR="006E0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30E" w:rsidR="006E030E">
      <w:r>
        <w:separator/>
      </w:r>
    </w:p>
  </w:footnote>
  <w:footnote w:id="0" w:type="continuationSeparator">
    <w:p w:rsidRDefault="006E030E" w:rsidR="006E0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091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545AC" w:rsidP="00D545AC" w:rsidR="00D545AC">
    <w:pPr>
      <w:pStyle w:val="Tijeloteksta"/>
      <w:jc w:val="right"/>
    </w:pPr>
    <w:r>
      <w:t>Poslovni broj: 7 St-2205/16-104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5AC" w:rsidP="00D545AC" w:rsidR="00D545AC">
    <w:pPr>
      <w:pStyle w:val="Tijeloteksta"/>
      <w:jc w:val="right"/>
    </w:pPr>
    <w:r>
      <w:t>Poslovni broj: 7 St-2205/16-104</w:t>
    </w:r>
  </w:p>
  <w:p w:rsidRDefault="00BF3E59" w:rsidP="000357D7" w:rsidR="00BF3E59" w:rsidRPr="00AE45C0">
    <w:pPr>
      <w:pStyle w:val="Zaglavlje"/>
      <w:tabs>
        <w:tab w:pos="4536" w:val="clear"/>
        <w:tab w:pos="9072" w:val="clear"/>
        <w:tab w:pos="117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E5D14FD"/>
    <w:multiLevelType w:val="hybridMultilevel"/>
    <w:tmpl w:val="D2AA7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5526"/>
    <w:rsid w:val="000357D7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0E3B"/>
    <w:rsid w:val="000657B0"/>
    <w:rsid w:val="00065D96"/>
    <w:rsid w:val="000674A5"/>
    <w:rsid w:val="0006753C"/>
    <w:rsid w:val="00070CCC"/>
    <w:rsid w:val="00071489"/>
    <w:rsid w:val="000734E6"/>
    <w:rsid w:val="00073899"/>
    <w:rsid w:val="00073EC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2EE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2931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3FE3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2445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051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2850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D15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3D98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15AB"/>
    <w:rsid w:val="00442D99"/>
    <w:rsid w:val="004458F1"/>
    <w:rsid w:val="00446E1B"/>
    <w:rsid w:val="00450039"/>
    <w:rsid w:val="004505D5"/>
    <w:rsid w:val="00450912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31FE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4D7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030E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CD7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56F6"/>
    <w:rsid w:val="00756545"/>
    <w:rsid w:val="00757015"/>
    <w:rsid w:val="00761A55"/>
    <w:rsid w:val="00763E6A"/>
    <w:rsid w:val="00763E6B"/>
    <w:rsid w:val="00764642"/>
    <w:rsid w:val="00767EAF"/>
    <w:rsid w:val="007703B9"/>
    <w:rsid w:val="00770AC1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3921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1BA1"/>
    <w:rsid w:val="008D5F88"/>
    <w:rsid w:val="008E1386"/>
    <w:rsid w:val="008E175A"/>
    <w:rsid w:val="008E27E6"/>
    <w:rsid w:val="008E2B0E"/>
    <w:rsid w:val="008E2D4B"/>
    <w:rsid w:val="008E439F"/>
    <w:rsid w:val="008E4EC5"/>
    <w:rsid w:val="008E6F1B"/>
    <w:rsid w:val="008F0E90"/>
    <w:rsid w:val="008F29C3"/>
    <w:rsid w:val="008F48AC"/>
    <w:rsid w:val="008F5024"/>
    <w:rsid w:val="008F5557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070FA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93A"/>
    <w:rsid w:val="00987B17"/>
    <w:rsid w:val="0099236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4CE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1AE7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DE7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1FCA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08DC"/>
    <w:rsid w:val="00AF1A34"/>
    <w:rsid w:val="00AF22F6"/>
    <w:rsid w:val="00AF25EC"/>
    <w:rsid w:val="00AF3ECC"/>
    <w:rsid w:val="00AF5B14"/>
    <w:rsid w:val="00AF6846"/>
    <w:rsid w:val="00AF6C13"/>
    <w:rsid w:val="00AF7DAE"/>
    <w:rsid w:val="00B026F7"/>
    <w:rsid w:val="00B0554D"/>
    <w:rsid w:val="00B0792E"/>
    <w:rsid w:val="00B107FA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311"/>
    <w:rsid w:val="00B24D8D"/>
    <w:rsid w:val="00B26298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0F8D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2E7C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5AC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133B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47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9F9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14F7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4B67"/>
    <w:rsid w:val="00F15184"/>
    <w:rsid w:val="00F16C40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D5DCD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285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E4E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E4EC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E4EC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EC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EC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285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E4E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E4EC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E4EC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EC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EC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675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16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335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49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063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6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34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St-2205/2016-104</izvorni_sadrzaj>
    <derivirana_varijabla naziv="DomainObject.Oznaka_1">St-2205/2016-104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2205</izvorni_sadrzaj>
    <derivirana_varijabla naziv="DomainObject.Predmet.Broj_1">2205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St-2205/2016</izvorni_sadrzaj>
    <derivirana_varijabla naziv="DomainObject.Predmet.OznakaBroj_1">St-2205/2016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GRADNJA d.o.o. za građevinarstvo zastupanog po punomoćniku Silvija Jović; Odvjetničko društvo Župić &amp; partneri d.o.o</izvorni_sadrzaj>
    <derivirana_varijabla naziv="DomainObject.Predmet.ProtustrankaFormated_1">  EKO GRADNJA d.o.o. za građevinarstvo zastupanog po punomoćniku Silvija Jović; Odvjetničko društvo Župić &amp; partneri d.o.o</derivirana_varijabla>
  </DomainObject.Predmet.ProtustrankaFormated>
  <DomainObject.Predmet.ProtustrankaFormatedOIB>
    <izvorni_sadrzaj>  EKO GRADNJA d.o.o. za građevinarstvo, OIB 64374205747 zastupanog po punomoćniku Silvija Jović; Odvjetničko društvo Župić &amp; partneri d.o.o</izvorni_sadrzaj>
    <derivirana_varijabla naziv="DomainObject.Predmet.ProtustrankaFormatedOIB_1">  EKO GRADNJA d.o.o. za građevinarstvo, OIB 64374205747 zastupanog po punomoćniku Silvija Jović; Odvjetničko društvo Župić &amp; partneri d.o.o</derivirana_varijabla>
  </DomainObject.Predmet.ProtustrankaFormatedOIB>
  <DomainObject.Predmet.ProtustrankaFormatedWithAdress>
    <izvorni_sadrzaj> EKO GRADNJA d.o.o. za građevinarstvo, N.Š.Zrinskog 76, 31326 Darda zastupanog po punomoćniku Silvija Jović; Odvjetničko društvo Župić &amp; partneri d.o.o</izvorni_sadrzaj>
    <derivirana_varijabla naziv="DomainObject.Predmet.ProtustrankaFormatedWithAdress_1"> EKO GRADNJA d.o.o. za građevinarstvo, N.Š.Zrinskog 76, 31326 Darda zastupanog po punomoćniku Silvija Jović; Odvjetničko društvo Župić &amp; partneri d.o.o</derivirana_varijabla>
  </DomainObject.Predmet.ProtustrankaFormatedWithAdress>
  <DomainObject.Predmet.ProtustrankaFormatedWithAdressOIB>
    <izvorni_sadrzaj> EKO GRADNJA d.o.o. za građevinarstvo, OIB 64374205747, N.Š.Zrinskog 76, 31326 Darda zastupanog po punomoćniku Silvija Jović; Odvjetničko društvo Župić &amp; partneri d.o.o</izvorni_sadrzaj>
    <derivirana_varijabla naziv="DomainObject.Predmet.ProtustrankaFormatedWithAdressOIB_1"> EKO GRADNJA d.o.o. za građevinarstvo, OIB 64374205747, N.Š.Zrinskog 76, 31326 Darda zastupanog po punomoćniku Silvija Jović; Odvjetničko društvo Župić &amp; partneri d.o.o</derivirana_varijabla>
  </DomainObject.Predmet.ProtustrankaFormatedWithAdressOIB>
  <DomainObject.Predmet.ProtustrankaWithAdress>
    <izvorni_sadrzaj>EKO GRADNJA d.o.o. za građevinarstvo N.Š.Zrinskog 76, 31326 Darda</izvorni_sadrzaj>
    <derivirana_varijabla naziv="DomainObject.Predmet.ProtustrankaWithAdress_1">EKO GRADNJA d.o.o. za građevinarstvo N.Š.Zrinskog 76, 31326 Darda</derivirana_varijabla>
  </DomainObject.Predmet.ProtustrankaWithAdress>
  <DomainObject.Predmet.ProtustrankaWithAdressOIB>
    <izvorni_sadrzaj>EKO GRADNJA d.o.o. za građevinarstvo, OIB 64374205747, N.Š.Zrinskog 76, 31326 Darda</izvorni_sadrzaj>
    <derivirana_varijabla naziv="DomainObject.Predmet.ProtustrankaWithAdressOIB_1">EKO GRADNJA d.o.o. za građevinarstvo, OIB 64374205747, N.Š.Zrinskog 76, 31326 Darda</derivirana_varijabla>
  </DomainObject.Predmet.ProtustrankaWithAdressOIB>
  <DomainObject.Predmet.ProtustrankaNazivFormated>
    <izvorni_sadrzaj>EKO GRADNJA d.o.o. za građevinarstvo</izvorni_sadrzaj>
    <derivirana_varijabla naziv="DomainObject.Predmet.ProtustrankaNazivFormated_1">EKO GRADNJA d.o.o. za građevinarstvo</derivirana_varijabla>
  </DomainObject.Predmet.ProtustrankaNazivFormated>
  <DomainObject.Predmet.ProtustrankaNazivFormatedOIB>
    <izvorni_sadrzaj>EKO GRADNJA d.o.o. za građevinarstvo, OIB 64374205747</izvorni_sadrzaj>
    <derivirana_varijabla naziv="DomainObject.Predmet.ProtustrankaNazivFormatedOIB_1">EKO GRADNJA d.o.o. za građevinarstvo, OIB 64374205747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EKO GRADNJA d.o.o. za građevinarstvo zastupanog po punomoćniku Silvija Jović; Odvjetničko društvo Župić &amp; partneri d.o.o</item>
    </izvorni_sadrzaj>
    <derivirana_varijabla naziv="DomainObject.Predmet.ProtuStrankaListFormated_1">
      <item>EKO GRADNJA d.o.o. za građevinarstvo zastupanog po punomoćniku Silvija Jović; Odvjetničko društvo Župić &amp; partneri d.o.o</item>
    </derivirana_varijabla>
  </DomainObject.Predmet.ProtuStrankaListFormated>
  <DomainObject.Predmet.ProtuStrankaListFormatedOIB>
    <izvorni_sadrzaj>
      <item>EKO GRADNJA d.o.o. za građevinarstvo, OIB 64374205747 zastupanog po punomoćniku Silvija Jović; Odvjetničko društvo Župić &amp; partneri d.o.o</item>
    </izvorni_sadrzaj>
    <derivirana_varijabla naziv="DomainObject.Predmet.ProtuStrankaListFormatedOIB_1">
      <item>EKO GRADNJA d.o.o. za građevinarstvo, OIB 64374205747 zastupanog po punomoćniku Silvija Jović; Odvjetničko društvo Župić &amp; partneri d.o.o</item>
    </derivirana_varijabla>
  </DomainObject.Predmet.ProtuStrankaListFormatedOIB>
  <DomainObject.Predmet.ProtuStrankaListFormatedWithAdress>
    <izvorni_sadrzaj>
      <item>EKO GRADNJA d.o.o. za građevinarstvo, N.Š.Zrinskog 76, 31326 Darda zastupanog po punomoćniku Silvija Jović; Odvjetničko društvo Župić &amp; partneri d.o.o</item>
    </izvorni_sadrzaj>
    <derivirana_varijabla naziv="DomainObject.Predmet.ProtuStrankaListFormatedWithAdress_1">
      <item>EKO GRADNJA d.o.o. za građevinarstvo, N.Š.Zrinskog 76, 31326 Darda zastupanog po punomoćniku Silvija Jović; Odvjetničko društvo Župić &amp; partneri d.o.o</item>
    </derivirana_varijabla>
  </DomainObject.Predmet.ProtuStrankaListFormatedWithAdress>
  <DomainObject.Predmet.ProtuStrankaListFormatedWithAdressOIB>
    <izvorni_sadrzaj>
      <item>EKO GRADNJA d.o.o. za građevinarstvo, OIB 64374205747, N.Š.Zrinskog 76, 31326 Darda zastupanog po punomoćniku Silvija Jović; Odvjetničko društvo Župić &amp; partneri d.o.o</item>
    </izvorni_sadrzaj>
    <derivirana_varijabla naziv="DomainObject.Predmet.ProtuStrankaListFormatedWithAdressOIB_1">
      <item>EKO GRADNJA d.o.o. za građevinarstvo, OIB 64374205747, N.Š.Zrinskog 76, 31326 Darda zastupanog po punomoćniku Silvija Jović; Odvjetničko društvo Župić &amp; partneri d.o.o</item>
    </derivirana_varijabla>
  </DomainObject.Predmet.ProtuStrankaListFormatedWithAdressOIB>
  <DomainObject.Predmet.ProtuStrankaListNazivFormated>
    <izvorni_sadrzaj>
      <item>EKO GRADNJA d.o.o. za građevinarstvo</item>
    </izvorni_sadrzaj>
    <derivirana_varijabla naziv="DomainObject.Predmet.ProtuStrankaListNazivFormated_1">
      <item>EKO GRADNJA d.o.o. za građevinarstvo</item>
    </derivirana_varijabla>
  </DomainObject.Predmet.ProtuStrankaListNazivFormated>
  <DomainObject.Predmet.ProtuStrankaListNazivFormatedOIB>
    <izvorni_sadrzaj>
      <item>EKO GRADNJA d.o.o. za građevinarstvo, OIB 64374205747</item>
    </izvorni_sadrzaj>
    <derivirana_varijabla naziv="DomainObject.Predmet.ProtuStrankaListNazivFormatedOIB_1">
      <item>EKO GRADNJA d.o.o. za građevinarstvo, OIB 64374205747</item>
    </derivirana_varijabla>
  </DomainObject.Predmet.ProtuStrankaListNazivFormatedOIB>
  <DomainObject.Predmet.OstaliListFormated>
    <izvorni_sadrzaj>
      <item>Silvija Jović punomoćnica sudionika u postupku EKO GRADNJA d.o.o. za građevinarstvo</item>
      <item>Županijsko državno odvjetništvo GUO</item>
      <item>Odvjetničko društvo Župić &amp; partneri d.o.o punomoćnik sudionika u postupku EKO GRADNJA d.o.o. za građevinarstvo</item>
      <item>Vesna Škare Ožbolt</item>
    </izvorni_sadrzaj>
    <derivirana_varijabla naziv="DomainObject.Predmet.OstaliListFormated_1">
      <item>Silvija Jović punomoćnica sudionika u postupku EKO GRADNJA d.o.o. za građevinarstvo</item>
      <item>Županijsko državno odvjetništvo GUO</item>
      <item>Odvjetničko društvo Župić &amp; partneri d.o.o punomoćnik sudionika u postupku EKO GRADNJA d.o.o. za građevinarstvo</item>
      <item>Vesna Škare Ožbolt</item>
    </derivirana_varijabla>
  </DomainObject.Predmet.OstaliListFormated>
  <DomainObject.Predmet.OstaliListFormatedOIB>
    <izvorni_sadrzaj>
      <item>Silvija Jović, OIB 90438300333 punomoćnica sudionika u postupku EKO GRADNJA d.o.o. za građevinarstvo</item>
      <item>Županijsko državno odvjetništvo GUO</item>
      <item>Odvjetničko društvo Župić &amp; partneri d.o.o, OIB 42524586447 punomoćnik sudionika u postupku EKO GRADNJA d.o.o. za građevinarstvo</item>
      <item>Vesna Škare Ožbolt, OIB 19004370128</item>
    </izvorni_sadrzaj>
    <derivirana_varijabla naziv="DomainObject.Predmet.OstaliListFormatedOIB_1">
      <item>Silvija Jović, OIB 90438300333 punomoćnica sudionika u postupku EKO GRADNJA d.o.o. za građevinarstvo</item>
      <item>Županijsko državno odvjetništvo GUO</item>
      <item>Odvjetničko društvo Župić &amp; partneri d.o.o, OIB 42524586447 punomoćnik sudionika u postupku EKO GRADNJA d.o.o. za građevinarstvo</item>
      <item>Vesna Škare Ožbolt, OIB 19004370128</item>
    </derivirana_varijabla>
  </DomainObject.Predmet.OstaliListFormatedOIB>
  <DomainObject.Predmet.OstaliListFormatedWithAdress>
    <izvorni_sadrzaj>
      <item>Silvija Jović, Željeznička 15, 31431 Čepin punomoćnica sudionika u postupku EKO GRADNJA d.o.o. za građevinarstvo</item>
      <item>Županijsko državno odvjetništvo GUO, Kapucinska 21, 31000 Osijek</item>
      <item>Odvjetničko društvo Župić &amp; partneri d.o.o, Radnička cesta 37/B, 10000 Zagreb punomoćnik sudionika u postupku EKO GRADNJA d.o.o. za građevinarstvo</item>
      <item>Vesna Škare Ožbolt, Masarykova 10, 10000 Zagreb</item>
    </izvorni_sadrzaj>
    <derivirana_varijabla naziv="DomainObject.Predmet.OstaliListFormatedWithAdress_1">
      <item>Silvija Jović, Željeznička 15, 31431 Čepin punomoćnica sudionika u postupku EKO GRADNJA d.o.o. za građevinarstvo</item>
      <item>Županijsko državno odvjetništvo GUO, Kapucinska 21, 31000 Osijek</item>
      <item>Odvjetničko društvo Župić &amp; partneri d.o.o, Radnička cesta 37/B, 10000 Zagreb punomoćnik sudionika u postupku EKO GRADNJA d.o.o. za građevinarstvo</item>
      <item>Vesna Škare Ožbolt, Masarykova 10, 10000 Zagreb</item>
    </derivirana_varijabla>
  </DomainObject.Predmet.OstaliListFormatedWithAdress>
  <DomainObject.Predmet.OstaliListFormatedWithAdressOIB>
    <izvorni_sadrzaj>
      <item>Silvija Jović, OIB 90438300333, Željeznička 15, 31431 Čepin punomoćnica sudionika u postupku EKO GRADNJA d.o.o. za građevinarstvo</item>
      <item>Županijsko državno odvjetništvo GUO, Kapucinska 21, 31000 Osijek</item>
      <item>Odvjetničko društvo Župić &amp; partneri d.o.o, OIB 42524586447, Radnička cesta 37/B, 10000 Zagreb punomoćnik sudionika u postupku EKO GRADNJA d.o.o. za građevinarstvo</item>
      <item>Vesna Škare Ožbolt, OIB 19004370128, Masarykova 10, 10000 Zagreb</item>
    </izvorni_sadrzaj>
    <derivirana_varijabla naziv="DomainObject.Predmet.OstaliListFormatedWithAdressOIB_1">
      <item>Silvija Jović, OIB 90438300333, Željeznička 15, 31431 Čepin punomoćnica sudionika u postupku EKO GRADNJA d.o.o. za građevinarstvo</item>
      <item>Županijsko državno odvjetništvo GUO, Kapucinska 21, 31000 Osijek</item>
      <item>Odvjetničko društvo Župić &amp; partneri d.o.o, OIB 42524586447, Radnička cesta 37/B, 10000 Zagreb punomoćnik sudionika u postupku EKO GRADNJA d.o.o. za građevinarstvo</item>
      <item>Vesna Škare Ožbolt, OIB 19004370128, Masarykova 10, 10000 Zagreb</item>
    </derivirana_varijabla>
  </DomainObject.Predmet.OstaliListFormatedWithAdressOIB>
  <DomainObject.Predmet.OstaliListNazivFormated>
    <izvorni_sadrzaj>
      <item>Silvija Jović</item>
      <item>Županijsko državno odvjetništvo GUO</item>
      <item>Odvjetničko društvo Župić &amp; partneri d.o.o</item>
      <item>Vesna Škare Ožbolt</item>
    </izvorni_sadrzaj>
    <derivirana_varijabla naziv="DomainObject.Predmet.OstaliListNazivFormated_1">
      <item>Silvija Jović</item>
      <item>Županijsko državno odvjetništvo GUO</item>
      <item>Odvjetničko društvo Župić &amp; partneri d.o.o</item>
      <item>Vesna Škare Ožbolt</item>
    </derivirana_varijabla>
  </DomainObject.Predmet.OstaliListNazivFormated>
  <DomainObject.Predmet.OstaliListNazivFormatedOIB>
    <izvorni_sadrzaj>
      <item>Silvija Jović, OIB 90438300333</item>
      <item>Županijsko državno odvjetništvo GUO</item>
      <item>Odvjetničko društvo Župić &amp; partneri d.o.o, OIB 42524586447</item>
      <item>Vesna Škare Ožbolt, OIB 19004370128</item>
    </izvorni_sadrzaj>
    <derivirana_varijabla naziv="DomainObject.Predmet.OstaliListNazivFormatedOIB_1">
      <item>Silvija Jović, OIB 90438300333</item>
      <item>Županijsko državno odvjetništvo GUO</item>
      <item>Odvjetničko društvo Župić &amp; partneri d.o.o, OIB 42524586447</item>
      <item>Vesna Škare Ožbolt, OIB 19004370128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St-2205/2016-104</izvorni_sadrzaj>
    <derivirana_varijabla naziv="DomainObject.PoslovniBrojDokumenta_1">St-2205/2016-104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 GRADNJA d.o.o. za građevinarstvo</izvorni_sadrzaj>
    <derivirana_varijabla naziv="DomainObject.Predmet.ProtustrankaIDrugi_1">EKO GRADNJA d.o.o. za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EKO GRADNJA d.o.o. za građevinarstvo, OIB 64374205747, N.Š.Zrinskog 76, 31326 Darda</izvorni_sadrzaj>
    <derivirana_varijabla naziv="DomainObject.Predmet.ProtustrankaIDrugiAdressOIB_1">EKO GRADNJA d.o.o. za građevinarstvo, OIB 64374205747, N.Š.Zrinskog 76,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 GRADNJA d.o.o. za građevinarstvo</item>
      <item>Silvija Jović</item>
      <item>Županijsko državno odvjetništvo GUO</item>
      <item>Odvjetničko društvo Župić &amp; partneri d.o.o</item>
      <item>Vesna Škare Ožbolt</item>
    </izvorni_sadrzaj>
    <derivirana_varijabla naziv="DomainObject.Predmet.SudioniciListNaziv_1">
      <item>FINA RC OSIJEK</item>
      <item>EKO GRADNJA d.o.o. za građevinarstvo</item>
      <item>Silvija Jović</item>
      <item>Županijsko državno odvjetništvo GUO</item>
      <item>Odvjetničko društvo Župić &amp; partneri d.o.o</item>
      <item>Vesna Škare Ožbolt</item>
    </derivirana_varijabla>
  </DomainObject.Predmet.SudioniciListNaziv>
  <DomainObject.Predmet.SudioniciListAdressOIB>
    <izvorni_sadrzaj>
      <item>FINA RC OSIJEK, OIB 85821130368</item>
      <item>EKO GRADNJA d.o.o. za građevinarstvo, OIB 64374205747, N.Š.Zrinskog 76,31326 Darda</item>
      <item>Silvija Jović, OIB 90438300333, Željeznička 15,31431 Čepin</item>
      <item>Županijsko državno odvjetništvo GUO, Kapucinska 21,31000 Osijek</item>
      <item>Odvjetničko društvo Župić &amp; partneri d.o.o, OIB 42524586447, Radnička cesta 37/B,10000 Zagreb</item>
      <item>Vesna Škare Ožbolt, OIB 19004370128, Masarykova 10,10000 Zagreb</item>
    </izvorni_sadrzaj>
    <derivirana_varijabla naziv="DomainObject.Predmet.SudioniciListAdressOIB_1">
      <item>FINA RC OSIJEK, OIB 85821130368</item>
      <item>EKO GRADNJA d.o.o. za građevinarstvo, OIB 64374205747, N.Š.Zrinskog 76,31326 Darda</item>
      <item>Silvija Jović, OIB 90438300333, Željeznička 15,31431 Čepin</item>
      <item>Županijsko državno odvjetništvo GUO, Kapucinska 21,31000 Osijek</item>
      <item>Odvjetničko društvo Župić &amp; partneri d.o.o, OIB 42524586447, Radnička cesta 37/B,10000 Zagreb</item>
      <item>Vesna Škare Ožbolt, OIB 19004370128, Masarykova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64374205747</item>
      <item>, OIB 90438300333</item>
      <item>, OIB null</item>
      <item>, OIB 42524586447</item>
      <item>, OIB 19004370128</item>
    </izvorni_sadrzaj>
    <derivirana_varijabla naziv="DomainObject.Predmet.SudioniciListNazivOIB_1">
      <item>, OIB 85821130368</item>
      <item>, OIB 64374205747</item>
      <item>, OIB 90438300333</item>
      <item>, OIB null</item>
      <item>, OIB 42524586447</item>
      <item>, OIB 19004370128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2018.</izvorni_sadrzaj>
    <derivirana_varijabla naziv="DomainObject.Predmet.DatumZadnjeOdrzaneSudskeRadnje_1">15. ožujka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St-2205/2016-96</izvorni_sadrzaj>
    <derivirana_varijabla naziv="DomainObject.PredzadnjaOdlukaIzPredmeta.Oznaka_1">St-2205/2016-96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DCF669-481E-42E0-9A13-98C059EE70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375</properties:Words>
  <properties:Characters>1918</properties:Characters>
  <properties:Lines>118</properties:Lines>
  <properties:Paragraphs>20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2018-12-13T06:39:00Z</dcterms:created>
  <dc:creator>Baran Mirjana</dc:creator>
  <cp:lastModifiedBy>Danijela Špeletić</cp:lastModifiedBy>
  <cp:lastPrinted>2018-12-17T09:15:00Z</cp:lastPrinted>
  <dcterms:modified xmlns:xsi="http://www.w3.org/2001/XMLSchema-instance" xsi:type="dcterms:W3CDTF">2018-12-17T09:15:00Z</dcterms:modified>
  <cp:revision>27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St-2205/2016-104 / Odluka - Zaključak (2205-16_ZK_stečajnom_upravitelju.docx)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