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8104" w14:paraId="0568104" w:rsidRDefault="00BA1B0B" w:rsidP="00BA1B0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A1B0B" w:rsidR="00AE649C" w:rsidRPr="00B76F3C">
      <w:pPr>
        <w:pStyle w:val="NormaleSPIS"/>
        <w:spacing w:after="0"/>
      </w:pPr>
    </w:p>
    <w:p w:rsidRDefault="00BA1B0B" w:rsidP="00BA1B0B" w:rsidR="00BA1B0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A1B0B" w:rsidP="00BA1B0B" w:rsidR="00BA1B0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A1B0B" w:rsidP="00BA1B0B" w:rsidR="00BA1B0B" w:rsidRPr="00BA1B0B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A1B0B" w:rsidP="00BA1B0B" w:rsidR="00BA1B0B">
      <w:pPr>
        <w:spacing w:after="0"/>
        <w:jc w:val="right"/>
      </w:pPr>
      <w:r>
        <w:t>Poslovni broj: 2 St-385/2018-3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center"/>
      </w:pPr>
      <w:r>
        <w:t>U  I M E   R E P U B L I K E   H R V A T S K E</w:t>
      </w:r>
    </w:p>
    <w:p w:rsidRDefault="00BA1B0B" w:rsidP="00BA1B0B" w:rsidR="00BA1B0B">
      <w:pPr>
        <w:spacing w:after="0"/>
        <w:jc w:val="center"/>
      </w:pPr>
    </w:p>
    <w:p w:rsidRDefault="00BA1B0B" w:rsidP="00BA1B0B" w:rsidR="00BA1B0B">
      <w:pPr>
        <w:spacing w:after="0"/>
        <w:jc w:val="center"/>
      </w:pPr>
      <w:r>
        <w:t xml:space="preserve"> R J E Š E N J E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PUZO-GRAĐENJE jednostavno društvo s ograničenom odgovornošću za usluge, Zagreb, Gradiljnjak 15B, MBS: 081008256, OIB: 62591483363, 26. lipnja 2018.  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center"/>
      </w:pPr>
      <w:r>
        <w:t>r i j e š i o   j e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  <w:rPr>
          <w:szCs w:val="20"/>
        </w:rPr>
      </w:pPr>
      <w:r>
        <w:tab/>
        <w:t>1. Otvara se stečajni postupak nad dužnikom PUZO-GRAĐENJE jednostavno društvo s ograničenom odgovornošću za usluge, Zagreb, Gradiljnjak 15B, MBS: 081008256, OIB: 62591483363.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  <w:r>
        <w:tab/>
        <w:t xml:space="preserve">2. Za stečajnog upravitelja imenuje se </w:t>
      </w:r>
      <w:r w:rsidR="00FD497E">
        <w:t>KARLO ŠATVAR, Osijek, Zagrebačka 30, OIB: 24771511882</w:t>
      </w:r>
      <w:r w:rsidR="00FD497E">
        <w:t>.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  <w:rPr>
          <w:szCs w:val="20"/>
        </w:rPr>
      </w:pPr>
      <w:r>
        <w:tab/>
        <w:t>3. Zaključuje se stečajni postupak nad dužnikom PUZO-GRAĐENJE jednostavno društvo s ograničenom odgovornošću za usluge, Zagreb, Gradiljnjak 15B, MBS: 081008256, OIB: 62591483363.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  <w:r>
        <w:tab/>
        <w:t>4. Stečajni postupak je otvoren i zaključen s danom 26. lipnja 2018. godine u 10,00 sati, kada je ovo rješenje objavljeno na e-oglasnoj ploči ovoga suda.</w:t>
      </w:r>
    </w:p>
    <w:p w:rsidRDefault="00BA1B0B" w:rsidP="00BA1B0B" w:rsidR="00BA1B0B">
      <w:pPr>
        <w:pStyle w:val="Bezproreda"/>
        <w:spacing w:after="0"/>
        <w:jc w:val="both"/>
      </w:pPr>
    </w:p>
    <w:p w:rsidRDefault="00BA1B0B" w:rsidP="00BA1B0B" w:rsidR="00BA1B0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A1B0B" w:rsidP="00BA1B0B" w:rsidR="00BA1B0B">
      <w:pPr>
        <w:spacing w:after="0"/>
        <w:jc w:val="both"/>
        <w:rPr>
          <w:rFonts w:cs="Times New Roman"/>
        </w:rPr>
      </w:pPr>
    </w:p>
    <w:p w:rsidRDefault="00BA1B0B" w:rsidP="00BA1B0B" w:rsidR="00BA1B0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center"/>
      </w:pPr>
      <w:r>
        <w:t>Obrazloženje</w:t>
      </w:r>
    </w:p>
    <w:p w:rsidRDefault="00BA1B0B" w:rsidP="00BA1B0B" w:rsidR="00BA1B0B">
      <w:pPr>
        <w:spacing w:after="0"/>
        <w:jc w:val="center"/>
      </w:pPr>
    </w:p>
    <w:p w:rsidRDefault="00BA1B0B" w:rsidP="00BA1B0B" w:rsidR="00BA1B0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St-385/2018-2, koji je objavljen na mrežnoj stranici e-oglasna ploča Trgovačkog suda u Bjelovaru 2.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A1B0B" w:rsidP="00BA1B0B" w:rsidR="00BA1B0B">
      <w:pPr>
        <w:pStyle w:val="Bezproreda"/>
        <w:spacing w:after="0"/>
        <w:jc w:val="both"/>
      </w:pPr>
    </w:p>
    <w:p w:rsidRDefault="00BA1B0B" w:rsidP="00BA1B0B" w:rsidR="00BA1B0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A1B0B" w:rsidP="00BA1B0B" w:rsidR="00BA1B0B">
      <w:pPr>
        <w:spacing w:after="0"/>
        <w:ind w:firstLine="851"/>
        <w:jc w:val="both"/>
      </w:pPr>
    </w:p>
    <w:p w:rsidRDefault="00BA1B0B" w:rsidP="00BA1B0B" w:rsidR="00BA1B0B">
      <w:pPr>
        <w:spacing w:after="0"/>
        <w:jc w:val="center"/>
      </w:pPr>
      <w:r>
        <w:t>U Bjelovaru 26. lipnja 2018.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ind w:firstLine="720" w:left="4320"/>
      </w:pPr>
      <w:r>
        <w:t>SUDSKI SAVJETNIK</w:t>
      </w:r>
    </w:p>
    <w:p w:rsidRDefault="00BA1B0B" w:rsidP="00BA1B0B" w:rsidR="00BA1B0B">
      <w:pPr>
        <w:spacing w:after="0"/>
        <w:ind w:firstLine="4111"/>
      </w:pPr>
      <w:r>
        <w:tab/>
        <w:t xml:space="preserve">     MIROSLAV LOVREKOVIĆ, v.r.</w:t>
      </w:r>
    </w:p>
    <w:p w:rsidRDefault="00BA1B0B" w:rsidP="00BA1B0B" w:rsidR="00BA1B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A1B0B" w:rsidP="00BA1B0B" w:rsidR="00BA1B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A1B0B" w:rsidP="00BA1B0B" w:rsidR="00BA1B0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A1B0B" w:rsidP="00BA1B0B" w:rsidR="00BA1B0B">
      <w:pPr>
        <w:spacing w:after="0"/>
        <w:jc w:val="both"/>
      </w:pPr>
    </w:p>
    <w:p w:rsidRDefault="00BA1B0B" w:rsidP="00BA1B0B" w:rsidR="00BA1B0B">
      <w:pPr>
        <w:spacing w:after="0"/>
        <w:jc w:val="both"/>
      </w:pPr>
    </w:p>
    <w:p w:rsidRDefault="00BA1B0B" w:rsidP="00BA1B0B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A1B0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9299996"/>
      <w:docPartObj>
        <w:docPartGallery w:val="Page Numbers (Top of Page)"/>
        <w:docPartUnique/>
      </w:docPartObj>
    </w:sdtPr>
    <w:sdtEndPr/>
    <w:sdtContent>
      <w:p w:rsidRDefault="00BA1B0B" w:rsidP="00BA1B0B" w:rsidR="00BA1B0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7A4">
          <w:t>2</w:t>
        </w:r>
        <w:r>
          <w:fldChar w:fldCharType="end"/>
        </w:r>
      </w:p>
    </w:sdtContent>
  </w:sdt>
  <w:p w:rsidRDefault="00BA1B0B" w:rsidP="00BA1B0B" w:rsidR="008333A9">
    <w:pPr>
      <w:spacing w:after="0"/>
      <w:jc w:val="right"/>
    </w:pPr>
    <w:r>
      <w:t>Poslovni broj: 2 St-385/2018-3</w:t>
    </w:r>
  </w:p>
  <w:p w:rsidRDefault="00BA1B0B" w:rsidP="00BA1B0B" w:rsidR="00BA1B0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7A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B0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C9B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97E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94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38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St-385/2018-3</izvorni_sadrzaj>
    <derivirana_varijabla naziv="DomainObject.Oznaka_1">St-385/2018-3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PUZO-GRAĐENJE jednostavno društvo s ograničenom odgovornošću za usluge zastupanog po punomoćniku Vladimir Pozaić</izvorni_sadrzaj>
    <derivirana_varijabla naziv="DomainObject.Predmet.ProtustrankaFormated_1">  PUZO-GRAĐENJE jednostavno društvo s ograničenom odgovornošću za usluge zastupanog po punomoćniku Vladimir Pozaić</derivirana_varijabla>
  </DomainObject.Predmet.ProtustrankaFormated>
  <DomainObject.Predmet.ProtustrankaFormatedOIB>
    <izvorni_sadrzaj>  PUZO-GRAĐENJE jednostavno društvo s ograničenom odgovornošću za usluge, OIB 62591483363 zastupanog po punomoćniku Vladimir Pozaić</izvorni_sadrzaj>
    <derivirana_varijabla naziv="DomainObject.Predmet.ProtustrankaFormatedOIB_1">  PUZO-GRAĐENJE jednostavno društvo s ograničenom odgovornošću za usluge, OIB 62591483363 zastupanog po punomoćniku Vladimir Pozaić</derivirana_varijabla>
  </DomainObject.Predmet.ProtustrankaFormatedOIB>
  <DomainObject.Predmet.ProtustrankaFormatedWithAdress>
    <izvorni_sadrzaj> PUZO-GRAĐENJE jednostavno društvo s ograničenom odgovornošću za usluge, Gradiljnjak 15B, 10000 Zagreb zastupanog po punomoćniku Vladimir Pozaić</izvorni_sadrzaj>
    <derivirana_varijabla naziv="DomainObject.Predmet.ProtustrankaFormatedWithAdress_1"> PUZO-GRAĐENJE jednostavno društvo s ograničenom odgovornošću za usluge, Gradiljnjak 15B, 10000 Zagreb zastupanog po punomoćniku Vladimir Pozaić</derivirana_varijabla>
  </DomainObject.Predmet.ProtustrankaFormatedWithAdress>
  <DomainObject.Predmet.ProtustrankaFormatedWithAdressOIB>
    <izvorni_sadrzaj> PUZO-GRAĐENJE jednostavno društvo s ograničenom odgovornošću za usluge, OIB 62591483363, Gradiljnjak 15B, 10000 Zagreb zastupanog po punomoćniku Vladimir Pozaić</izvorni_sadrzaj>
    <derivirana_varijabla naziv="DomainObject.Predmet.ProtustrankaFormatedWithAdressOIB_1"> PUZO-GRAĐENJE jednostavno društvo s ograničenom odgovornošću za usluge, OIB 62591483363, Gradiljnjak 15B, 10000 Zagreb zastupanog po punomoćniku Vladimir Pozaić</derivirana_varijabla>
  </DomainObject.Predmet.ProtustrankaFormatedWithAdressOIB>
  <DomainObject.Predmet.ProtustrankaWithAdress>
    <izvorni_sadrzaj>PUZO-GRAĐENJE jednostavno društvo s ograničenom odgovornošću za usluge Gradiljnjak 15B, 10000 Zagreb</izvorni_sadrzaj>
    <derivirana_varijabla naziv="DomainObject.Predmet.ProtustrankaWithAdress_1">PUZO-GRAĐENJE jednostavno društvo s ograničenom odgovornošću za usluge Gradiljnjak 15B, 10000 Zagreb</derivirana_varijabla>
  </DomainObject.Predmet.ProtustrankaWithAdress>
  <DomainObject.Predmet.ProtustrankaWithAdressOIB>
    <izvorni_sadrzaj>PUZO-GRAĐENJE jednostavno društvo s ograničenom odgovornošću za usluge, OIB 62591483363, Gradiljnjak 15B, 10000 Zagreb</izvorni_sadrzaj>
    <derivirana_varijabla naziv="DomainObject.Predmet.ProtustrankaWithAdressOIB_1">PUZO-GRAĐENJE jednostavno društvo s ograničenom odgovornošću za usluge, OIB 62591483363, Gradiljnjak 15B, 10000 Zagreb</derivirana_varijabla>
  </DomainObject.Predmet.ProtustrankaWithAdressOIB>
  <DomainObject.Predmet.ProtustrankaNazivFormated>
    <izvorni_sadrzaj>PUZO-GRAĐENJE jednostavno društvo s ograničenom odgovornošću za usluge</izvorni_sadrzaj>
    <derivirana_varijabla naziv="DomainObject.Predmet.ProtustrankaNazivFormated_1">PUZO-GRAĐENJE jednostavno društvo s ograničenom odgovornošću za usluge</derivirana_varijabla>
  </DomainObject.Predmet.ProtustrankaNazivFormated>
  <DomainObject.Predmet.ProtustrankaNazivFormatedOIB>
    <izvorni_sadrzaj>PUZO-GRAĐENJE jednostavno društvo s ograničenom odgovornošću za usluge, OIB 62591483363</izvorni_sadrzaj>
    <derivirana_varijabla naziv="DomainObject.Predmet.ProtustrankaNazivFormatedOIB_1">PUZO-GRAĐENJE jednostavno društvo s ograničenom odgovornošću za usluge, OIB 62591483363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PUZO-GRAĐENJE jednostavno društvo s ograničenom odgovornošću za usluge zastupanog po punomoćniku Vladimir Pozaić</item>
    </izvorni_sadrzaj>
    <derivirana_varijabla naziv="DomainObject.Predmet.ProtuStrankaListFormated_1">
      <item>PUZO-GRAĐENJE jednostavno društvo s ograničenom odgovornošću za usluge zastupanog po punomoćniku Vladimir Pozaić</item>
    </derivirana_varijabla>
  </DomainObject.Predmet.ProtuStrankaListFormated>
  <DomainObject.Predmet.ProtuStrankaListFormatedOIB>
    <izvorni_sadrzaj>
      <item>PUZO-GRAĐENJE jednostavno društvo s ograničenom odgovornošću za usluge, OIB 62591483363 zastupanog po punomoćniku Vladimir Pozaić</item>
    </izvorni_sadrzaj>
    <derivirana_varijabla naziv="DomainObject.Predmet.ProtuStrankaListFormatedOIB_1">
      <item>PUZO-GRAĐENJE jednostavno društvo s ograničenom odgovornošću za usluge, OIB 62591483363 zastupanog po punomoćniku Vladimir Pozaić</item>
    </derivirana_varijabla>
  </DomainObject.Predmet.ProtuStrankaListFormatedOIB>
  <DomainObject.Predmet.ProtuStrankaListFormatedWithAdress>
    <izvorni_sadrzaj>
      <item>PUZO-GRAĐENJE jednostavno društvo s ograničenom odgovornošću za usluge, Gradiljnjak 15B, 10000 Zagreb zastupanog po punomoćniku Vladimir Pozaić</item>
    </izvorni_sadrzaj>
    <derivirana_varijabla naziv="DomainObject.Predmet.ProtuStrankaListFormatedWithAdress_1">
      <item>PUZO-GRAĐENJE jednostavno društvo s ograničenom odgovornošću za usluge, Gradiljnjak 15B, 10000 Zagreb zastupanog po punomoćniku Vladimir Pozaić</item>
    </derivirana_varijabla>
  </DomainObject.Predmet.ProtuStrankaListFormatedWithAdress>
  <DomainObject.Predmet.ProtuStrankaListFormatedWithAdressOIB>
    <izvorni_sadrzaj>
      <item>PUZO-GRAĐENJE jednostavno društvo s ograničenom odgovornošću za usluge, OIB 62591483363, Gradiljnjak 15B, 10000 Zagreb zastupanog po punomoćniku Vladimir Pozaić</item>
    </izvorni_sadrzaj>
    <derivirana_varijabla naziv="DomainObject.Predmet.ProtuStrankaListFormatedWithAdressOIB_1">
      <item>PUZO-GRAĐENJE jednostavno društvo s ograničenom odgovornošću za usluge, OIB 62591483363, Gradiljnjak 15B, 10000 Zagreb zastupanog po punomoćniku Vladimir Pozaić</item>
    </derivirana_varijabla>
  </DomainObject.Predmet.ProtuStrankaListFormatedWithAdressOIB>
  <DomainObject.Predmet.ProtuStrankaListNazivFormated>
    <izvorni_sadrzaj>
      <item>PUZO-GRAĐENJE jednostavno društvo s ograničenom odgovornošću za usluge</item>
    </izvorni_sadrzaj>
    <derivirana_varijabla naziv="DomainObject.Predmet.ProtuStrankaListNazivFormated_1">
      <item>PUZO-GRAĐENJE jednostavno društvo s ograničenom odgovornošću za usluge</item>
    </derivirana_varijabla>
  </DomainObject.Predmet.ProtuStrankaListNazivFormated>
  <DomainObject.Predmet.ProtuStrankaListNazivFormatedOIB>
    <izvorni_sadrzaj>
      <item>PUZO-GRAĐENJE jednostavno društvo s ograničenom odgovornošću za usluge, OIB 62591483363</item>
    </izvorni_sadrzaj>
    <derivirana_varijabla naziv="DomainObject.Predmet.ProtuStrankaListNazivFormatedOIB_1">
      <item>PUZO-GRAĐENJE jednostavno društvo s ograničenom odgovornošću za usluge, OIB 62591483363</item>
    </derivirana_varijabla>
  </DomainObject.Predmet.ProtuStrankaListNazivFormatedOIB>
  <DomainObject.Predmet.OstaliListFormated>
    <izvorni_sadrzaj>
      <item>Vladimir Pozaić punomoćnik sudionika u postupku PUZO-GRAĐENJE jednostavno društvo s ograničenom odgovornošću za usluge</item>
    </izvorni_sadrzaj>
    <derivirana_varijabla naziv="DomainObject.Predmet.OstaliListFormated_1">
      <item>Vladimir Pozaić punomoćnik sudionika u postupku PUZO-GRAĐENJE jednostavno društvo s ograničenom odgovornošću za usluge</item>
    </derivirana_varijabla>
  </DomainObject.Predmet.OstaliListFormated>
  <DomainObject.Predmet.OstaliListFormatedOIB>
    <izvorni_sadrzaj>
      <item>Vladimir Pozaić, OIB 40671802349 punomoćnik sudionika u postupku PUZO-GRAĐENJE jednostavno društvo s ograničenom odgovornošću za usluge</item>
    </izvorni_sadrzaj>
    <derivirana_varijabla naziv="DomainObject.Predmet.OstaliListFormatedOIB_1">
      <item>Vladimir Pozaić, OIB 40671802349 punomoćnik sudionika u postupku PUZO-GRAĐENJE jednostavno društvo s ograničenom odgovornošću za usluge</item>
    </derivirana_varijabla>
  </DomainObject.Predmet.OstaliListFormatedOIB>
  <DomainObject.Predmet.OstaliListFormatedWithAdress>
    <izvorni_sadrzaj>
      <item>Vladimir Pozaić, Gradiljnjak 15B, 10000 Zagreb punomoćnik sudionika u postupku PUZO-GRAĐENJE jednostavno društvo s ograničenom odgovornošću za usluge</item>
    </izvorni_sadrzaj>
    <derivirana_varijabla naziv="DomainObject.Predmet.OstaliListFormatedWithAdress_1">
      <item>Vladimir Pozaić, Gradiljnjak 15B, 10000 Zagreb punomoćnik sudionika u postupku PUZO-GRAĐENJE jednostavno društvo s ograničenom odgovornošću za usluge</item>
    </derivirana_varijabla>
  </DomainObject.Predmet.OstaliListFormatedWithAdress>
  <DomainObject.Predmet.OstaliListFormatedWithAdressOIB>
    <izvorni_sadrzaj>
      <item>Vladimir Pozaić, OIB 40671802349, Gradiljnjak 15B, 10000 Zagreb punomoćnik sudionika u postupku PUZO-GRAĐENJE jednostavno društvo s ograničenom odgovornošću za usluge</item>
    </izvorni_sadrzaj>
    <derivirana_varijabla naziv="DomainObject.Predmet.OstaliListFormatedWithAdressOIB_1">
      <item>Vladimir Pozaić, OIB 40671802349, Gradiljnjak 15B, 10000 Zagreb punomoćnik sudionika u postupku PUZO-GRAĐENJE jednostavno društvo s ograničenom odgovornošću za usluge</item>
    </derivirana_varijabla>
  </DomainObject.Predmet.OstaliListFormatedWithAdressOIB>
  <DomainObject.Predmet.OstaliListNazivFormated>
    <izvorni_sadrzaj>
      <item>Vladimir Pozaić</item>
    </izvorni_sadrzaj>
    <derivirana_varijabla naziv="DomainObject.Predmet.OstaliListNazivFormated_1">
      <item>Vladimir Pozaić</item>
    </derivirana_varijabla>
  </DomainObject.Predmet.OstaliListNazivFormated>
  <DomainObject.Predmet.OstaliListNazivFormatedOIB>
    <izvorni_sadrzaj>
      <item>Vladimir Pozaić, OIB 40671802349</item>
    </izvorni_sadrzaj>
    <derivirana_varijabla naziv="DomainObject.Predmet.OstaliListNazivFormatedOIB_1">
      <item>Vladimir Pozaić, OIB 40671802349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St-385/2018-3</izvorni_sadrzaj>
    <derivirana_varijabla naziv="DomainObject.PoslovniBrojDokumenta_1">St-385/2018-3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PUZO-GRAĐENJE jednostavno društvo s ograničenom odgovornošću za usluge</izvorni_sadrzaj>
    <derivirana_varijabla naziv="DomainObject.Predmet.ProtustrankaIDrugi_1">PUZO-GRAĐENJE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PUZO-GRAĐENJE jednostavno društvo s ograničenom odgovornošću za usluge, OIB 62591483363, Gradiljnjak 15B, 10000 Zagreb</izvorni_sadrzaj>
    <derivirana_varijabla naziv="DomainObject.Predmet.ProtustrankaIDrugiAdressOIB_1">PUZO-GRAĐENJE jednostavno društvo s ograničenom odgovornošću za usluge, OIB 62591483363, Gradiljnjak 15B,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PUZO-GRAĐENJE jednostavno društvo s ograničenom odgovornošću za usluge</item>
      <item>FINA Regionalni centar Zagreb</item>
      <item>Vladimir Pozaić</item>
    </izvorni_sadrzaj>
    <derivirana_varijabla naziv="DomainObject.Predmet.SudioniciListNaziv_1">
      <item>PUZO-GRAĐENJE jednostavno društvo s ograničenom odgovornošću za usluge</item>
      <item>FINA Regionalni centar Zagreb</item>
      <item>Vladimir Pozaić</item>
    </derivirana_varijabla>
  </DomainObject.Predmet.SudioniciListNaziv>
  <DomainObject.Predmet.SudioniciListAdressOIB>
    <izvorni_sadrzaj>
      <item>PUZO-GRAĐENJE jednostavno društvo s ograničenom odgovornošću za usluge, OIB 62591483363, Gradiljnjak 15B,10000 Zagreb</item>
      <item>FINA Regionalni centar Zagreb, OIB 85821130368, Trg svibanjskih žrtava 1995. 1,10000 Zagreb</item>
      <item>Vladimir Pozaić, OIB 40671802349, Gradiljnjak 15B,10000 Zagreb</item>
    </izvorni_sadrzaj>
    <derivirana_varijabla naziv="DomainObject.Predmet.SudioniciListAdressOIB_1">
      <item>PUZO-GRAĐENJE jednostavno društvo s ograničenom odgovornošću za usluge, OIB 62591483363, Gradiljnjak 15B,10000 Zagreb</item>
      <item>FINA Regionalni centar Zagreb, OIB 85821130368, Trg svibanjskih žrtava 1995. 1,10000 Zagreb</item>
      <item>Vladimir Pozaić, OIB 40671802349, Gradiljnjak 15B,10000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07134-2BAD-424E-A91E-40E14981A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3560</properties:Characters>
  <properties:Lines>94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2018-06-26T07:45:00Z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St-385/2018-3 / Odluka - Rješenje o otvaranju i zaključenju skraćenog stečajnog postupka (odluka_St-385_2018-3.docx)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