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17dd" w14:paraId="14717dd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4D3FC1">
        <w:t>609/13-16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 kao stečajnom sucu, nad stečajnim dužnikom </w:t>
      </w:r>
      <w:r w:rsidR="004D3FC1">
        <w:t>KOŠARKAŠKI KLUB „POLJANA“, Poljana, otok Ugljan,</w:t>
      </w:r>
      <w:r w:rsidR="004D3FC1" w:rsidRPr="00BA5150">
        <w:t xml:space="preserve"> </w:t>
      </w:r>
      <w:r w:rsidR="004D3FC1">
        <w:t>OIB: 83872708808</w:t>
      </w:r>
      <w:r w:rsidR="00AE386D" w:rsidRPr="00BF5D5E">
        <w:t xml:space="preserve">, </w:t>
      </w:r>
      <w:r w:rsidRPr="00BF5D5E">
        <w:t xml:space="preserve">dana </w:t>
      </w:r>
      <w:r w:rsidR="004D3FC1">
        <w:t>22</w:t>
      </w:r>
      <w:r w:rsidR="00103405">
        <w:t>. siječnja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4D3FC1">
        <w:t>Edvinu Šimunovu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F5332C">
        <w:t>5</w:t>
      </w:r>
      <w:r w:rsidR="005B3398" w:rsidRPr="00BF5D5E">
        <w:t>.000,00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F5332C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</w:t>
      </w:r>
      <w:proofErr w:type="spellStart"/>
      <w:r w:rsidRPr="00BF5D5E">
        <w:t>kontovnika</w:t>
      </w:r>
      <w:proofErr w:type="spellEnd"/>
      <w:r w:rsidRPr="00BF5D5E">
        <w:t xml:space="preserve"> </w:t>
      </w:r>
      <w:r w:rsidR="00214BBA" w:rsidRPr="00BF5D5E">
        <w:t xml:space="preserve">zajedničkih pristojbi </w:t>
      </w:r>
      <w:r w:rsidR="00214BBA" w:rsidRPr="00F5332C">
        <w:t xml:space="preserve">– fond </w:t>
      </w:r>
      <w:r w:rsidR="00F5332C" w:rsidRPr="00F5332C">
        <w:t xml:space="preserve">144. </w:t>
      </w:r>
      <w:r w:rsidR="00214BBA" w:rsidRPr="00F5332C">
        <w:t xml:space="preserve">Stečajnog zakona.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4D3FC1">
        <w:t>24. rujna 2013</w:t>
      </w:r>
      <w:r w:rsidRPr="00BF5D5E">
        <w:t xml:space="preserve">. imenovan je privremeni stečajni upravitelj koji je dana </w:t>
      </w:r>
      <w:r w:rsidR="004D3FC1">
        <w:t>06. studenoga 2013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7. </w:t>
      </w:r>
      <w:r w:rsidRPr="00BF5D5E">
        <w:t>Uredbe o kriterijima i načinu obračuna plaćanja nagrada stečajnim upraviteljima</w:t>
      </w:r>
      <w:r w:rsidR="00F5332C">
        <w:t xml:space="preserve"> (Narodne novine 189/03)</w:t>
      </w:r>
      <w:r w:rsidRPr="00BF5D5E">
        <w:t>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4D3FC1">
        <w:t>22</w:t>
      </w:r>
      <w:r w:rsidR="00103405">
        <w:t>. siječnja 2016.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SUDAC  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</w:t>
      </w:r>
      <w:proofErr w:type="spellStart"/>
      <w:r w:rsidRPr="00BF5D5E">
        <w:t>Bajlo</w:t>
      </w:r>
      <w:proofErr w:type="spellEnd"/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103405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71414"/>
    <w:rsid w:val="003A1FC0"/>
    <w:rsid w:val="003B4377"/>
    <w:rsid w:val="004471BF"/>
    <w:rsid w:val="004D3FC1"/>
    <w:rsid w:val="00575BEC"/>
    <w:rsid w:val="00585D16"/>
    <w:rsid w:val="005B3398"/>
    <w:rsid w:val="00614400"/>
    <w:rsid w:val="00633783"/>
    <w:rsid w:val="006B6E1C"/>
    <w:rsid w:val="00703D4E"/>
    <w:rsid w:val="007456EB"/>
    <w:rsid w:val="00886894"/>
    <w:rsid w:val="00967617"/>
    <w:rsid w:val="009909B0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D115A7"/>
    <w:rsid w:val="00D13B6D"/>
    <w:rsid w:val="00DA5B43"/>
    <w:rsid w:val="00DD431E"/>
    <w:rsid w:val="00DE29EB"/>
    <w:rsid w:val="00DF684D"/>
    <w:rsid w:val="00DF736A"/>
    <w:rsid w:val="00E01337"/>
    <w:rsid w:val="00E3307B"/>
    <w:rsid w:val="00E44A35"/>
    <w:rsid w:val="00E6489C"/>
    <w:rsid w:val="00E702CF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6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6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2013.</izvorni_sadrzaj>
    <derivirana_varijabla naziv="DomainObject.Predmet.DatumOsnivanja_1">25.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St-609/2013</izvorni_sadrzaj>
    <derivirana_varijabla naziv="DomainObject.Predmet.OznakaBroj_1">St-609/2013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"POLJANA" iz Poljane, Otok Ugljan</izvorni_sadrzaj>
    <derivirana_varijabla naziv="DomainObject.Predmet.ProtustrankaFormated_1">  KOŠARKAŠKI KLUB "POLJANA" iz Poljane, Otok Ugljan</derivirana_varijabla>
  </DomainObject.Predmet.ProtustrankaFormated>
  <DomainObject.Predmet.ProtustrankaFormatedOIB>
    <izvorni_sadrzaj>  KOŠARKAŠKI KLUB "POLJANA" iz Poljane, Otok Ugljan</izvorni_sadrzaj>
    <derivirana_varijabla naziv="DomainObject.Predmet.ProtustrankaFormatedOIB_1">  KOŠARKAŠKI KLUB "POLJANA" iz Poljane, Otok Ugljan</derivirana_varijabla>
  </DomainObject.Predmet.ProtustrankaFormatedOIB>
  <DomainObject.Predmet.ProtustrankaFormatedWithAdress>
    <izvorni_sadrzaj> KOŠARKAŠKI KLUB "POLJANA" iz Poljane, Otok Ugljan</izvorni_sadrzaj>
    <derivirana_varijabla naziv="DomainObject.Predmet.ProtustrankaFormatedWithAdress_1"> KOŠARKAŠKI KLUB "POLJANA" iz Poljane, Otok Ugljan</derivirana_varijabla>
  </DomainObject.Predmet.ProtustrankaFormatedWithAdress>
  <DomainObject.Predmet.ProtustrankaFormatedWithAdressOIB>
    <izvorni_sadrzaj> KOŠARKAŠKI KLUB "POLJANA" iz Poljane, Otok Ugljan</izvorni_sadrzaj>
    <derivirana_varijabla naziv="DomainObject.Predmet.ProtustrankaFormatedWithAdressOIB_1"> KOŠARKAŠKI KLUB "POLJANA" iz Poljane, Otok Ugljan</derivirana_varijabla>
  </DomainObject.Predmet.ProtustrankaFormatedWithAdressOIB>
  <DomainObject.Predmet.ProtustrankaWithAdress>
    <izvorni_sadrzaj>KOŠARKAŠKI KLUB "POLJANA" iz Poljane, Otok Ugljan </izvorni_sadrzaj>
    <derivirana_varijabla naziv="DomainObject.Predmet.ProtustrankaWithAdress_1">KOŠARKAŠKI KLUB "POLJANA" iz Poljane, Otok Ugljan </derivirana_varijabla>
  </DomainObject.Predmet.ProtustrankaWithAdress>
  <DomainObject.Predmet.ProtustrankaWithAdressOIB>
    <izvorni_sadrzaj>KOŠARKAŠKI KLUB "POLJANA" iz Poljane, Otok Ugljan</izvorni_sadrzaj>
    <derivirana_varijabla naziv="DomainObject.Predmet.ProtustrankaWithAdressOIB_1">KOŠARKAŠKI KLUB "POLJANA" iz Poljane, Otok Ugljan</derivirana_varijabla>
  </DomainObject.Predmet.ProtustrankaWithAdressOIB>
  <DomainObject.Predmet.ProtustrankaNazivFormated>
    <izvorni_sadrzaj>KOŠARKAŠKI KLUB "POLJANA" iz Poljane, Otok Ugljan</izvorni_sadrzaj>
    <derivirana_varijabla naziv="DomainObject.Predmet.ProtustrankaNazivFormated_1">KOŠARKAŠKI KLUB "POLJANA" iz Poljane, Otok Ugljan</derivirana_varijabla>
  </DomainObject.Predmet.ProtustrankaNazivFormated>
  <DomainObject.Predmet.ProtustrankaNazivFormatedOIB>
    <izvorni_sadrzaj>KOŠARKAŠKI KLUB "POLJANA" iz Poljane, Otok Ugljan</izvorni_sadrzaj>
    <derivirana_varijabla naziv="DomainObject.Predmet.ProtustrankaNazivFormatedOIB_1">KOŠARKAŠKI KLUB "POLJANA" iz Poljane, Otok Ugljan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URED DRŽAVNE UPRAVE U ZADARSKOJ ŽUPANIJI</izvorni_sadrzaj>
    <derivirana_varijabla naziv="DomainObject.Predmet.StrankaFormated_1">  URED DRŽAVNE UPRAVE U ZADARSKOJ ŽUPANIJI</derivirana_varijabla>
  </DomainObject.Predmet.StrankaFormated>
  <DomainObject.Predmet.StrankaFormatedOIB>
    <izvorni_sadrzaj>  URED DRŽAVNE UPRAVE U ZADARSKOJ ŽUPANIJI</izvorni_sadrzaj>
    <derivirana_varijabla naziv="DomainObject.Predmet.StrankaFormatedOIB_1">  URED DRŽAVNE UPRAVE U ZADARSKOJ ŽUPANIJI</derivirana_varijabla>
  </DomainObject.Predmet.StrankaFormatedOIB>
  <DomainObject.Predmet.StrankaFormatedWithAdress>
    <izvorni_sadrzaj> URED DRŽAVNE UPRAVE U ZADARSKOJ ŽUPANIJI</izvorni_sadrzaj>
    <derivirana_varijabla naziv="DomainObject.Predmet.StrankaFormatedWithAdress_1"> URED DRŽAVNE UPRAVE U ZADARSKOJ ŽUPANIJI</derivirana_varijabla>
  </DomainObject.Predmet.StrankaFormatedWithAdress>
  <DomainObject.Predmet.StrankaFormatedWithAdressOIB>
    <izvorni_sadrzaj> URED DRŽAVNE UPRAVE U ZADARSKOJ ŽUPANIJI</izvorni_sadrzaj>
    <derivirana_varijabla naziv="DomainObject.Predmet.StrankaFormatedWithAdressOIB_1"> URED DRŽAVNE UPRAVE U ZADARSKOJ ŽUPANIJI</derivirana_varijabla>
  </DomainObject.Predmet.StrankaFormatedWithAdressOIB>
  <DomainObject.Predmet.StrankaWithAdress>
    <izvorni_sadrzaj>URED DRŽAVNE UPRAVE U ZADARSKOJ ŽUPANIJI </izvorni_sadrzaj>
    <derivirana_varijabla naziv="DomainObject.Predmet.StrankaWithAdress_1">URED DRŽAVNE UPRAVE U ZADARSKOJ ŽUPANIJI </derivirana_varijabla>
  </DomainObject.Predmet.StrankaWithAdress>
  <DomainObject.Predmet.StrankaWithAdressOIB>
    <izvorni_sadrzaj>URED DRŽAVNE UPRAVE U ZADARSKOJ ŽUPANIJI</izvorni_sadrzaj>
    <derivirana_varijabla naziv="DomainObject.Predmet.StrankaWithAdressOIB_1">URED DRŽAVNE UPRAVE U ZADARSKOJ ŽUPANIJI</derivirana_varijabla>
  </DomainObject.Predmet.StrankaWithAdressOIB>
  <DomainObject.Predmet.StrankaNazivFormated>
    <izvorni_sadrzaj>URED DRŽAVNE UPRAVE U ZADARSKOJ ŽUPANIJI</izvorni_sadrzaj>
    <derivirana_varijabla naziv="DomainObject.Predmet.StrankaNazivFormated_1">URED DRŽAVNE UPRAVE U ZADARSKOJ ŽUPANIJI</derivirana_varijabla>
  </DomainObject.Predmet.StrankaNazivFormated>
  <DomainObject.Predmet.StrankaNazivFormatedOIB>
    <izvorni_sadrzaj>URED DRŽAVNE UPRAVE U ZADARSKOJ ŽUPANIJI</izvorni_sadrzaj>
    <derivirana_varijabla naziv="DomainObject.Predmet.StrankaNazivFormatedOIB_1">URED DRŽAVNE UPRAVE U ZADARSKOJ ŽUPANIJI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URED DRŽAVNE UPRAVE U ZADARSKOJ ŽUPANIJI</item>
    </izvorni_sadrzaj>
    <derivirana_varijabla naziv="DomainObject.Predmet.StrankaListFormated_1">
      <item>URED DRŽAVNE UPRAVE U ZADARSKOJ ŽUPANIJI</item>
    </derivirana_varijabla>
  </DomainObject.Predmet.StrankaListFormated>
  <DomainObject.Predmet.StrankaListFormatedOIB>
    <izvorni_sadrzaj>
      <item>URED DRŽAVNE UPRAVE U ZADARSKOJ ŽUPANIJI</item>
    </izvorni_sadrzaj>
    <derivirana_varijabla naziv="DomainObject.Predmet.StrankaListFormatedOIB_1">
      <item>URED DRŽAVNE UPRAVE U ZADARSKOJ ŽUPANIJI</item>
    </derivirana_varijabla>
  </DomainObject.Predmet.StrankaListFormatedOIB>
  <DomainObject.Predmet.StrankaListFormatedWithAdress>
    <izvorni_sadrzaj>
      <item>URED DRŽAVNE UPRAVE U ZADARSKOJ ŽUPANIJI</item>
    </izvorni_sadrzaj>
    <derivirana_varijabla naziv="DomainObject.Predmet.StrankaListFormatedWithAdress_1">
      <item>URED DRŽAVNE UPRAVE U ZADARSKOJ ŽUPANIJI</item>
    </derivirana_varijabla>
  </DomainObject.Predmet.StrankaListFormatedWithAdress>
  <DomainObject.Predmet.StrankaListFormatedWithAdressOIB>
    <izvorni_sadrzaj>
      <item>URED DRŽAVNE UPRAVE U ZADARSKOJ ŽUPANIJI</item>
    </izvorni_sadrzaj>
    <derivirana_varijabla naziv="DomainObject.Predmet.StrankaListFormatedWithAdressOIB_1">
      <item>URED DRŽAVNE UPRAVE U ZADARSKOJ ŽUPANIJI</item>
    </derivirana_varijabla>
  </DomainObject.Predmet.StrankaListFormatedWithAdressOIB>
  <DomainObject.Predmet.StrankaListNazivFormated>
    <izvorni_sadrzaj>
      <item>URED DRŽAVNE UPRAVE U ZADARSKOJ ŽUPANIJI</item>
    </izvorni_sadrzaj>
    <derivirana_varijabla naziv="DomainObject.Predmet.StrankaListNazivFormated_1">
      <item>URED DRŽAVNE UPRAVE U ZADARSKOJ ŽUPANIJI</item>
    </derivirana_varijabla>
  </DomainObject.Predmet.StrankaListNazivFormated>
  <DomainObject.Predmet.StrankaListNazivFormatedOIB>
    <izvorni_sadrzaj>
      <item>URED DRŽAVNE UPRAVE U ZADARSKOJ ŽUPANIJI</item>
    </izvorni_sadrzaj>
    <derivirana_varijabla naziv="DomainObject.Predmet.StrankaListNazivFormatedOIB_1">
      <item>URED DRŽAVNE UPRAVE U ZADARSKOJ ŽUPANIJI</item>
    </derivirana_varijabla>
  </DomainObject.Predmet.StrankaListNazivFormatedOIB>
  <DomainObject.Predmet.ProtuStrankaListFormated>
    <izvorni_sadrzaj>
      <item>KOŠARKAŠKI KLUB "POLJANA" iz Poljane, Otok Ugljan</item>
    </izvorni_sadrzaj>
    <derivirana_varijabla naziv="DomainObject.Predmet.ProtuStrankaListFormated_1">
      <item>KOŠARKAŠKI KLUB "POLJANA" iz Poljane, Otok Ugljan</item>
    </derivirana_varijabla>
  </DomainObject.Predmet.ProtuStrankaListFormated>
  <DomainObject.Predmet.ProtuStrankaListFormatedOIB>
    <izvorni_sadrzaj>
      <item>KOŠARKAŠKI KLUB "POLJANA" iz Poljane, Otok Ugljan</item>
    </izvorni_sadrzaj>
    <derivirana_varijabla naziv="DomainObject.Predmet.ProtuStrankaListFormatedOIB_1">
      <item>KOŠARKAŠKI KLUB "POLJANA" iz Poljane, Otok Ugljan</item>
    </derivirana_varijabla>
  </DomainObject.Predmet.ProtuStrankaListFormatedOIB>
  <DomainObject.Predmet.ProtuStrankaListFormatedWithAdress>
    <izvorni_sadrzaj>
      <item>KOŠARKAŠKI KLUB "POLJANA" iz Poljane, Otok Ugljan</item>
    </izvorni_sadrzaj>
    <derivirana_varijabla naziv="DomainObject.Predmet.ProtuStrankaListFormatedWithAdress_1">
      <item>KOŠARKAŠKI KLUB "POLJANA" iz Poljane, Otok Ugljan</item>
    </derivirana_varijabla>
  </DomainObject.Predmet.ProtuStrankaListFormatedWithAdress>
  <DomainObject.Predmet.ProtuStrankaListFormatedWithAdressOIB>
    <izvorni_sadrzaj>
      <item>KOŠARKAŠKI KLUB "POLJANA" iz Poljane, Otok Ugljan</item>
    </izvorni_sadrzaj>
    <derivirana_varijabla naziv="DomainObject.Predmet.ProtuStrankaListFormatedWithAdressOIB_1">
      <item>KOŠARKAŠKI KLUB "POLJANA" iz Poljane, Otok Ugljan</item>
    </derivirana_varijabla>
  </DomainObject.Predmet.ProtuStrankaListFormatedWithAdressOIB>
  <DomainObject.Predmet.ProtuStrankaListNazivFormated>
    <izvorni_sadrzaj>
      <item>KOŠARKAŠKI KLUB "POLJANA" iz Poljane, Otok Ugljan</item>
    </izvorni_sadrzaj>
    <derivirana_varijabla naziv="DomainObject.Predmet.ProtuStrankaListNazivFormated_1">
      <item>KOŠARKAŠKI KLUB "POLJANA" iz Poljane, Otok Ugljan</item>
    </derivirana_varijabla>
  </DomainObject.Predmet.ProtuStrankaListNazivFormated>
  <DomainObject.Predmet.ProtuStrankaListNazivFormatedOIB>
    <izvorni_sadrzaj>
      <item>KOŠARKAŠKI KLUB "POLJANA" iz Poljane, Otok Ugljan</item>
    </izvorni_sadrzaj>
    <derivirana_varijabla naziv="DomainObject.Predmet.ProtuStrankaListNazivFormatedOIB_1">
      <item>KOŠARKAŠKI KLUB "POLJANA" iz Poljane, Otok Ugljan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URED DRŽAVNE UPRAVE U ZADARSKOJ ŽUPANIJI</izvorni_sadrzaj>
    <derivirana_varijabla naziv="DomainObject.Predmet.StrankaIDrugi_1">URED DRŽAVNE UPRAVE U ZADARSKOJ ŽUPANIJI</derivirana_varijabla>
  </DomainObject.Predmet.StrankaIDrugi>
  <DomainObject.Predmet.ProtustrankaIDrugi>
    <izvorni_sadrzaj>KOŠARKAŠKI KLUB "POLJANA" iz Poljane, Otok Ugljan</izvorni_sadrzaj>
    <derivirana_varijabla naziv="DomainObject.Predmet.ProtustrankaIDrugi_1">KOŠARKAŠKI KLUB "POLJANA" iz Poljane, Otok Ugljan</derivirana_varijabla>
  </DomainObject.Predmet.ProtustrankaIDrugi>
  <DomainObject.Predmet.StrankaIDrugiAdressOIB>
    <izvorni_sadrzaj>URED DRŽAVNE UPRAVE U ZADARSKOJ ŽUPANIJI</izvorni_sadrzaj>
    <derivirana_varijabla naziv="DomainObject.Predmet.StrankaIDrugiAdressOIB_1">URED DRŽAVNE UPRAVE U ZADARSKOJ ŽUPANIJI</derivirana_varijabla>
  </DomainObject.Predmet.StrankaIDrugiAdressOIB>
  <DomainObject.Predmet.ProtustrankaIDrugiAdressOIB>
    <izvorni_sadrzaj>KOŠARKAŠKI KLUB "POLJANA" iz Poljane, Otok Ugljan</izvorni_sadrzaj>
    <derivirana_varijabla naziv="DomainObject.Predmet.ProtustrankaIDrugiAdressOIB_1">KOŠARKAŠKI KLUB "POLJANA" iz Poljane, Otok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St-609/2013-9</izvorni_sadrzaj>
    <derivirana_varijabla naziv="DomainObject.Predmet.OdlukaRjesenje.Oznaka_1">St-609/2013-9</derivirana_varijabla>
  </DomainObject.Predmet.OdlukaRjesenje.Oznaka>
  <DomainObject.Predmet.SudioniciListNaziv>
    <izvorni_sadrzaj>
      <item>KOŠARKAŠKI KLUB "POLJANA" iz Poljane, Otok Ugljan</item>
      <item>Edvin Šimunov</item>
      <item>URED DRŽAVNE UPRAVE U ZADARSKOJ ŽUPANIJI</item>
    </izvorni_sadrzaj>
    <derivirana_varijabla naziv="DomainObject.Predmet.SudioniciListNaziv_1">
      <item>KOŠARKAŠKI KLUB "POLJANA" iz Poljane, Otok Ugljan</item>
      <item>Edvin Šimunov</item>
      <item>URED DRŽAVNE UPRAVE U ZADARSKOJ ŽUPANIJI</item>
    </derivirana_varijabla>
  </DomainObject.Predmet.SudioniciListNaziv>
  <DomainObject.Predmet.SudioniciListAdressOIB>
    <izvorni_sadrzaj>
      <item>KOŠARKAŠKI KLUB "POLJANA" iz Poljane, Otok Ugljan</item>
      <item>Edvin Šimunov, OIB 68167380523</item>
      <item>URED DRŽAVNE UPRAVE U ZADARSKOJ ŽUPANIJI</item>
    </izvorni_sadrzaj>
    <derivirana_varijabla naziv="DomainObject.Predmet.SudioniciListAdressOIB_1">
      <item>KOŠARKAŠKI KLUB "POLJANA" iz Poljane, Otok Ugljan</item>
      <item>Edvin Šimunov, OIB 68167380523</item>
      <item>URED DRŽAVNE UPRAVE U ZADARSKOJ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68167380523</item>
      <item>, OIB null</item>
    </izvorni_sadrzaj>
    <derivirana_varijabla naziv="DomainObject.Predmet.SudioniciListNazivOIB_1">
      <item>, OIB null</item>
      <item>, OIB 68167380523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1702F-D20C-4AB6-B647-A6CD9C553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195</properties:Words>
  <properties:Characters>875</properties:Characters>
  <properties:Lines>48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2016-01-21T12:12:00Z</dcterms:created>
  <dc:creator>abajlo</dc:creator>
  <cp:lastModifiedBy>wsadmin</cp:lastModifiedBy>
  <cp:lastPrinted>2013-09-26T12:22:00Z</cp:lastPrinted>
  <dcterms:modified xmlns:xsi="http://www.w3.org/2001/XMLSchema-instance" xsi:type="dcterms:W3CDTF">2016-01-22T12:25:00Z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