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5fd17" w14:paraId="035fd17"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0749B8">
        <w:rPr>
          <w:rFonts w:hAnsi="Times New Roman" w:ascii="Times New Roman"/>
        </w:rPr>
        <w:t>5</w:t>
      </w:r>
      <w:r w:rsidR="00A129ED">
        <w:rPr>
          <w:rFonts w:hAnsi="Times New Roman" w:ascii="Times New Roman"/>
        </w:rPr>
        <w:t>535</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A129ED">
        <w:rPr>
          <w:rFonts w:hAnsi="Times New Roman" w:ascii="Times New Roman"/>
        </w:rPr>
        <w:t>CM – INTERNATIONAL d.o.o. Zagreb, Trg bana Josipa Jelačića 3, OIB: 92950660740</w:t>
      </w:r>
      <w:r>
        <w:rPr>
          <w:rFonts w:hAnsi="Times New Roman" w:ascii="Times New Roman"/>
        </w:rPr>
        <w:t>,</w:t>
      </w:r>
      <w:r w:rsidRPr="008D3E9F">
        <w:rPr>
          <w:rFonts w:hAnsi="Times New Roman" w:ascii="Times New Roman"/>
        </w:rPr>
        <w:t xml:space="preserve">  </w:t>
      </w:r>
      <w:r w:rsidR="003B08AF">
        <w:rPr>
          <w:rFonts w:hAnsi="Times New Roman" w:ascii="Times New Roman"/>
        </w:rPr>
        <w:t>21</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A129ED">
        <w:rPr>
          <w:rFonts w:hAnsi="Times New Roman" w:ascii="Times New Roman"/>
        </w:rPr>
        <w:t>ju</w:t>
      </w:r>
      <w:r w:rsidR="00FF780F" w:rsidRPr="00274586">
        <w:rPr>
          <w:rFonts w:hAnsi="Times New Roman" w:ascii="Times New Roman"/>
        </w:rPr>
        <w:t xml:space="preserve"> se osob</w:t>
      </w:r>
      <w:r w:rsidR="00A129ED">
        <w:rPr>
          <w:rFonts w:hAnsi="Times New Roman" w:ascii="Times New Roman"/>
        </w:rPr>
        <w:t>e</w:t>
      </w:r>
      <w:r w:rsidR="00FF780F" w:rsidRPr="00274586">
        <w:rPr>
          <w:rFonts w:hAnsi="Times New Roman" w:ascii="Times New Roman"/>
        </w:rPr>
        <w:t xml:space="preserve"> ovlašten</w:t>
      </w:r>
      <w:r w:rsidR="00A129ED">
        <w:rPr>
          <w:rFonts w:hAnsi="Times New Roman" w:ascii="Times New Roman"/>
        </w:rPr>
        <w:t>e</w:t>
      </w:r>
      <w:r w:rsidR="00FF780F" w:rsidRPr="00274586">
        <w:rPr>
          <w:rFonts w:hAnsi="Times New Roman" w:ascii="Times New Roman"/>
        </w:rPr>
        <w:t xml:space="preserve"> za zastupanje dužnika po zakonu </w:t>
      </w:r>
      <w:r w:rsidR="00A129ED">
        <w:rPr>
          <w:rFonts w:hAnsi="Times New Roman" w:ascii="Times New Roman"/>
        </w:rPr>
        <w:t>Dario Luketa, Zagreb, Bartolići 11, OIB: 80563337903</w:t>
      </w:r>
      <w:r w:rsidR="00EC324D">
        <w:rPr>
          <w:rFonts w:hAnsi="Times New Roman" w:ascii="Times New Roman"/>
        </w:rPr>
        <w:t>,</w:t>
      </w:r>
      <w:r w:rsidR="00A129ED">
        <w:rPr>
          <w:rFonts w:hAnsi="Times New Roman" w:ascii="Times New Roman"/>
        </w:rPr>
        <w:t xml:space="preserve"> Tatjana Golojuh Luketa, Zagreb, Sudiščak 7, OIB: 26461672624 i Dalibor Facko, Zagreb, Nežićeva 2 E, OIB: 02374649572</w:t>
      </w:r>
      <w:r w:rsidR="00F06ABA">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3B08AF">
        <w:rPr>
          <w:rFonts w:hAnsi="Times New Roman" w:ascii="Times New Roman"/>
        </w:rPr>
        <w:t>21</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6F02A8" w:rsidR="00D4710A"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A129ED">
        <w:rPr>
          <w:rFonts w:hAnsi="Times New Roman" w:ascii="Times New Roman"/>
        </w:rPr>
        <w:t>ci</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571A9D"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43C0" w:rsidR="005943C0">
      <w:r>
        <w:separator/>
      </w:r>
    </w:p>
  </w:endnote>
  <w:endnote w:id="0" w:type="continuationSeparator">
    <w:p w:rsidRDefault="005943C0" w:rsidR="005943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43C0" w:rsidR="005943C0">
      <w:r>
        <w:separator/>
      </w:r>
    </w:p>
  </w:footnote>
  <w:footnote w:id="0" w:type="continuationSeparator">
    <w:p w:rsidRDefault="005943C0" w:rsidR="005943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02A8">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65A62"/>
    <w:rsid w:val="000749B8"/>
    <w:rsid w:val="00081DEC"/>
    <w:rsid w:val="000C6F40"/>
    <w:rsid w:val="001013CC"/>
    <w:rsid w:val="00120ACC"/>
    <w:rsid w:val="001365DD"/>
    <w:rsid w:val="0015184D"/>
    <w:rsid w:val="00163B0A"/>
    <w:rsid w:val="001B052B"/>
    <w:rsid w:val="001B6C6C"/>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B08AF"/>
    <w:rsid w:val="003E01D6"/>
    <w:rsid w:val="003F193D"/>
    <w:rsid w:val="00420664"/>
    <w:rsid w:val="00423BC4"/>
    <w:rsid w:val="00435F31"/>
    <w:rsid w:val="0047465A"/>
    <w:rsid w:val="004C23EE"/>
    <w:rsid w:val="004C408B"/>
    <w:rsid w:val="004D38B6"/>
    <w:rsid w:val="004F3099"/>
    <w:rsid w:val="005019B7"/>
    <w:rsid w:val="0051510F"/>
    <w:rsid w:val="00541C76"/>
    <w:rsid w:val="00544A34"/>
    <w:rsid w:val="00546775"/>
    <w:rsid w:val="00553312"/>
    <w:rsid w:val="00554A5C"/>
    <w:rsid w:val="005608CD"/>
    <w:rsid w:val="00564F9E"/>
    <w:rsid w:val="00571A9D"/>
    <w:rsid w:val="00573E03"/>
    <w:rsid w:val="005943C0"/>
    <w:rsid w:val="005E076E"/>
    <w:rsid w:val="0060541C"/>
    <w:rsid w:val="0062292A"/>
    <w:rsid w:val="00655F2F"/>
    <w:rsid w:val="006776E0"/>
    <w:rsid w:val="006B257E"/>
    <w:rsid w:val="006E295E"/>
    <w:rsid w:val="006E31D2"/>
    <w:rsid w:val="006F02A8"/>
    <w:rsid w:val="006F06EC"/>
    <w:rsid w:val="00705993"/>
    <w:rsid w:val="00705FBB"/>
    <w:rsid w:val="00737A4B"/>
    <w:rsid w:val="007524D4"/>
    <w:rsid w:val="0076289D"/>
    <w:rsid w:val="007650A4"/>
    <w:rsid w:val="007825E9"/>
    <w:rsid w:val="00786908"/>
    <w:rsid w:val="00793C9F"/>
    <w:rsid w:val="007C72DF"/>
    <w:rsid w:val="007E398C"/>
    <w:rsid w:val="007E3D7A"/>
    <w:rsid w:val="007E4D02"/>
    <w:rsid w:val="007F2409"/>
    <w:rsid w:val="007F2D34"/>
    <w:rsid w:val="0081479D"/>
    <w:rsid w:val="00834CC8"/>
    <w:rsid w:val="00834DC3"/>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04A2"/>
    <w:rsid w:val="00A07CAC"/>
    <w:rsid w:val="00A129ED"/>
    <w:rsid w:val="00A422B5"/>
    <w:rsid w:val="00A53C3C"/>
    <w:rsid w:val="00A91300"/>
    <w:rsid w:val="00AA32A9"/>
    <w:rsid w:val="00AD105D"/>
    <w:rsid w:val="00B07B8D"/>
    <w:rsid w:val="00B157AD"/>
    <w:rsid w:val="00B24FE5"/>
    <w:rsid w:val="00B314E8"/>
    <w:rsid w:val="00B621E0"/>
    <w:rsid w:val="00B700D8"/>
    <w:rsid w:val="00B810E4"/>
    <w:rsid w:val="00B86C5A"/>
    <w:rsid w:val="00B90694"/>
    <w:rsid w:val="00BA57EA"/>
    <w:rsid w:val="00BB25A3"/>
    <w:rsid w:val="00BB524D"/>
    <w:rsid w:val="00BB73DD"/>
    <w:rsid w:val="00BD27E2"/>
    <w:rsid w:val="00C156FD"/>
    <w:rsid w:val="00C44359"/>
    <w:rsid w:val="00C462AA"/>
    <w:rsid w:val="00C466AF"/>
    <w:rsid w:val="00C724BC"/>
    <w:rsid w:val="00C7789C"/>
    <w:rsid w:val="00C909B0"/>
    <w:rsid w:val="00CB0E07"/>
    <w:rsid w:val="00CB15D7"/>
    <w:rsid w:val="00CB732E"/>
    <w:rsid w:val="00CF68C5"/>
    <w:rsid w:val="00D10DE3"/>
    <w:rsid w:val="00D40886"/>
    <w:rsid w:val="00D44F53"/>
    <w:rsid w:val="00D4710A"/>
    <w:rsid w:val="00D57413"/>
    <w:rsid w:val="00D74350"/>
    <w:rsid w:val="00D83261"/>
    <w:rsid w:val="00D83C05"/>
    <w:rsid w:val="00D85BBB"/>
    <w:rsid w:val="00D96471"/>
    <w:rsid w:val="00DA72F6"/>
    <w:rsid w:val="00DE1533"/>
    <w:rsid w:val="00E319FB"/>
    <w:rsid w:val="00E57739"/>
    <w:rsid w:val="00E70EEB"/>
    <w:rsid w:val="00E766F3"/>
    <w:rsid w:val="00EB38FF"/>
    <w:rsid w:val="00EC324D"/>
    <w:rsid w:val="00EC344F"/>
    <w:rsid w:val="00ED0476"/>
    <w:rsid w:val="00ED5899"/>
    <w:rsid w:val="00EE19FC"/>
    <w:rsid w:val="00EF12E7"/>
    <w:rsid w:val="00F0049C"/>
    <w:rsid w:val="00F06ABA"/>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6F02A8"/>
    <w:rPr>
      <w:color w:val="808080"/>
      <w:bdr w:space="0" w:sz="0" w:color="auto" w:val="none"/>
      <w:shd w:fill="auto" w:color="auto" w:val="clear"/>
    </w:rPr>
  </w:style>
  <w:style w:customStyle="true" w:styleId="eSPISCCParagraphDefaultFont" w:type="character">
    <w:name w:val="eSPIS_CC_Paragraph Default Font"/>
    <w:basedOn w:val="Zadanifontodlomka"/>
    <w:rsid w:val="006F02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02A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F02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02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6F02A8"/>
    <w:rPr>
      <w:color w:val="808080"/>
      <w:bdr w:color="auto" w:space="0" w:sz="0" w:val="none"/>
      <w:shd w:color="auto" w:fill="auto" w:val="clear"/>
    </w:rPr>
  </w:style>
  <w:style w:customStyle="1" w:styleId="eSPISCCParagraphDefaultFont" w:type="character">
    <w:name w:val="eSPIS_CC_Paragraph Default Font"/>
    <w:basedOn w:val="Zadanifontodlomka"/>
    <w:rsid w:val="006F02A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02A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F02A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02A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5535</izvorni_sadrzaj>
    <derivirana_varijabla naziv="DomainObject.Predmet.Broj_1">5535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St-5535/2015</izvorni_sadrzaj>
    <derivirana_varijabla naziv="DomainObject.Predmet.OznakaBroj_1">St-5535/2015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CM - INTERNATIONAL d.o.o.</izvorni_sadrzaj>
    <derivirana_varijabla naziv="DomainObject.Predmet.ProtustrankaFormated_1">  CM - INTERNATIONAL d.o.o.</derivirana_varijabla>
  </DomainObject.Predmet.ProtustrankaFormated>
  <DomainObject.Predmet.ProtustrankaFormatedOIB>
    <izvorni_sadrzaj>  CM - INTERNATIONAL d.o.o., OIB 92950660740</izvorni_sadrzaj>
    <derivirana_varijabla naziv="DomainObject.Predmet.ProtustrankaFormatedOIB_1">  CM - INTERNATIONAL d.o.o., OIB 92950660740</derivirana_varijabla>
  </DomainObject.Predmet.ProtustrankaFormatedOIB>
  <DomainObject.Predmet.ProtustrankaFormatedWithAdress>
    <izvorni_sadrzaj> CM - INTERNATIONAL d.o.o., Trg bana Josipa Jelačića 3, 10000 Zagreb</izvorni_sadrzaj>
    <derivirana_varijabla naziv="DomainObject.Predmet.ProtustrankaFormatedWithAdress_1"> CM - INTERNATIONAL d.o.o., Trg bana Josipa Jelačića 3, 10000 Zagreb</derivirana_varijabla>
  </DomainObject.Predmet.ProtustrankaFormatedWithAdress>
  <DomainObject.Predmet.ProtustrankaFormatedWithAdressOIB>
    <izvorni_sadrzaj> CM - INTERNATIONAL d.o.o., OIB 92950660740, Trg bana Josipa Jelačića 3, 10000 Zagreb</izvorni_sadrzaj>
    <derivirana_varijabla naziv="DomainObject.Predmet.ProtustrankaFormatedWithAdressOIB_1"> CM - INTERNATIONAL d.o.o., OIB 92950660740, Trg bana Josipa Jelačića 3, 10000 Zagreb</derivirana_varijabla>
  </DomainObject.Predmet.ProtustrankaFormatedWithAdressOIB>
  <DomainObject.Predmet.ProtustrankaWithAdress>
    <izvorni_sadrzaj>CM - INTERNATIONAL d.o.o. Trg bana Josipa Jelačića 3, 10000 Zagreb</izvorni_sadrzaj>
    <derivirana_varijabla naziv="DomainObject.Predmet.ProtustrankaWithAdress_1">CM - INTERNATIONAL d.o.o. Trg bana Josipa Jelačića 3, 10000 Zagreb</derivirana_varijabla>
  </DomainObject.Predmet.ProtustrankaWithAdress>
  <DomainObject.Predmet.ProtustrankaWithAdressOIB>
    <izvorni_sadrzaj>CM - INTERNATIONAL d.o.o., OIB 92950660740, Trg bana Josipa Jelačića 3, 10000 Zagreb</izvorni_sadrzaj>
    <derivirana_varijabla naziv="DomainObject.Predmet.ProtustrankaWithAdressOIB_1">CM - INTERNATIONAL d.o.o., OIB 92950660740, Trg bana Josipa Jelačića 3, 10000 Zagreb</derivirana_varijabla>
  </DomainObject.Predmet.ProtustrankaWithAdressOIB>
  <DomainObject.Predmet.ProtustrankaNazivFormated>
    <izvorni_sadrzaj>CM - INTERNATIONAL d.o.o.</izvorni_sadrzaj>
    <derivirana_varijabla naziv="DomainObject.Predmet.ProtustrankaNazivFormated_1">CM - INTERNATIONAL d.o.o.</derivirana_varijabla>
  </DomainObject.Predmet.ProtustrankaNazivFormated>
  <DomainObject.Predmet.ProtustrankaNazivFormatedOIB>
    <izvorni_sadrzaj>CM - INTERNATIONAL d.o.o., OIB 92950660740</izvorni_sadrzaj>
    <derivirana_varijabla naziv="DomainObject.Predmet.ProtustrankaNazivFormatedOIB_1">CM - INTERNATIONAL d.o.o., OIB 92950660740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CM - INTERNATIONAL d.o.o.</item>
    </izvorni_sadrzaj>
    <derivirana_varijabla naziv="DomainObject.Predmet.ProtuStrankaListFormated_1">
      <item>CM - INTERNATIONAL d.o.o.</item>
    </derivirana_varijabla>
  </DomainObject.Predmet.ProtuStrankaListFormated>
  <DomainObject.Predmet.ProtuStrankaListFormatedOIB>
    <izvorni_sadrzaj>
      <item>CM - INTERNATIONAL d.o.o., OIB 92950660740</item>
    </izvorni_sadrzaj>
    <derivirana_varijabla naziv="DomainObject.Predmet.ProtuStrankaListFormatedOIB_1">
      <item>CM - INTERNATIONAL d.o.o., OIB 92950660740</item>
    </derivirana_varijabla>
  </DomainObject.Predmet.ProtuStrankaListFormatedOIB>
  <DomainObject.Predmet.ProtuStrankaListFormatedWithAdress>
    <izvorni_sadrzaj>
      <item>CM - INTERNATIONAL d.o.o., Trg bana Josipa Jelačića 3, 10000 Zagreb</item>
    </izvorni_sadrzaj>
    <derivirana_varijabla naziv="DomainObject.Predmet.ProtuStrankaListFormatedWithAdress_1">
      <item>CM - INTERNATIONAL d.o.o., Trg bana Josipa Jelačića 3, 10000 Zagreb</item>
    </derivirana_varijabla>
  </DomainObject.Predmet.ProtuStrankaListFormatedWithAdress>
  <DomainObject.Predmet.ProtuStrankaListFormatedWithAdressOIB>
    <izvorni_sadrzaj>
      <item>CM - INTERNATIONAL d.o.o., OIB 92950660740, Trg bana Josipa Jelačića 3, 10000 Zagreb</item>
    </izvorni_sadrzaj>
    <derivirana_varijabla naziv="DomainObject.Predmet.ProtuStrankaListFormatedWithAdressOIB_1">
      <item>CM - INTERNATIONAL d.o.o., OIB 92950660740, Trg bana Josipa Jelačića 3, 10000 Zagreb</item>
    </derivirana_varijabla>
  </DomainObject.Predmet.ProtuStrankaListFormatedWithAdressOIB>
  <DomainObject.Predmet.ProtuStrankaListNazivFormated>
    <izvorni_sadrzaj>
      <item>CM - INTERNATIONAL d.o.o.</item>
    </izvorni_sadrzaj>
    <derivirana_varijabla naziv="DomainObject.Predmet.ProtuStrankaListNazivFormated_1">
      <item>CM - INTERNATIONAL d.o.o.</item>
    </derivirana_varijabla>
  </DomainObject.Predmet.ProtuStrankaListNazivFormated>
  <DomainObject.Predmet.ProtuStrankaListNazivFormatedOIB>
    <izvorni_sadrzaj>
      <item>CM - INTERNATIONAL d.o.o., OIB 92950660740</item>
    </izvorni_sadrzaj>
    <derivirana_varijabla naziv="DomainObject.Predmet.ProtuStrankaListNazivFormatedOIB_1">
      <item>CM - INTERNATIONAL d.o.o., OIB 92950660740</item>
    </derivirana_varijabla>
  </DomainObject.Predmet.ProtuStrankaListNazivFormatedOIB>
  <DomainObject.Predmet.OstaliListFormated>
    <izvorni_sadrzaj>
      <item>Dario Luketa</item>
      <item>Tatjana Golojuh Luketa</item>
      <item>Dalibor Facko</item>
    </izvorni_sadrzaj>
    <derivirana_varijabla naziv="DomainObject.Predmet.OstaliListFormated_1">
      <item>Dario Luketa</item>
      <item>Tatjana Golojuh Luketa</item>
      <item>Dalibor Facko</item>
    </derivirana_varijabla>
  </DomainObject.Predmet.OstaliListFormated>
  <DomainObject.Predmet.OstaliListFormatedOIB>
    <izvorni_sadrzaj>
      <item>Dario Luketa, OIB 80563337903</item>
      <item>Tatjana Golojuh Luketa, OIB 26461672624</item>
      <item>Dalibor Facko, OIB 02374649572</item>
    </izvorni_sadrzaj>
    <derivirana_varijabla naziv="DomainObject.Predmet.OstaliListFormatedOIB_1">
      <item>Dario Luketa, OIB 80563337903</item>
      <item>Tatjana Golojuh Luketa, OIB 26461672624</item>
      <item>Dalibor Facko, OIB 02374649572</item>
    </derivirana_varijabla>
  </DomainObject.Predmet.OstaliListFormatedOIB>
  <DomainObject.Predmet.OstaliListFormatedWithAdress>
    <izvorni_sadrzaj>
      <item>Dario Luketa, Bartolići 11, 10000 Zagreb</item>
      <item>Tatjana Golojuh Luketa, Sudiščak 7, 10000 Zagreb</item>
      <item>Dalibor Facko, Nežićeva 2e, 10000 Zagreb</item>
    </izvorni_sadrzaj>
    <derivirana_varijabla naziv="DomainObject.Predmet.OstaliListFormatedWithAdress_1">
      <item>Dario Luketa, Bartolići 11, 10000 Zagreb</item>
      <item>Tatjana Golojuh Luketa, Sudiščak 7, 10000 Zagreb</item>
      <item>Dalibor Facko, Nežićeva 2e, 10000 Zagreb</item>
    </derivirana_varijabla>
  </DomainObject.Predmet.OstaliListFormatedWithAdress>
  <DomainObject.Predmet.OstaliListFormatedWithAdressOIB>
    <izvorni_sadrzaj>
      <item>Dario Luketa, OIB 80563337903, Bartolići 11, 10000 Zagreb</item>
      <item>Tatjana Golojuh Luketa, OIB 26461672624, Sudiščak 7, 10000 Zagreb</item>
      <item>Dalibor Facko, OIB 02374649572, Nežićeva 2e, 10000 Zagreb</item>
    </izvorni_sadrzaj>
    <derivirana_varijabla naziv="DomainObject.Predmet.OstaliListFormatedWithAdressOIB_1">
      <item>Dario Luketa, OIB 80563337903, Bartolići 11, 10000 Zagreb</item>
      <item>Tatjana Golojuh Luketa, OIB 26461672624, Sudiščak 7, 10000 Zagreb</item>
      <item>Dalibor Facko, OIB 02374649572, Nežićeva 2e, 10000 Zagreb</item>
    </derivirana_varijabla>
  </DomainObject.Predmet.OstaliListFormatedWithAdressOIB>
  <DomainObject.Predmet.OstaliListNazivFormated>
    <izvorni_sadrzaj>
      <item>Dario Luketa</item>
      <item>Tatjana Golojuh Luketa</item>
      <item>Dalibor Facko</item>
    </izvorni_sadrzaj>
    <derivirana_varijabla naziv="DomainObject.Predmet.OstaliListNazivFormated_1">
      <item>Dario Luketa</item>
      <item>Tatjana Golojuh Luketa</item>
      <item>Dalibor Facko</item>
    </derivirana_varijabla>
  </DomainObject.Predmet.OstaliListNazivFormated>
  <DomainObject.Predmet.OstaliListNazivFormatedOIB>
    <izvorni_sadrzaj>
      <item>Dario Luketa, OIB 80563337903</item>
      <item>Tatjana Golojuh Luketa, OIB 26461672624</item>
      <item>Dalibor Facko, OIB 02374649572</item>
    </izvorni_sadrzaj>
    <derivirana_varijabla naziv="DomainObject.Predmet.OstaliListNazivFormatedOIB_1">
      <item>Dario Luketa, OIB 80563337903</item>
      <item>Tatjana Golojuh Luketa, OIB 26461672624</item>
      <item>Dalibor Facko, OIB 02374649572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CM - INTERNATIONAL d.o.o.</izvorni_sadrzaj>
    <derivirana_varijabla naziv="DomainObject.Predmet.ProtustrankaIDrugi_1">CM - INTERNATIONAL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CM - INTERNATIONAL d.o.o., OIB 92950660740, Trg bana Josipa Jelačića 3, 10000 Zagreb</izvorni_sadrzaj>
    <derivirana_varijabla naziv="DomainObject.Predmet.ProtustrankaIDrugiAdressOIB_1">CM - INTERNATIONAL d.o.o., OIB 92950660740, Trg bana Josipa Jelačića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CM - INTERNATIONAL d.o.o.</item>
      <item>FINA Regionalni centar Zagreb</item>
      <item>Dario Luketa</item>
      <item>Tatjana Golojuh Luketa</item>
      <item>Dalibor Facko</item>
    </izvorni_sadrzaj>
    <derivirana_varijabla naziv="DomainObject.Predmet.SudioniciListNaziv_1">
      <item>CM - INTERNATIONAL d.o.o.</item>
      <item>FINA Regionalni centar Zagreb</item>
      <item>Dario Luketa</item>
      <item>Tatjana Golojuh Luketa</item>
      <item>Dalibor Facko</item>
    </derivirana_varijabla>
  </DomainObject.Predmet.SudioniciListNaziv>
  <DomainObject.Predmet.SudioniciListAdressOIB>
    <izvorni_sadrzaj>
      <item>CM - INTERNATIONAL d.o.o., OIB 92950660740, Trg bana Josipa Jelačića 3,10000 Zagreb</item>
      <item>FINA Regionalni centar Zagreb, OIB 85821130368, Trg svibanjskih žrtava 1995. 1,10000 Zagreb</item>
      <item>Dario Luketa, OIB 80563337903, Bartolići 11,10000 Zagreb</item>
      <item>Tatjana Golojuh Luketa, OIB 26461672624, Sudiščak 7,10000 Zagreb</item>
      <item>Dalibor Facko, OIB 02374649572, Nežićeva 2e,10000 Zagreb</item>
    </izvorni_sadrzaj>
    <derivirana_varijabla naziv="DomainObject.Predmet.SudioniciListAdressOIB_1">
      <item>CM - INTERNATIONAL d.o.o., OIB 92950660740, Trg bana Josipa Jelačića 3,10000 Zagreb</item>
      <item>FINA Regionalni centar Zagreb, OIB 85821130368, Trg svibanjskih žrtava 1995. 1,10000 Zagreb</item>
      <item>Dario Luketa, OIB 80563337903, Bartolići 11,10000 Zagreb</item>
      <item>Tatjana Golojuh Luketa, OIB 26461672624, Sudiščak 7,10000 Zagreb</item>
      <item>Dalibor Facko, OIB 02374649572, Nežićeva 2e,10000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92950660740</item>
      <item>, OIB 85821130368</item>
      <item>, OIB 80563337903</item>
      <item>, OIB 26461672624</item>
      <item>, OIB 02374649572</item>
    </izvorni_sadrzaj>
    <derivirana_varijabla naziv="DomainObject.Predmet.SudioniciListNazivOIB_1">
      <item>, OIB 92950660740</item>
      <item>, OIB 85821130368</item>
      <item>, OIB 80563337903</item>
      <item>, OIB 26461672624</item>
      <item>, OIB 02374649572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AC5C25-B126-48CC-8055-1E3BC56BF3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405</properties:Words>
  <properties:Characters>2183</properties:Characters>
  <properties:Lines>90</properties:Lines>
  <properties:Paragraphs>27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2015-12-20T21:22:00Z</dcterms:created>
  <dc:creator>x</dc:creator>
  <cp:lastModifiedBy>Gordana Grčić</cp:lastModifiedBy>
  <cp:lastPrinted>2015-12-21T13:27:00Z</cp:lastPrinted>
  <dcterms:modified xmlns:xsi="http://www.w3.org/2001/XMLSchema-instance" xsi:type="dcterms:W3CDTF">2015-12-21T13:38:00Z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