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e202" w14:paraId="1f5e202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737739">
        <w:t>539/16-</w:t>
      </w:r>
      <w:r w:rsidR="00C85747">
        <w:t>11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737739" w:rsidRPr="00737739">
        <w:t>JULIA PROJEKT d.o.o., Šibenik, Ulica branitelja domovinskog rata 2D, OIB: 36226513596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BA5051">
        <w:t>6</w:t>
      </w:r>
      <w:r w:rsidR="000B4BD6">
        <w:t>. listopada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737739" w:rsidRPr="00737739">
        <w:t>JULIA PROJEKT d.o.o., Šibenik, Ulica branitelja domovinskog rata 2D, OIB: 36226513596</w:t>
      </w:r>
      <w:r w:rsidRPr="006A62B7">
        <w:t xml:space="preserve">, stečajni postupak otvoren je dana </w:t>
      </w:r>
      <w:r w:rsidR="00BA5051">
        <w:t>6</w:t>
      </w:r>
      <w:r w:rsidR="000B4BD6">
        <w:t>. listopada</w:t>
      </w:r>
      <w:r w:rsidR="00F26669">
        <w:t xml:space="preserve"> </w:t>
      </w:r>
      <w:r>
        <w:t>2016</w:t>
      </w:r>
      <w:r w:rsidRPr="006A62B7">
        <w:t xml:space="preserve">. u </w:t>
      </w:r>
      <w:r w:rsidR="000B4BD6">
        <w:t>14,</w:t>
      </w:r>
      <w:r w:rsidR="00BA5051">
        <w:t>25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0B4BD6" w:rsidRPr="000B4BD6">
        <w:t>Berislav Bušelić</w:t>
      </w:r>
      <w:r w:rsidR="003E5853" w:rsidRPr="000B4BD6">
        <w:t xml:space="preserve"> iz </w:t>
      </w:r>
      <w:r w:rsidR="000B4BD6" w:rsidRPr="000B4BD6">
        <w:t>Mravinca, A. Starčevića 21, OIB: 93274685765</w:t>
      </w:r>
      <w:r w:rsidR="000B4BD6">
        <w:rPr>
          <w:b/>
        </w:rPr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987633" w:rsidRPr="00987633">
        <w:t>JULIA PROJEKT d.o.o., Šibenik, Ulica branitelja domovinskog rata 2D, OIB: 36226513596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987633" w:rsidRPr="00987633">
        <w:t>JULIA PROJEKT d.o.o., Šibenik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0B4BD6" w:rsidP="00825537" w:rsidR="000B4BD6" w:rsidRPr="006A62B7">
      <w:pPr>
        <w:ind w:hanging="705" w:left="705"/>
        <w:jc w:val="center"/>
      </w:pPr>
    </w:p>
    <w:p w:rsidRDefault="00275EA4" w:rsidP="0010003A" w:rsidR="000A1B4B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987633">
        <w:t>22. travnja</w:t>
      </w:r>
      <w:r w:rsidR="000A1B4B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987633" w:rsidRPr="00737739">
        <w:t>JULIA PROJEKT d.o.o., Šibenik, Ulica branitelja domovinskog rata 2D, OIB: 36226513596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987633">
        <w:t>539</w:t>
      </w:r>
      <w:r w:rsidR="00973C98">
        <w:t>/16-</w:t>
      </w:r>
      <w:r w:rsidR="00987633">
        <w:t>10</w:t>
      </w:r>
      <w:r w:rsidR="00590943" w:rsidRPr="006A62B7">
        <w:t xml:space="preserve"> od </w:t>
      </w:r>
      <w:r w:rsidR="00590943">
        <w:t xml:space="preserve">dana </w:t>
      </w:r>
      <w:r w:rsidR="00987633">
        <w:t>19</w:t>
      </w:r>
      <w:r w:rsidR="00F7557F">
        <w:t>.</w:t>
      </w:r>
      <w:r w:rsidR="00987633">
        <w:t xml:space="preserve"> srpnja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</w:t>
      </w:r>
      <w:r w:rsidR="001433E2">
        <w:lastRenderedPageBreak/>
        <w:t>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987633">
        <w:t>21. srpnja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0B4BD6">
        <w:t xml:space="preserve">8. kolovoza </w:t>
      </w:r>
      <w:r w:rsidR="00275EA4">
        <w:t>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BA5051">
        <w:t>6</w:t>
      </w:r>
      <w:r w:rsidR="000B4BD6">
        <w:t>. listopada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0B4BD6" w:rsidP="00893718" w:rsidR="00590943" w:rsidRPr="006A62B7">
      <w:pPr>
        <w:numPr>
          <w:ilvl w:val="0"/>
          <w:numId w:val="2"/>
        </w:numPr>
      </w:pPr>
      <w:r>
        <w:t>FINA 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0B4BD6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0B4BD6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0B4BD6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0B4BD6">
        <w:t>Šibenik</w:t>
      </w:r>
      <w:r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6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987633">
      <w:t>539/16-11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B4BD6"/>
    <w:rsid w:val="000D7790"/>
    <w:rsid w:val="0010003A"/>
    <w:rsid w:val="001144F4"/>
    <w:rsid w:val="00117181"/>
    <w:rsid w:val="001433E2"/>
    <w:rsid w:val="001441EB"/>
    <w:rsid w:val="001540AB"/>
    <w:rsid w:val="00186D9B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306CB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35801"/>
    <w:rsid w:val="00737739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87633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051"/>
    <w:rsid w:val="00BA5150"/>
    <w:rsid w:val="00BB0D8F"/>
    <w:rsid w:val="00BC2AA3"/>
    <w:rsid w:val="00BE48EC"/>
    <w:rsid w:val="00C35145"/>
    <w:rsid w:val="00C843A4"/>
    <w:rsid w:val="00C85747"/>
    <w:rsid w:val="00CA3D11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27A0D"/>
    <w:rsid w:val="00E37E40"/>
    <w:rsid w:val="00E505D0"/>
    <w:rsid w:val="00E64315"/>
    <w:rsid w:val="00E719C1"/>
    <w:rsid w:val="00E93CD4"/>
    <w:rsid w:val="00E9548F"/>
    <w:rsid w:val="00EA42B5"/>
    <w:rsid w:val="00EB36A0"/>
    <w:rsid w:val="00EF5BFE"/>
    <w:rsid w:val="00EF7C9A"/>
    <w:rsid w:val="00F06CC6"/>
    <w:rsid w:val="00F12B83"/>
    <w:rsid w:val="00F26669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30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6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6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6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6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30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6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6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6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6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JULIJA PROJEKT društvo s ograničenom odgovornošću za trgovinu i usluge</izvorni_sadrzaj>
    <derivirana_varijabla naziv="DomainObject.Predmet.ProtustrankaFormated_1">  JULIJA PROJEKT društvo s ograničenom odgovornošću za trgovinu i usluge</derivirana_varijabla>
  </DomainObject.Predmet.ProtustrankaFormated>
  <DomainObject.Predmet.ProtustrankaFormatedOIB>
    <izvorni_sadrzaj>  JULIJA PROJEKT društvo s ograničenom odgovornošću za trgovinu i usluge, OIB 36226513596</izvorni_sadrzaj>
    <derivirana_varijabla naziv="DomainObject.Predmet.ProtustrankaFormatedOIB_1">  JULIJA PROJEKT društvo s ograničenom odgovornošću za trgovinu i usluge, OIB 36226513596</derivirana_varijabla>
  </DomainObject.Predmet.ProtustrankaFormatedOIB>
  <DomainObject.Predmet.ProtustrankaFormatedWithAdress>
    <izvorni_sadrzaj> JULIJA PROJEKT društvo s ograničenom odgovornošću za trgovinu i usluge, Ulica branitelja domovinskog rata 2D, 22000 Šibenik</izvorni_sadrzaj>
    <derivirana_varijabla naziv="DomainObject.Predmet.ProtustrankaFormatedWithAdress_1"> JULIJA PROJEKT društvo s ograničenom odgovornošću za trgovinu i usluge, Ulica branitelja domovinskog rata 2D, 22000 Šibenik</derivirana_varijabla>
  </DomainObject.Predmet.ProtustrankaFormatedWithAdress>
  <DomainObject.Predmet.ProtustrankaFormatedWithAdressOIB>
    <izvorni_sadrzaj> JULIJA PROJEKT društvo s ograničenom odgovornošću za trgovinu i usluge, OIB 36226513596, Ulica branitelja domovinskog rata 2D, 22000 Šibenik</izvorni_sadrzaj>
    <derivirana_varijabla naziv="DomainObject.Predmet.ProtustrankaFormatedWithAdressOIB_1"> JULIJA PROJEKT društvo s ograničenom odgovornošću za trgovinu i usluge, OIB 36226513596, Ulica branitelja domovinskog rata 2D, 22000 Šibenik</derivirana_varijabla>
  </DomainObject.Predmet.ProtustrankaFormatedWithAdressOIB>
  <DomainObject.Predmet.ProtustrankaWithAdress>
    <izvorni_sadrzaj>JULIJA PROJEKT društvo s ograničenom odgovornošću za trgovinu i usluge Ulica branitelja domovinskog rata 2D, 22000 Šibenik</izvorni_sadrzaj>
    <derivirana_varijabla naziv="DomainObject.Predmet.ProtustrankaWithAdress_1">JULIJA PROJEKT društvo s ograničenom odgovornošću za trgovinu i usluge Ulica branitelja domovinskog rata 2D, 22000 Šibenik</derivirana_varijabla>
  </DomainObject.Predmet.ProtustrankaWithAdress>
  <DomainObject.Predmet.ProtustrankaWithAdressOIB>
    <izvorni_sadrzaj>JULIJA PROJEKT društvo s ograničenom odgovornošću za trgovinu i usluge, OIB 36226513596, Ulica branitelja domovinskog rata 2D, 22000 Šibenik</izvorni_sadrzaj>
    <derivirana_varijabla naziv="DomainObject.Predmet.ProtustrankaWithAdressOIB_1">JULIJA PROJEKT društvo s ograničenom odgovornošću za trgovinu i usluge, OIB 36226513596, Ulica branitelja domovinskog rata 2D, 22000 Šibenik</derivirana_varijabla>
  </DomainObject.Predmet.ProtustrankaWithAdressOIB>
  <DomainObject.Predmet.ProtustrankaNazivFormated>
    <izvorni_sadrzaj>JULIJA PROJEKT društvo s ograničenom odgovornošću za trgovinu i usluge</izvorni_sadrzaj>
    <derivirana_varijabla naziv="DomainObject.Predmet.ProtustrankaNazivFormated_1">JULIJA PROJEKT društvo s ograničenom odgovornošću za trgovinu i usluge</derivirana_varijabla>
  </DomainObject.Predmet.ProtustrankaNazivFormated>
  <DomainObject.Predmet.ProtustrankaNazivFormatedOIB>
    <izvorni_sadrzaj>JULIJA PROJEKT društvo s ograničenom odgovornošću za trgovinu i usluge, OIB 36226513596</izvorni_sadrzaj>
    <derivirana_varijabla naziv="DomainObject.Predmet.ProtustrankaNazivFormatedOIB_1">JULIJA PROJEKT društvo s ograničenom odgovornošću za trgovinu i usluge, OIB 36226513596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Lune Marune 1, 22000 Šibenik</izvorni_sadrzaj>
    <derivirana_varijabla naziv="DomainObject.Predmet.StrankaFormatedWithAdress_1"> Fina -Podružnica Šibenik, Perivoj Lune Marune 1, 22000 Šibenik</derivirana_varijabla>
  </DomainObject.Predmet.StrankaFormatedWithAdress>
  <DomainObject.Predmet.StrankaFormatedWithAdressOIB>
    <izvorni_sadrzaj> Fina -Podružnica Šibenik, OIB 85821130368, Perivoj Lune Marune 1, 22000 Šibenik</izvorni_sadrzaj>
    <derivirana_varijabla naziv="DomainObject.Predmet.StrankaFormatedWithAdressOIB_1"> Fina -Podružnica Šibenik, OIB 85821130368, Perivoj Lune Marune 1, 22000 Šibenik</derivirana_varijabla>
  </DomainObject.Predmet.StrankaFormatedWithAdressOIB>
  <DomainObject.Predmet.StrankaWithAdress>
    <izvorni_sadrzaj>Fina -Podružnica Šibenik Perivoj Lune Marune 1,22000 Šibenik</izvorni_sadrzaj>
    <derivirana_varijabla naziv="DomainObject.Predmet.StrankaWithAdress_1">Fina -Podružnica Šibenik Perivoj Lune Marune 1,22000 Šibenik</derivirana_varijabla>
  </DomainObject.Predmet.StrankaWithAdress>
  <DomainObject.Predmet.StrankaWithAdressOIB>
    <izvorni_sadrzaj>Fina -Podružnica Šibenik, OIB 85821130368, Perivoj Lune Marune 1,22000 Šibenik</izvorni_sadrzaj>
    <derivirana_varijabla naziv="DomainObject.Predmet.StrankaWithAdressOIB_1">Fina -Podružnica Šibenik, OIB 85821130368, Perivoj Lune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Lune Marune 1, 22000 Šibenik</item>
    </izvorni_sadrzaj>
    <derivirana_varijabla naziv="DomainObject.Predmet.StrankaListFormatedWithAdress_1">
      <item>Fina -Podružnica Šibenik, Perivoj Lune Marune 1, 22000 Šibenik</item>
    </derivirana_varijabla>
  </DomainObject.Predmet.StrankaListFormatedWithAdress>
  <DomainObject.Predmet.StrankaListFormatedWithAdressOIB>
    <izvorni_sadrzaj>
      <item>Fina -Podružnica Šibenik, OIB 85821130368, Perivoj Lune Marune 1, 22000 Šibenik</item>
    </izvorni_sadrzaj>
    <derivirana_varijabla naziv="DomainObject.Predmet.StrankaListFormatedWithAdressOIB_1">
      <item>Fina -Podružnica Šibenik, OIB 85821130368, Perivoj Lune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JULIJA PROJEKT društvo s ograničenom odgovornošću za trgovinu i usluge</item>
    </izvorni_sadrzaj>
    <derivirana_varijabla naziv="DomainObject.Predmet.ProtuStrankaListFormated_1">
      <item>JULIJA PROJEKT društvo s ograničenom odgovornošću za trgovinu i usluge</item>
    </derivirana_varijabla>
  </DomainObject.Predmet.ProtuStrankaListFormated>
  <DomainObject.Predmet.ProtuStrankaListFormatedOIB>
    <izvorni_sadrzaj>
      <item>JULIJA PROJEKT društvo s ograničenom odgovornošću za trgovinu i usluge, OIB 36226513596</item>
    </izvorni_sadrzaj>
    <derivirana_varijabla naziv="DomainObject.Predmet.ProtuStrankaListFormatedOIB_1">
      <item>JULIJA PROJEKT društvo s ograničenom odgovornošću za trgovinu i usluge, OIB 36226513596</item>
    </derivirana_varijabla>
  </DomainObject.Predmet.ProtuStrankaListFormatedOIB>
  <DomainObject.Predmet.ProtuStrankaListFormatedWithAdress>
    <izvorni_sadrzaj>
      <item>JULIJA PROJEKT društvo s ograničenom odgovornošću za trgovinu i usluge, Ulica branitelja domovinskog rata 2D, 22000 Šibenik</item>
    </izvorni_sadrzaj>
    <derivirana_varijabla naziv="DomainObject.Predmet.ProtuStrankaListFormatedWithAdress_1">
      <item>JULIJA PROJEKT društvo s ograničenom odgovornošću za trgovinu i usluge, Ulica branitelja domovinskog rata 2D, 22000 Šibenik</item>
    </derivirana_varijabla>
  </DomainObject.Predmet.ProtuStrankaListFormatedWithAdress>
  <DomainObject.Predmet.ProtuStrankaListFormatedWithAdressOIB>
    <izvorni_sadrzaj>
      <item>JULIJA PROJEKT društvo s ograničenom odgovornošću za trgovinu i usluge, OIB 36226513596, Ulica branitelja domovinskog rata 2D, 22000 Šibenik</item>
    </izvorni_sadrzaj>
    <derivirana_varijabla naziv="DomainObject.Predmet.ProtuStrankaListFormatedWithAdressOIB_1">
      <item>JULIJA PROJEKT društvo s ograničenom odgovornošću za trgovinu i usluge, OIB 36226513596, Ulica branitelja domovinskog rata 2D, 22000 Šibenik</item>
    </derivirana_varijabla>
  </DomainObject.Predmet.ProtuStrankaListFormatedWithAdressOIB>
  <DomainObject.Predmet.ProtuStrankaListNazivFormated>
    <izvorni_sadrzaj>
      <item>JULIJA PROJEKT društvo s ograničenom odgovornošću za trgovinu i usluge</item>
    </izvorni_sadrzaj>
    <derivirana_varijabla naziv="DomainObject.Predmet.ProtuStrankaListNazivFormated_1">
      <item>JULIJA PROJEKT društvo s ograničenom odgovornošću za trgovinu i usluge</item>
    </derivirana_varijabla>
  </DomainObject.Predmet.ProtuStrankaListNazivFormated>
  <DomainObject.Predmet.ProtuStrankaListNazivFormatedOIB>
    <izvorni_sadrzaj>
      <item>JULIJA PROJEKT društvo s ograničenom odgovornošću za trgovinu i usluge, OIB 36226513596</item>
    </izvorni_sadrzaj>
    <derivirana_varijabla naziv="DomainObject.Predmet.ProtuStrankaListNazivFormatedOIB_1">
      <item>JULIJA PROJEKT društvo s ograničenom odgovornošću za trgovinu i usluge, OIB 36226513596</item>
    </derivirana_varijabla>
  </DomainObject.Predmet.ProtuStrankaListNazivFormatedOIB>
  <DomainObject.Predmet.OstaliListFormated>
    <izvorni_sadrzaj>
      <item>Julijana Čupić</item>
    </izvorni_sadrzaj>
    <derivirana_varijabla naziv="DomainObject.Predmet.OstaliListFormated_1">
      <item>Julijana Čupić</item>
    </derivirana_varijabla>
  </DomainObject.Predmet.OstaliListFormated>
  <DomainObject.Predmet.OstaliListFormatedOIB>
    <izvorni_sadrzaj>
      <item>Julijana Čupić, OIB 96099561940</item>
    </izvorni_sadrzaj>
    <derivirana_varijabla naziv="DomainObject.Predmet.OstaliListFormatedOIB_1">
      <item>Julijana Čupić, OIB 96099561940</item>
    </derivirana_varijabla>
  </DomainObject.Predmet.OstaliListFormatedOIB>
  <DomainObject.Predmet.OstaliListFormatedWithAdress>
    <izvorni_sadrzaj>
      <item>Julijana Čupić, Splitska Ulica 50, 22320 Drniš</item>
    </izvorni_sadrzaj>
    <derivirana_varijabla naziv="DomainObject.Predmet.OstaliListFormatedWithAdress_1">
      <item>Julijana Čupić, Splitska Ulica 50, 22320 Drniš</item>
    </derivirana_varijabla>
  </DomainObject.Predmet.OstaliListFormatedWithAdress>
  <DomainObject.Predmet.OstaliListFormatedWithAdressOIB>
    <izvorni_sadrzaj>
      <item>Julijana Čupić, OIB 96099561940, Splitska Ulica 50, 22320 Drniš</item>
    </izvorni_sadrzaj>
    <derivirana_varijabla naziv="DomainObject.Predmet.OstaliListFormatedWithAdressOIB_1">
      <item>Julijana Čupić, OIB 96099561940, Splitska Ulica 50, 22320 Drniš</item>
    </derivirana_varijabla>
  </DomainObject.Predmet.OstaliListFormatedWithAdressOIB>
  <DomainObject.Predmet.OstaliListNazivFormated>
    <izvorni_sadrzaj>
      <item>Julijana Čupić</item>
    </izvorni_sadrzaj>
    <derivirana_varijabla naziv="DomainObject.Predmet.OstaliListNazivFormated_1">
      <item>Julijana Čupić</item>
    </derivirana_varijabla>
  </DomainObject.Predmet.OstaliListNazivFormated>
  <DomainObject.Predmet.OstaliListNazivFormatedOIB>
    <izvorni_sadrzaj>
      <item>Julijana Čupić, OIB 96099561940</item>
    </izvorni_sadrzaj>
    <derivirana_varijabla naziv="DomainObject.Predmet.OstaliListNazivFormatedOIB_1">
      <item>Julijana Čupić, OIB 96099561940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JULIJA PROJEKT društvo s ograničenom odgovornošću za trgovinu i usluge</izvorni_sadrzaj>
    <derivirana_varijabla naziv="DomainObject.Predmet.ProtustrankaIDrugi_1">JULIJA PROJEKT društvo s ograničenom odgovornošću za trgovinu i usluge</derivirana_varijabla>
  </DomainObject.Predmet.ProtustrankaIDrugi>
  <DomainObject.Predmet.StrankaIDrugiAdressOIB>
    <izvorni_sadrzaj>Fina -Podružnica Šibenik, OIB 85821130368, Perivoj Lune Marune 1, 22000 Šibenik</izvorni_sadrzaj>
    <derivirana_varijabla naziv="DomainObject.Predmet.StrankaIDrugiAdressOIB_1">Fina -Podružnica Šibenik, OIB 85821130368, Perivoj Lune Marune 1, 22000 Šibenik</derivirana_varijabla>
  </DomainObject.Predmet.StrankaIDrugiAdressOIB>
  <DomainObject.Predmet.ProtustrankaIDrugiAdressOIB>
    <izvorni_sadrzaj>JULIJA PROJEKT društvo s ograničenom odgovornošću za trgovinu i usluge, OIB 36226513596, Ulica branitelja domovinskog rata 2D, 22000 Šibenik</izvorni_sadrzaj>
    <derivirana_varijabla naziv="DomainObject.Predmet.ProtustrankaIDrugiAdressOIB_1">JULIJA PROJEKT društvo s ograničenom odgovornošću za trgovinu i usluge, OIB 36226513596, Ulica branitelja domovinskog rata 2D,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JULIJA PROJEKT društvo s ograničenom odgovornošću za trgovinu i usluge</item>
      <item>Julijana Čupić</item>
    </izvorni_sadrzaj>
    <derivirana_varijabla naziv="DomainObject.Predmet.SudioniciListNaziv_1">
      <item>Fina -Podružnica Šibenik</item>
      <item>JULIJA PROJEKT društvo s ograničenom odgovornošću za trgovinu i usluge</item>
      <item>Julijana Čupić</item>
    </derivirana_varijabla>
  </DomainObject.Predmet.SudioniciListNaziv>
  <DomainObject.Predmet.SudioniciListAdressOIB>
    <izvorni_sadrzaj>
      <item>Fina -Podružnica Šibenik, OIB 85821130368, Perivoj Lune Marune 1,22000 Šibenik</item>
      <item>JULIJA PROJEKT društvo s ograničenom odgovornošću za trgovinu i usluge, OIB 36226513596, Ulica branitelja domovinskog rata 2D,22000 Šibenik</item>
      <item>Julijana Čupić, OIB 96099561940, Splitska Ulica 50,22320 Drniš</item>
    </izvorni_sadrzaj>
    <derivirana_varijabla naziv="DomainObject.Predmet.SudioniciListAdressOIB_1">
      <item>Fina -Podružnica Šibenik, OIB 85821130368, Perivoj Lune Marune 1,22000 Šibenik</item>
      <item>JULIJA PROJEKT društvo s ograničenom odgovornošću za trgovinu i usluge, OIB 36226513596, Ulica branitelja domovinskog rata 2D,22000 Šibenik</item>
      <item>Julijana Čupić, OIB 96099561940, Splitska Ulica 50,22320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36226513596</item>
      <item>, OIB 96099561940</item>
    </izvorni_sadrzaj>
    <derivirana_varijabla naziv="DomainObject.Predmet.SudioniciListNazivOIB_1">
      <item>, OIB 85821130368</item>
      <item>, OIB 36226513596</item>
      <item>, OIB 96099561940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643</properties:Words>
  <properties:Characters>3437</properties:Characters>
  <properties:Lines>95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2016-10-04T11:47:00Z</dcterms:created>
  <dc:creator>Ardena Bajlo</dc:creator>
  <cp:lastModifiedBy>Martina Kalmeta</cp:lastModifiedBy>
  <cp:lastPrinted>2015-03-02T10:10:00Z</cp:lastPrinted>
  <dcterms:modified xmlns:xsi="http://www.w3.org/2001/XMLSchema-instance" xsi:type="dcterms:W3CDTF">2016-10-06T12:21:00Z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