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c5c4" w14:paraId="4bac5c4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D14CE8">
        <w:t>3</w:t>
      </w:r>
      <w:r w:rsidR="008D7265">
        <w:t>558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8D7265">
        <w:t>ERGONOMIJA ZAGREB</w:t>
      </w:r>
      <w:r w:rsidR="00D14CE8">
        <w:t xml:space="preserve"> d.o.o., Zagreb, </w:t>
      </w:r>
      <w:r w:rsidR="008D7265">
        <w:t>Slavonska avenija 15A</w:t>
      </w:r>
      <w:r w:rsidR="00121BAF">
        <w:t xml:space="preserve">, </w:t>
      </w:r>
      <w:r w:rsidR="00762966">
        <w:t xml:space="preserve">MBS: </w:t>
      </w:r>
      <w:r w:rsidR="00524093">
        <w:t>080</w:t>
      </w:r>
      <w:r w:rsidR="008D7265">
        <w:t>674066</w:t>
      </w:r>
      <w:r w:rsidR="00762966">
        <w:t xml:space="preserve">, </w:t>
      </w:r>
      <w:r w:rsidR="00121BAF">
        <w:t xml:space="preserve">OIB: </w:t>
      </w:r>
      <w:r w:rsidR="008D7265">
        <w:t>22432271741</w:t>
      </w:r>
      <w:r w:rsidR="00117D04">
        <w:t xml:space="preserve">, </w:t>
      </w:r>
      <w:r w:rsidR="00D14CE8">
        <w:t>dana 16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8D7265">
        <w:t xml:space="preserve">ERGONOMIJA ZAGREB d.o.o., Zagreb, Slavonska avenija 15A, MBS: 080674066, OIB: 22432271741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8D7265">
        <w:t>ERGONOMIJA ZAGREB d.o.o., Zagreb, Slavonska avenija 15A, MBS: 080674066, OIB: 22432271741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</w:t>
      </w:r>
      <w:r w:rsidR="00D14CE8">
        <w:t>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8D7265"/>
    <w:rsid w:val="0092290B"/>
    <w:rsid w:val="00A167C6"/>
    <w:rsid w:val="00BB2CE8"/>
    <w:rsid w:val="00C0310C"/>
    <w:rsid w:val="00C27DFD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27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27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St-3558/2015</izvorni_sadrzaj>
    <derivirana_varijabla naziv="DomainObject.Predmet.OznakaBroj_1">St-3558/2015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ERGONOMIJA ZAGREB  d.o.o. zastupanog po punomoćniku Ljuba Šeović</izvorni_sadrzaj>
    <derivirana_varijabla naziv="DomainObject.Predmet.ProtustrankaFormated_1">  ERGONOMIJA ZAGREB  d.o.o. zastupanog po punomoćniku Ljuba Šeović</derivirana_varijabla>
  </DomainObject.Predmet.ProtustrankaFormated>
  <DomainObject.Predmet.ProtustrankaFormatedOIB>
    <izvorni_sadrzaj>  ERGONOMIJA ZAGREB  d.o.o., OIB 22432271741 zastupanog po punomoćniku Ljuba Šeović</izvorni_sadrzaj>
    <derivirana_varijabla naziv="DomainObject.Predmet.ProtustrankaFormatedOIB_1">  ERGONOMIJA ZAGREB  d.o.o., OIB 22432271741 zastupanog po punomoćniku Ljuba Šeović</derivirana_varijabla>
  </DomainObject.Predmet.ProtustrankaFormatedOIB>
  <DomainObject.Predmet.ProtustrankaFormatedWithAdress>
    <izvorni_sadrzaj> ERGONOMIJA ZAGREB  d.o.o., Slavonska avenija 15A, 10000 Zagreb zastupanog po punomoćniku Ljuba Šeović</izvorni_sadrzaj>
    <derivirana_varijabla naziv="DomainObject.Predmet.ProtustrankaFormatedWithAdress_1"> ERGONOMIJA ZAGREB  d.o.o., Slavonska avenija 15A, 10000 Zagreb zastupanog po punomoćniku Ljuba Šeović</derivirana_varijabla>
  </DomainObject.Predmet.ProtustrankaFormatedWithAdress>
  <DomainObject.Predmet.ProtustrankaFormatedWithAdressOIB>
    <izvorni_sadrzaj> ERGONOMIJA ZAGREB  d.o.o., OIB 22432271741, Slavonska avenija 15A, 10000 Zagreb zastupanog po punomoćniku Ljuba Šeović</izvorni_sadrzaj>
    <derivirana_varijabla naziv="DomainObject.Predmet.ProtustrankaFormatedWithAdressOIB_1"> ERGONOMIJA ZAGREB  d.o.o., OIB 22432271741, Slavonska avenija 15A, 10000 Zagreb zastupanog po punomoćniku Ljuba Šeović</derivirana_varijabla>
  </DomainObject.Predmet.ProtustrankaFormatedWithAdressOIB>
  <DomainObject.Predmet.ProtustrankaWithAdress>
    <izvorni_sadrzaj>ERGONOMIJA ZAGREB  d.o.o. Slavonska avenija 15A, 10000 Zagreb</izvorni_sadrzaj>
    <derivirana_varijabla naziv="DomainObject.Predmet.ProtustrankaWithAdress_1">ERGONOMIJA ZAGREB  d.o.o. Slavonska avenija 15A, 10000 Zagreb</derivirana_varijabla>
  </DomainObject.Predmet.ProtustrankaWithAdress>
  <DomainObject.Predmet.ProtustrankaWithAdressOIB>
    <izvorni_sadrzaj>ERGONOMIJA ZAGREB  d.o.o., OIB 22432271741, Slavonska avenija 15A, 10000 Zagreb</izvorni_sadrzaj>
    <derivirana_varijabla naziv="DomainObject.Predmet.ProtustrankaWithAdressOIB_1">ERGONOMIJA ZAGREB  d.o.o., OIB 22432271741, Slavonska avenija 15A, 10000 Zagreb</derivirana_varijabla>
  </DomainObject.Predmet.ProtustrankaWithAdressOIB>
  <DomainObject.Predmet.ProtustrankaNazivFormated>
    <izvorni_sadrzaj>ERGONOMIJA ZAGREB  d.o.o.</izvorni_sadrzaj>
    <derivirana_varijabla naziv="DomainObject.Predmet.ProtustrankaNazivFormated_1">ERGONOMIJA ZAGREB  d.o.o.</derivirana_varijabla>
  </DomainObject.Predmet.ProtustrankaNazivFormated>
  <DomainObject.Predmet.ProtustrankaNazivFormatedOIB>
    <izvorni_sadrzaj>ERGONOMIJA ZAGREB  d.o.o., OIB 22432271741</izvorni_sadrzaj>
    <derivirana_varijabla naziv="DomainObject.Predmet.ProtustrankaNazivFormatedOIB_1">ERGONOMIJA ZAGREB  d.o.o., OIB 22432271741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ERGONOMIJA ZAGREB  d.o.o. zastupanog po punomoćniku Ljuba Šeović</item>
    </izvorni_sadrzaj>
    <derivirana_varijabla naziv="DomainObject.Predmet.ProtuStrankaListFormated_1">
      <item>ERGONOMIJA ZAGREB  d.o.o. zastupanog po punomoćniku Ljuba Šeović</item>
    </derivirana_varijabla>
  </DomainObject.Predmet.ProtuStrankaListFormated>
  <DomainObject.Predmet.ProtuStrankaListFormatedOIB>
    <izvorni_sadrzaj>
      <item>ERGONOMIJA ZAGREB  d.o.o., OIB 22432271741 zastupanog po punomoćniku Ljuba Šeović</item>
    </izvorni_sadrzaj>
    <derivirana_varijabla naziv="DomainObject.Predmet.ProtuStrankaListFormatedOIB_1">
      <item>ERGONOMIJA ZAGREB  d.o.o., OIB 22432271741 zastupanog po punomoćniku Ljuba Šeović</item>
    </derivirana_varijabla>
  </DomainObject.Predmet.ProtuStrankaListFormatedOIB>
  <DomainObject.Predmet.ProtuStrankaListFormatedWithAdress>
    <izvorni_sadrzaj>
      <item>ERGONOMIJA ZAGREB  d.o.o., Slavonska avenija 15A, 10000 Zagreb zastupanog po punomoćniku Ljuba Šeović</item>
    </izvorni_sadrzaj>
    <derivirana_varijabla naziv="DomainObject.Predmet.ProtuStrankaListFormatedWithAdress_1">
      <item>ERGONOMIJA ZAGREB  d.o.o., Slavonska avenija 15A, 10000 Zagreb zastupanog po punomoćniku Ljuba Šeović</item>
    </derivirana_varijabla>
  </DomainObject.Predmet.ProtuStrankaListFormatedWithAdress>
  <DomainObject.Predmet.ProtuStrankaListFormatedWithAdressOIB>
    <izvorni_sadrzaj>
      <item>ERGONOMIJA ZAGREB  d.o.o., OIB 22432271741, Slavonska avenija 15A, 10000 Zagreb zastupanog po punomoćniku Ljuba Šeović</item>
    </izvorni_sadrzaj>
    <derivirana_varijabla naziv="DomainObject.Predmet.ProtuStrankaListFormatedWithAdressOIB_1">
      <item>ERGONOMIJA ZAGREB  d.o.o., OIB 22432271741, Slavonska avenija 15A, 10000 Zagreb zastupanog po punomoćniku Ljuba Šeović</item>
    </derivirana_varijabla>
  </DomainObject.Predmet.ProtuStrankaListFormatedWithAdressOIB>
  <DomainObject.Predmet.ProtuStrankaListNazivFormated>
    <izvorni_sadrzaj>
      <item>ERGONOMIJA ZAGREB  d.o.o.</item>
    </izvorni_sadrzaj>
    <derivirana_varijabla naziv="DomainObject.Predmet.ProtuStrankaListNazivFormated_1">
      <item>ERGONOMIJA ZAGREB  d.o.o.</item>
    </derivirana_varijabla>
  </DomainObject.Predmet.ProtuStrankaListNazivFormated>
  <DomainObject.Predmet.ProtuStrankaListNazivFormatedOIB>
    <izvorni_sadrzaj>
      <item>ERGONOMIJA ZAGREB  d.o.o., OIB 22432271741</item>
    </izvorni_sadrzaj>
    <derivirana_varijabla naziv="DomainObject.Predmet.ProtuStrankaListNazivFormatedOIB_1">
      <item>ERGONOMIJA ZAGREB  d.o.o., OIB 22432271741</item>
    </derivirana_varijabla>
  </DomainObject.Predmet.ProtuStrankaListNazivFormatedOIB>
  <DomainObject.Predmet.OstaliListFormated>
    <izvorni_sadrzaj>
      <item>Ljuba Šeović punomoćnik sudionika u postupku ERGONOMIJA ZAGREB  d.o.o.</item>
    </izvorni_sadrzaj>
    <derivirana_varijabla naziv="DomainObject.Predmet.OstaliListFormated_1">
      <item>Ljuba Šeović punomoćnik sudionika u postupku ERGONOMIJA ZAGREB  d.o.o.</item>
    </derivirana_varijabla>
  </DomainObject.Predmet.OstaliListFormated>
  <DomainObject.Predmet.OstaliListFormatedOIB>
    <izvorni_sadrzaj>
      <item>Ljuba Šeović, OIB 77608414766 punomoćnik sudionika u postupku ERGONOMIJA ZAGREB  d.o.o.</item>
    </izvorni_sadrzaj>
    <derivirana_varijabla naziv="DomainObject.Predmet.OstaliListFormatedOIB_1">
      <item>Ljuba Šeović, OIB 77608414766 punomoćnik sudionika u postupku ERGONOMIJA ZAGREB  d.o.o.</item>
    </derivirana_varijabla>
  </DomainObject.Predmet.OstaliListFormatedOIB>
  <DomainObject.Predmet.OstaliListFormatedWithAdress>
    <izvorni_sadrzaj>
      <item>Ljuba Šeović, Gornji Viduševac 229, 44400 Gornji Viduševac punomoćnik sudionika u postupku ERGONOMIJA ZAGREB  d.o.o.</item>
    </izvorni_sadrzaj>
    <derivirana_varijabla naziv="DomainObject.Predmet.OstaliListFormatedWithAdress_1">
      <item>Ljuba Šeović, Gornji Viduševac 229, 44400 Gornji Viduševac punomoćnik sudionika u postupku ERGONOMIJA ZAGREB  d.o.o.</item>
    </derivirana_varijabla>
  </DomainObject.Predmet.OstaliListFormatedWithAdress>
  <DomainObject.Predmet.OstaliListFormatedWithAdressOIB>
    <izvorni_sadrzaj>
      <item>Ljuba Šeović, OIB 77608414766, Gornji Viduševac 229, 44400 Gornji Viduševac punomoćnik sudionika u postupku ERGONOMIJA ZAGREB  d.o.o.</item>
    </izvorni_sadrzaj>
    <derivirana_varijabla naziv="DomainObject.Predmet.OstaliListFormatedWithAdressOIB_1">
      <item>Ljuba Šeović, OIB 77608414766, Gornji Viduševac 229, 44400 Gornji Viduševac punomoćnik sudionika u postupku ERGONOMIJA ZAGREB  d.o.o.</item>
    </derivirana_varijabla>
  </DomainObject.Predmet.OstaliListFormatedWithAdressOIB>
  <DomainObject.Predmet.OstaliListNazivFormated>
    <izvorni_sadrzaj>
      <item>Ljuba Šeović</item>
    </izvorni_sadrzaj>
    <derivirana_varijabla naziv="DomainObject.Predmet.OstaliListNazivFormated_1">
      <item>Ljuba Šeović</item>
    </derivirana_varijabla>
  </DomainObject.Predmet.OstaliListNazivFormated>
  <DomainObject.Predmet.OstaliListNazivFormatedOIB>
    <izvorni_sadrzaj>
      <item>Ljuba Šeović, OIB 77608414766</item>
    </izvorni_sadrzaj>
    <derivirana_varijabla naziv="DomainObject.Predmet.OstaliListNazivFormatedOIB_1">
      <item>Ljuba Šeović, OIB 77608414766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ERGONOMIJA ZAGREB  d.o.o.</izvorni_sadrzaj>
    <derivirana_varijabla naziv="DomainObject.Predmet.ProtustrankaIDrugi_1">ERGONOMIJA ZAGREB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ERGONOMIJA ZAGREB  d.o.o., OIB 22432271741, Slavonska avenija 15A, 10000 Zagreb</izvorni_sadrzaj>
    <derivirana_varijabla naziv="DomainObject.Predmet.ProtustrankaIDrugiAdressOIB_1">ERGONOMIJA ZAGREB  d.o.o., OIB 22432271741, Slavonska avenija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ERGONOMIJA ZAGREB  d.o.o.</item>
      <item>Ljuba Šeović</item>
    </izvorni_sadrzaj>
    <derivirana_varijabla naziv="DomainObject.Predmet.SudioniciListNaziv_1">
      <item>FINA Regionalni centar Zagreb</item>
      <item>ERGONOMIJA ZAGREB  d.o.o.</item>
      <item>Ljuba Šeović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ERGONOMIJA ZAGREB  d.o.o., OIB 22432271741, Slavonska avenija 15A,10000 Zagreb</item>
      <item>Ljuba Šeović, OIB 77608414766, Gornji Viduševac 229,44400 Gornji Viduševac</item>
    </izvorni_sadrzaj>
    <derivirana_varijabla naziv="DomainObject.Predmet.SudioniciListAdressOIB_1">
      <item>FINA Regionalni centar Zagreb, OIB 85821130368, Trg svibanjskih žrtava 1995. 1,10000 Zagreb</item>
      <item>ERGONOMIJA ZAGREB  d.o.o., OIB 22432271741, Slavonska avenija 15A,10000 Zagreb</item>
      <item>Ljuba Šeović, OIB 77608414766,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22432271741</item>
      <item>, OIB 77608414766</item>
    </izvorni_sadrzaj>
    <derivirana_varijabla naziv="DomainObject.Predmet.SudioniciListNazivOIB_1">
      <item>, OIB 85821130368</item>
      <item>, OIB 22432271741</item>
      <item>, OIB 77608414766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1784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2015-11-16T14:26:00Z</dcterms:created>
  <dc:creator>Maja Jurovicki</dc:creator>
  <cp:lastModifiedBy>Ksenija Nol</cp:lastModifiedBy>
  <cp:lastPrinted>2015-11-16T14:21:00Z</cp:lastPrinted>
  <dcterms:modified xmlns:xsi="http://www.w3.org/2001/XMLSchema-instance" xsi:type="dcterms:W3CDTF">2015-11-17T07:46:00Z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