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092d" w14:paraId="700092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2727F8">
        <w:t>383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2727F8" w:rsidRPr="002727F8">
        <w:t>UDRUGA ZA PROMICANJE ILUZIONIZIMA I ZABAVE ČAROBNJAK</w:t>
      </w:r>
      <w:r w:rsidR="002727F8">
        <w:t xml:space="preserve">, </w:t>
      </w:r>
      <w:r w:rsidR="00EB7F57">
        <w:t>iz Zagreba</w:t>
      </w:r>
      <w:r w:rsidR="00463FD1">
        <w:t xml:space="preserve">, </w:t>
      </w:r>
      <w:proofErr w:type="spellStart"/>
      <w:r w:rsidR="002727F8">
        <w:t>Turinina</w:t>
      </w:r>
      <w:proofErr w:type="spellEnd"/>
      <w:r w:rsidR="002727F8">
        <w:t xml:space="preserve"> 12</w:t>
      </w:r>
      <w:r w:rsidR="00EB7F57">
        <w:t>,</w:t>
      </w:r>
      <w:r w:rsidR="00763773">
        <w:t xml:space="preserve"> OIB:</w:t>
      </w:r>
      <w:r w:rsidR="002727F8">
        <w:t>46778078362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727F8">
        <w:t>383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2727F8">
        <w:t>30</w:t>
      </w:r>
      <w:r w:rsidR="00463FD1">
        <w:t>.</w:t>
      </w:r>
      <w:r w:rsidR="002727F8">
        <w:t>681</w:t>
      </w:r>
      <w:r w:rsidR="00463FD1">
        <w:t>,</w:t>
      </w:r>
      <w:r w:rsidR="002727F8">
        <w:t>11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805" w:rsidR="00C41805">
      <w:r>
        <w:separator/>
      </w:r>
    </w:p>
  </w:endnote>
  <w:endnote w:id="0" w:type="continuationSeparator">
    <w:p w:rsidRDefault="00C41805" w:rsidR="00C41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805" w:rsidR="00C41805">
      <w:r>
        <w:separator/>
      </w:r>
    </w:p>
  </w:footnote>
  <w:footnote w:id="0" w:type="continuationSeparator">
    <w:p w:rsidRDefault="00C41805" w:rsidR="00C41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D2CEA"/>
    <w:rsid w:val="001E5E08"/>
    <w:rsid w:val="00252B2F"/>
    <w:rsid w:val="00257DF6"/>
    <w:rsid w:val="002727F8"/>
    <w:rsid w:val="00274C1A"/>
    <w:rsid w:val="002B5CD9"/>
    <w:rsid w:val="002C4144"/>
    <w:rsid w:val="002D4544"/>
    <w:rsid w:val="002E42C5"/>
    <w:rsid w:val="003C4BD3"/>
    <w:rsid w:val="003E3990"/>
    <w:rsid w:val="003F7660"/>
    <w:rsid w:val="004226FF"/>
    <w:rsid w:val="00463FD1"/>
    <w:rsid w:val="004F282D"/>
    <w:rsid w:val="00593EA3"/>
    <w:rsid w:val="005E5E88"/>
    <w:rsid w:val="00606F08"/>
    <w:rsid w:val="00633C92"/>
    <w:rsid w:val="006B5E06"/>
    <w:rsid w:val="00734020"/>
    <w:rsid w:val="00763773"/>
    <w:rsid w:val="007900C5"/>
    <w:rsid w:val="007A0658"/>
    <w:rsid w:val="007D1F01"/>
    <w:rsid w:val="00872CA9"/>
    <w:rsid w:val="00881BD5"/>
    <w:rsid w:val="00882B10"/>
    <w:rsid w:val="008A524F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C171B8"/>
    <w:rsid w:val="00C41805"/>
    <w:rsid w:val="00C607D8"/>
    <w:rsid w:val="00CE507E"/>
    <w:rsid w:val="00CF6FD4"/>
    <w:rsid w:val="00D06827"/>
    <w:rsid w:val="00D77284"/>
    <w:rsid w:val="00DE089B"/>
    <w:rsid w:val="00E1588A"/>
    <w:rsid w:val="00E21564"/>
    <w:rsid w:val="00E2385C"/>
    <w:rsid w:val="00E2720F"/>
    <w:rsid w:val="00E50961"/>
    <w:rsid w:val="00E82A7E"/>
    <w:rsid w:val="00EB7F57"/>
    <w:rsid w:val="00EE3677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77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28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28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28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77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28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28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28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ILUZIONIZMA I ZABAVE ČAROBNJAK</izvorni_sadrzaj>
    <derivirana_varijabla naziv="DomainObject.Predmet.ProtustrankaFormated_1">  UDRUGA ZA PROMICANJE ILUZIONIZMA I ZABAVE ČAROBNJAK</derivirana_varijabla>
  </DomainObject.Predmet.ProtustrankaFormated>
  <DomainObject.Predmet.ProtustrankaFormatedOIB>
    <izvorni_sadrzaj>  UDRUGA ZA PROMICANJE ILUZIONIZMA I ZABAVE ČAROBNJAK, OIB 46778078362</izvorni_sadrzaj>
    <derivirana_varijabla naziv="DomainObject.Predmet.ProtustrankaFormatedOIB_1">  UDRUGA ZA PROMICANJE ILUZIONIZMA I ZABAVE ČAROBNJAK, OIB 46778078362</derivirana_varijabla>
  </DomainObject.Predmet.ProtustrankaFormatedOIB>
  <DomainObject.Predmet.ProtustrankaFormatedWithAdress>
    <izvorni_sadrzaj> UDRUGA ZA PROMICANJE ILUZIONIZMA I ZABAVE ČAROBNJAK, TURININA 12, 10000 Zagreb</izvorni_sadrzaj>
    <derivirana_varijabla naziv="DomainObject.Predmet.ProtustrankaFormatedWithAdress_1"> UDRUGA ZA PROMICANJE ILUZIONIZMA I ZABAVE ČAROBNJAK, TURININA 12, 10000 Zagreb</derivirana_varijabla>
  </DomainObject.Predmet.ProtustrankaFormatedWithAdress>
  <DomainObject.Predmet.ProtustrankaFormatedWithAdressOIB>
    <izvorni_sadrzaj> UDRUGA ZA PROMICANJE ILUZIONIZMA I ZABAVE ČAROBNJAK, OIB 46778078362, TURININA 12, 10000 Zagreb</izvorni_sadrzaj>
    <derivirana_varijabla naziv="DomainObject.Predmet.ProtustrankaFormatedWithAdressOIB_1"> UDRUGA ZA PROMICANJE ILUZIONIZMA I ZABAVE ČAROBNJAK, OIB 46778078362, TURININA 12, 10000 Zagreb</derivirana_varijabla>
  </DomainObject.Predmet.ProtustrankaFormatedWithAdressOIB>
  <DomainObject.Predmet.ProtustrankaWithAdress>
    <izvorni_sadrzaj>UDRUGA ZA PROMICANJE ILUZIONIZMA I ZABAVE ČAROBNJAK TURININA 12, 10000 Zagreb</izvorni_sadrzaj>
    <derivirana_varijabla naziv="DomainObject.Predmet.ProtustrankaWithAdress_1">UDRUGA ZA PROMICANJE ILUZIONIZMA I ZABAVE ČAROBNJAK TURININA 12, 10000 Zagreb</derivirana_varijabla>
  </DomainObject.Predmet.ProtustrankaWithAdress>
  <DomainObject.Predmet.ProtustrankaWithAdressOIB>
    <izvorni_sadrzaj>UDRUGA ZA PROMICANJE ILUZIONIZMA I ZABAVE ČAROBNJAK, OIB 46778078362, TURININA 12, 10000 Zagreb</izvorni_sadrzaj>
    <derivirana_varijabla naziv="DomainObject.Predmet.ProtustrankaWithAdressOIB_1">UDRUGA ZA PROMICANJE ILUZIONIZMA I ZABAVE ČAROBNJAK, OIB 46778078362, TURININA 12, 10000 Zagreb</derivirana_varijabla>
  </DomainObject.Predmet.ProtustrankaWithAdressOIB>
  <DomainObject.Predmet.ProtustrankaNazivFormated>
    <izvorni_sadrzaj>UDRUGA ZA PROMICANJE ILUZIONIZMA I ZABAVE ČAROBNJAK</izvorni_sadrzaj>
    <derivirana_varijabla naziv="DomainObject.Predmet.ProtustrankaNazivFormated_1">UDRUGA ZA PROMICANJE ILUZIONIZMA I ZABAVE ČAROBNJAK</derivirana_varijabla>
  </DomainObject.Predmet.ProtustrankaNazivFormated>
  <DomainObject.Predmet.ProtustrankaNazivFormatedOIB>
    <izvorni_sadrzaj>UDRUGA ZA PROMICANJE ILUZIONIZMA I ZABAVE ČAROBNJAK, OIB 46778078362</izvorni_sadrzaj>
    <derivirana_varijabla naziv="DomainObject.Predmet.ProtustrankaNazivFormatedOIB_1">UDRUGA ZA PROMICANJE ILUZIONIZMA I ZABAVE ČAROBNJAK, OIB 46778078362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ILUZIONIZMA I ZABAVE ČAROBNJAK</item>
    </izvorni_sadrzaj>
    <derivirana_varijabla naziv="DomainObject.Predmet.ProtuStrankaListFormated_1">
      <item>UDRUGA ZA PROMICANJE ILUZIONIZMA I ZABAVE ČAROBNJAK</item>
    </derivirana_varijabla>
  </DomainObject.Predmet.ProtuStrankaListFormated>
  <DomainObject.Predmet.ProtuStrankaListFormatedOIB>
    <izvorni_sadrzaj>
      <item>UDRUGA ZA PROMICANJE ILUZIONIZMA I ZABAVE ČAROBNJAK, OIB 46778078362</item>
    </izvorni_sadrzaj>
    <derivirana_varijabla naziv="DomainObject.Predmet.ProtuStrankaListFormatedOIB_1">
      <item>UDRUGA ZA PROMICANJE ILUZIONIZMA I ZABAVE ČAROBNJAK, OIB 46778078362</item>
    </derivirana_varijabla>
  </DomainObject.Predmet.ProtuStrankaListFormatedOIB>
  <DomainObject.Predmet.ProtuStrankaListFormatedWithAdress>
    <izvorni_sadrzaj>
      <item>UDRUGA ZA PROMICANJE ILUZIONIZMA I ZABAVE ČAROBNJAK, TURININA 12, 10000 Zagreb</item>
    </izvorni_sadrzaj>
    <derivirana_varijabla naziv="DomainObject.Predmet.ProtuStrankaListFormatedWithAdress_1">
      <item>UDRUGA ZA PROMICANJE ILUZIONIZMA I ZABAVE ČAROBNJAK, TURININA 12, 10000 Zagreb</item>
    </derivirana_varijabla>
  </DomainObject.Predmet.ProtuStrankaListFormatedWithAdress>
  <DomainObject.Predmet.ProtuStrankaListFormatedWithAdressOIB>
    <izvorni_sadrzaj>
      <item>UDRUGA ZA PROMICANJE ILUZIONIZMA I ZABAVE ČAROBNJAK, OIB 46778078362, TURININA 12, 10000 Zagreb</item>
    </izvorni_sadrzaj>
    <derivirana_varijabla naziv="DomainObject.Predmet.ProtuStrankaListFormatedWithAdressOIB_1">
      <item>UDRUGA ZA PROMICANJE ILUZIONIZMA I ZABAVE ČAROBNJAK, OIB 46778078362, TURININA 12, 10000 Zagreb</item>
    </derivirana_varijabla>
  </DomainObject.Predmet.ProtuStrankaListFormatedWithAdressOIB>
  <DomainObject.Predmet.ProtuStrankaListNazivFormated>
    <izvorni_sadrzaj>
      <item>UDRUGA ZA PROMICANJE ILUZIONIZMA I ZABAVE ČAROBNJAK</item>
    </izvorni_sadrzaj>
    <derivirana_varijabla naziv="DomainObject.Predmet.ProtuStrankaListNazivFormated_1">
      <item>UDRUGA ZA PROMICANJE ILUZIONIZMA I ZABAVE ČAROBNJAK</item>
    </derivirana_varijabla>
  </DomainObject.Predmet.ProtuStrankaListNazivFormated>
  <DomainObject.Predmet.ProtuStrankaListNazivFormatedOIB>
    <izvorni_sadrzaj>
      <item>UDRUGA ZA PROMICANJE ILUZIONIZMA I ZABAVE ČAROBNJAK, OIB 46778078362</item>
    </izvorni_sadrzaj>
    <derivirana_varijabla naziv="DomainObject.Predmet.ProtuStrankaListNazivFormatedOIB_1">
      <item>UDRUGA ZA PROMICANJE ILUZIONIZMA I ZABAVE ČAROBNJAK, OIB 46778078362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ILUZIONIZMA I ZABAVE ČAROBNJAK</izvorni_sadrzaj>
    <derivirana_varijabla naziv="DomainObject.Predmet.ProtustrankaIDrugi_1">UDRUGA ZA PROMICANJE ILUZIONIZMA I ZABAVE ČAROBNJAK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ILUZIONIZMA I ZABAVE ČAROBNJAK, OIB 46778078362, TURININA 12, 10000 Zagreb</izvorni_sadrzaj>
    <derivirana_varijabla naziv="DomainObject.Predmet.ProtustrankaIDrugiAdressOIB_1">UDRUGA ZA PROMICANJE ILUZIONIZMA I ZABAVE ČAROBNJAK, OIB 46778078362, TURININA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ILUZIONIZMA I ZABAVE ČAROBNJAK</item>
      <item>FINA Regionalni centar Zagreb</item>
    </izvorni_sadrzaj>
    <derivirana_varijabla naziv="DomainObject.Predmet.SudioniciListNaziv_1">
      <item>UDRUGA ZA PROMICANJE ILUZIONIZMA I ZABAVE ČAROBNJAK</item>
      <item>FINA Regionalni centar Zagreb</item>
    </derivirana_varijabla>
  </DomainObject.Predmet.SudioniciListNaziv>
  <DomainObject.Predmet.SudioniciListAdressOIB>
    <izvorni_sadrzaj>
      <item>UDRUGA ZA PROMICANJE ILUZIONIZMA I ZABAVE ČAROBNJAK, OIB 46778078362, TURININA 12,10000 Zagreb</item>
      <item>FINA Regionalni centar Zagreb, OIB 85821130368, Trg svibanjskih žrtava 1995. 1,10000 Zagreb</item>
    </izvorni_sadrzaj>
    <derivirana_varijabla naziv="DomainObject.Predmet.SudioniciListAdressOIB_1">
      <item>UDRUGA ZA PROMICANJE ILUZIONIZMA I ZABAVE ČAROBNJAK, OIB 46778078362, TURININA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46778078362</item>
      <item>, OIB 85821130368</item>
    </izvorni_sadrzaj>
    <derivirana_varijabla naziv="DomainObject.Predmet.SudioniciListNazivOIB_1">
      <item>, OIB 46778078362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291</properties:Words>
  <properties:Characters>1632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2016-06-17T07:26:00Z</dcterms:created>
  <dc:creator>TRGOVAČKI SUD</dc:creator>
  <cp:lastModifiedBy>Miroslav Lovreković</cp:lastModifiedBy>
  <cp:lastPrinted>2016-06-17T07:28:00Z</cp:lastPrinted>
  <dcterms:modified xmlns:xsi="http://www.w3.org/2001/XMLSchema-instance" xsi:type="dcterms:W3CDTF">2016-06-17T07:28:00Z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