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84ea" w14:paraId="45184ea" w:rsidRDefault="002625F2" w:rsidP="002625F2" w:rsidR="002625F2" w:rsidRPr="00542752">
      <w:pPr>
        <w15:collapsed w:val="false"/>
        <w:rPr>
          <w:b/>
        </w:rPr>
      </w:pPr>
      <w:bookmarkStart w:name="_GoBack" w:id="0"/>
      <w:bookmarkEnd w:id="0"/>
    </w:p>
    <w:p w:rsidRDefault="002625F2" w:rsidP="002625F2" w:rsidR="002625F2" w:rsidRPr="00542752"/>
    <w:p w:rsidRDefault="002625F2" w:rsidP="002625F2" w:rsidR="002625F2" w:rsidRPr="00542752"/>
    <w:p w:rsidRDefault="0098739B" w:rsidP="002625F2" w:rsidR="0098739B" w:rsidRPr="00542752"/>
    <w:p w:rsidRDefault="002625F2" w:rsidP="002625F2" w:rsidR="002625F2" w:rsidRPr="00542752">
      <w:r w:rsidRPr="00542752">
        <w:t>REPUBLIKA HRVATSKA</w:t>
      </w:r>
    </w:p>
    <w:p w:rsidRDefault="002625F2" w:rsidP="002625F2" w:rsidR="00506BA3" w:rsidRPr="00542752">
      <w:r w:rsidRPr="00542752">
        <w:t>TRGOVAČKI SUD U ZADRU</w:t>
      </w:r>
    </w:p>
    <w:p w:rsidRDefault="0093159F" w:rsidP="002625F2" w:rsidR="00506BA3" w:rsidRPr="00542752">
      <w:r w:rsidRPr="00542752">
        <w:t>D</w:t>
      </w:r>
      <w:r w:rsidR="00506BA3" w:rsidRPr="00542752">
        <w:t>r. Franje Tuđmana 35</w:t>
      </w:r>
    </w:p>
    <w:p w:rsidRDefault="00506BA3" w:rsidP="002625F2" w:rsidR="00107136">
      <w:r w:rsidRPr="00542752">
        <w:t>Zadar</w:t>
      </w:r>
      <w:r w:rsidR="002625F2" w:rsidRPr="00542752">
        <w:tab/>
      </w:r>
      <w:r w:rsidR="002625F2" w:rsidRPr="00542752">
        <w:tab/>
      </w:r>
      <w:r w:rsidR="002625F2" w:rsidRPr="00542752">
        <w:tab/>
      </w:r>
    </w:p>
    <w:p w:rsidRDefault="002625F2" w:rsidP="002625F2" w:rsidR="002625F2" w:rsidRPr="00542752">
      <w:r w:rsidRPr="00542752">
        <w:tab/>
      </w:r>
      <w:r w:rsidR="001C2992" w:rsidRPr="00542752">
        <w:t xml:space="preserve">                       </w:t>
      </w:r>
    </w:p>
    <w:p w:rsidRDefault="008E7E50" w:rsidP="008E7E50" w:rsidR="008E7E50" w:rsidRPr="00542752">
      <w:pPr>
        <w:jc w:val="center"/>
      </w:pPr>
      <w:r w:rsidRPr="00542752">
        <w:t xml:space="preserve"> R E P U B L I K A   H R V A T S K A </w:t>
      </w:r>
    </w:p>
    <w:p w:rsidRDefault="007D1F87" w:rsidP="002625F2" w:rsidR="007D1F87" w:rsidRPr="00542752"/>
    <w:p w:rsidRDefault="00E51D4C" w:rsidP="00506BA3" w:rsidR="00506BA3" w:rsidRPr="00542752">
      <w:pPr>
        <w:rPr>
          <w:bCs/>
        </w:rPr>
      </w:pPr>
      <w:r w:rsidRPr="00542752">
        <w:rPr>
          <w:bCs/>
        </w:rPr>
        <w:t xml:space="preserve">                                     </w:t>
      </w:r>
      <w:r w:rsidR="00995816">
        <w:rPr>
          <w:bCs/>
        </w:rPr>
        <w:t xml:space="preserve">                       </w:t>
      </w:r>
      <w:r w:rsidRPr="00542752">
        <w:rPr>
          <w:bCs/>
        </w:rPr>
        <w:t xml:space="preserve">Z A K LJ U Č A K </w:t>
      </w:r>
    </w:p>
    <w:p w:rsidRDefault="00506BA3" w:rsidP="00573948" w:rsidR="00E51D4C" w:rsidRPr="00542752">
      <w:pPr>
        <w:jc w:val="both"/>
      </w:pPr>
      <w:r w:rsidRPr="00542752">
        <w:tab/>
        <w:t xml:space="preserve"> </w:t>
      </w:r>
    </w:p>
    <w:p w:rsidRDefault="00506BA3" w:rsidP="00995816" w:rsidR="00995816">
      <w:pPr>
        <w:ind w:firstLine="708"/>
        <w:jc w:val="both"/>
      </w:pPr>
      <w:r w:rsidRPr="00542752">
        <w:t xml:space="preserve">Trgovački sud u Zadru, po </w:t>
      </w:r>
      <w:r w:rsidR="0093159F" w:rsidRPr="00542752">
        <w:t>s</w:t>
      </w:r>
      <w:r w:rsidR="00736DA4" w:rsidRPr="00542752">
        <w:t>utkinji</w:t>
      </w:r>
      <w:r w:rsidRPr="00542752">
        <w:t xml:space="preserve"> Ana Markač, u stečajnom postupku nad stečajnim dužnikom</w:t>
      </w:r>
      <w:r w:rsidR="00C23D2F">
        <w:t xml:space="preserve"> GORTAN-ZADAR</w:t>
      </w:r>
      <w:r w:rsidR="00C23D2F" w:rsidRPr="00C23D2F">
        <w:t xml:space="preserve"> </w:t>
      </w:r>
      <w:r w:rsidR="00C23D2F" w:rsidRPr="00AF58C3">
        <w:t xml:space="preserve">d.o.o. u stečaju, Zadar, Andrije Hebranga 3, OIB: 72185476666, </w:t>
      </w:r>
      <w:r w:rsidR="00C23D2F">
        <w:t xml:space="preserve">kojeg zastupa </w:t>
      </w:r>
      <w:r w:rsidR="00C23D2F" w:rsidRPr="00AF58C3">
        <w:t>stečajn</w:t>
      </w:r>
      <w:r w:rsidR="00C23D2F">
        <w:t>a</w:t>
      </w:r>
      <w:r w:rsidR="00C23D2F" w:rsidRPr="00AF58C3">
        <w:t xml:space="preserve"> upraviteljic</w:t>
      </w:r>
      <w:r w:rsidR="00C23D2F">
        <w:t>a</w:t>
      </w:r>
      <w:r w:rsidR="00C23D2F" w:rsidRPr="00AF58C3">
        <w:t xml:space="preserve"> Iv</w:t>
      </w:r>
      <w:r w:rsidR="00C23D2F">
        <w:t>a</w:t>
      </w:r>
      <w:r w:rsidR="00C23D2F" w:rsidRPr="00AF58C3">
        <w:t xml:space="preserve"> Petanjek iz Zagreba</w:t>
      </w:r>
      <w:r w:rsidR="00FE27BB" w:rsidRPr="00542752">
        <w:t xml:space="preserve">, </w:t>
      </w:r>
      <w:r w:rsidR="00995816">
        <w:t xml:space="preserve">9. srpnja 2018. </w:t>
      </w:r>
    </w:p>
    <w:p w:rsidRDefault="00995816" w:rsidP="00995816" w:rsidR="00995816">
      <w:pPr>
        <w:jc w:val="both"/>
      </w:pPr>
    </w:p>
    <w:p w:rsidRDefault="00995816" w:rsidP="00995816" w:rsidR="002625F2" w:rsidRPr="00542752">
      <w:pPr>
        <w:ind w:firstLine="708"/>
      </w:pPr>
      <w:r>
        <w:t xml:space="preserve">                                                z a k</w:t>
      </w:r>
      <w:r w:rsidR="00565579" w:rsidRPr="00542752">
        <w:t xml:space="preserve"> </w:t>
      </w:r>
      <w:proofErr w:type="spellStart"/>
      <w:r w:rsidR="00565579" w:rsidRPr="00542752">
        <w:t>lj</w:t>
      </w:r>
      <w:proofErr w:type="spellEnd"/>
      <w:r w:rsidR="00565579" w:rsidRPr="00542752">
        <w:t xml:space="preserve"> u č i o</w:t>
      </w:r>
      <w:r w:rsidR="00F717DD">
        <w:t xml:space="preserve"> </w:t>
      </w:r>
      <w:r w:rsidR="00565579" w:rsidRPr="00542752">
        <w:t xml:space="preserve"> </w:t>
      </w:r>
      <w:r w:rsidR="002625F2" w:rsidRPr="00542752">
        <w:t>j e</w:t>
      </w:r>
    </w:p>
    <w:p w:rsidRDefault="002625F2" w:rsidP="008109EB" w:rsidR="008109EB" w:rsidRPr="00542752">
      <w:pPr>
        <w:ind w:firstLine="705"/>
        <w:jc w:val="both"/>
      </w:pPr>
      <w:r w:rsidRPr="00542752">
        <w:tab/>
      </w:r>
    </w:p>
    <w:p w:rsidRDefault="00E76C3D" w:rsidP="00187A26" w:rsidR="00995816">
      <w:pPr>
        <w:ind w:firstLine="708"/>
        <w:jc w:val="both"/>
      </w:pPr>
      <w:r>
        <w:t xml:space="preserve">Nalaže se stečajnoj upraviteljici Ivi Petanjek da </w:t>
      </w:r>
      <w:r w:rsidR="00995816">
        <w:t xml:space="preserve">u roku 3 (tri) dana od dana zaprimanja prijepisa ovog </w:t>
      </w:r>
      <w:r>
        <w:t xml:space="preserve">zaključka </w:t>
      </w:r>
      <w:r w:rsidR="00995816">
        <w:t xml:space="preserve">u spis dostavi pravomoćna rješenja Općinskog suda u Zadru, o obustavi ovrhe u predmetima poslovni broj </w:t>
      </w:r>
      <w:proofErr w:type="spellStart"/>
      <w:r w:rsidR="00995816">
        <w:t>Ovr</w:t>
      </w:r>
      <w:proofErr w:type="spellEnd"/>
      <w:r w:rsidR="00995816">
        <w:t xml:space="preserve">-2539/2014, </w:t>
      </w:r>
      <w:proofErr w:type="spellStart"/>
      <w:r w:rsidR="00995816">
        <w:t>Ovr</w:t>
      </w:r>
      <w:proofErr w:type="spellEnd"/>
      <w:r w:rsidR="00995816">
        <w:t xml:space="preserve">-252/2017 i </w:t>
      </w:r>
      <w:proofErr w:type="spellStart"/>
      <w:r w:rsidR="00995816">
        <w:t>Ovr</w:t>
      </w:r>
      <w:proofErr w:type="spellEnd"/>
      <w:r w:rsidR="00995816">
        <w:t>-253/2017.</w:t>
      </w:r>
      <w:r w:rsidR="00524E14">
        <w:t xml:space="preserve">, kao i prijedlog iste sukladno odredbi čl. 247. st. 1. Stečajnog zakona (Narodne novine broj 71/2015 i 104/2017), budući da isti ne prileži spisu, već samo prijedlog za sazivanje ročišta radi utvrđivanja vrijednosti nekretnine. </w:t>
      </w:r>
    </w:p>
    <w:p w:rsidRDefault="00852F4C" w:rsidP="00F717DD" w:rsidR="00852F4C" w:rsidRPr="00542752">
      <w:pPr>
        <w:jc w:val="both"/>
      </w:pPr>
    </w:p>
    <w:p w:rsidRDefault="002625F2" w:rsidP="00E153B9" w:rsidR="003A646E" w:rsidRPr="00542752">
      <w:pPr>
        <w:ind w:left="705"/>
        <w:jc w:val="center"/>
      </w:pPr>
      <w:r w:rsidRPr="00542752">
        <w:t>U Zadru</w:t>
      </w:r>
      <w:r w:rsidR="0093159F" w:rsidRPr="00542752">
        <w:t xml:space="preserve"> </w:t>
      </w:r>
      <w:r w:rsidR="00995816">
        <w:t>9. srpnja 2018.</w:t>
      </w:r>
    </w:p>
    <w:p w:rsidRDefault="002625F2" w:rsidP="002625F2" w:rsidR="002625F2" w:rsidRPr="00542752">
      <w:pPr>
        <w:ind w:left="705"/>
        <w:jc w:val="both"/>
      </w:pPr>
    </w:p>
    <w:p w:rsidRDefault="006E64D9" w:rsidP="006E64D9" w:rsidR="006E64D9"/>
    <w:p w:rsidRDefault="006E64D9" w:rsidP="006E64D9" w:rsidR="006E64D9"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6E64D9" w:rsidP="006E64D9" w:rsidR="006E64D9">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6E64D9" w:rsidP="006E64D9" w:rsidR="006E64D9"/>
    <w:p w:rsidRDefault="006E64D9" w:rsidP="006E64D9" w:rsidR="006E64D9">
      <w:pPr>
        <w:rPr>
          <w:szCs w:val="22"/>
        </w:rPr>
      </w:pPr>
    </w:p>
    <w:p w:rsidRDefault="00524E14" w:rsidP="006B1509" w:rsidR="00524E14">
      <w:pPr>
        <w:rPr>
          <w:szCs w:val="22"/>
        </w:rPr>
      </w:pPr>
    </w:p>
    <w:p w:rsidRDefault="006E64D9" w:rsidP="006B1509" w:rsidR="006E64D9"/>
    <w:p w:rsidRDefault="006B1509" w:rsidP="006B1509" w:rsidR="006B1509" w:rsidRPr="00542752">
      <w:r w:rsidRPr="00542752">
        <w:t>POUKA O PRAVNOM LIJEKU</w:t>
      </w:r>
    </w:p>
    <w:p w:rsidRDefault="006B1509" w:rsidP="006B1509" w:rsidR="006B1509" w:rsidRPr="00542752">
      <w:r w:rsidRPr="00542752">
        <w:t xml:space="preserve">Protiv ovog </w:t>
      </w:r>
      <w:r w:rsidR="0098739B" w:rsidRPr="00542752">
        <w:t>zaključka žalba nije dopuštena</w:t>
      </w:r>
      <w:r w:rsidR="0093159F" w:rsidRPr="00542752">
        <w:t>.</w:t>
      </w:r>
    </w:p>
    <w:p w:rsidRDefault="00524E14" w:rsidP="00257357" w:rsidR="00524E14"/>
    <w:p w:rsidRDefault="00524E14" w:rsidP="00257357" w:rsidR="00524E14"/>
    <w:sectPr w:rsidSect="005A2BBF" w:rsidR="00524E14">
      <w:headerReference w:type="even" r:id="rId10"/>
      <w:headerReference w:type="default" r:id="rId11"/>
      <w:footerReference w:type="even" r:id="rId12"/>
      <w:footerReference w:type="default" r:id="rId13"/>
      <w:headerReference w:type="first" r:id="rId14"/>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E60">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24429B">
      <w:rPr>
        <w:sz w:val="22"/>
        <w:szCs w:val="22"/>
      </w:rPr>
      <w:t xml:space="preserve"> St-</w:t>
    </w:r>
    <w:r w:rsidR="00E76C3D">
      <w:rPr>
        <w:sz w:val="22"/>
        <w:szCs w:val="22"/>
      </w:rPr>
      <w:t>794/20</w:t>
    </w:r>
    <w:r w:rsidR="00604281">
      <w:rPr>
        <w:sz w:val="22"/>
        <w:szCs w:val="22"/>
      </w:rPr>
      <w:t>16-</w:t>
    </w:r>
    <w:r w:rsidR="00995816">
      <w:rPr>
        <w:sz w:val="22"/>
        <w:szCs w:val="22"/>
      </w:rPr>
      <w:t>153</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127C6"/>
    <w:rsid w:val="000323C7"/>
    <w:rsid w:val="00046B84"/>
    <w:rsid w:val="000549BE"/>
    <w:rsid w:val="000F42AA"/>
    <w:rsid w:val="000F625C"/>
    <w:rsid w:val="00107136"/>
    <w:rsid w:val="00107CE9"/>
    <w:rsid w:val="00111B15"/>
    <w:rsid w:val="001352BB"/>
    <w:rsid w:val="00143E60"/>
    <w:rsid w:val="001512EC"/>
    <w:rsid w:val="001541BE"/>
    <w:rsid w:val="00156C17"/>
    <w:rsid w:val="001854DB"/>
    <w:rsid w:val="00187A26"/>
    <w:rsid w:val="001C2992"/>
    <w:rsid w:val="00211676"/>
    <w:rsid w:val="0021209F"/>
    <w:rsid w:val="00214A11"/>
    <w:rsid w:val="00225348"/>
    <w:rsid w:val="0024429B"/>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D491B"/>
    <w:rsid w:val="005001B5"/>
    <w:rsid w:val="005017EF"/>
    <w:rsid w:val="00506BA3"/>
    <w:rsid w:val="00512E5F"/>
    <w:rsid w:val="00524E14"/>
    <w:rsid w:val="00542752"/>
    <w:rsid w:val="00565579"/>
    <w:rsid w:val="00573948"/>
    <w:rsid w:val="00577EAC"/>
    <w:rsid w:val="00581A2C"/>
    <w:rsid w:val="00584DB6"/>
    <w:rsid w:val="005A2BBF"/>
    <w:rsid w:val="005B2080"/>
    <w:rsid w:val="005D2712"/>
    <w:rsid w:val="00604281"/>
    <w:rsid w:val="006044EF"/>
    <w:rsid w:val="006066A9"/>
    <w:rsid w:val="00616341"/>
    <w:rsid w:val="00627032"/>
    <w:rsid w:val="006407F3"/>
    <w:rsid w:val="0069457F"/>
    <w:rsid w:val="006A17E0"/>
    <w:rsid w:val="006A19A9"/>
    <w:rsid w:val="006B1509"/>
    <w:rsid w:val="006C224A"/>
    <w:rsid w:val="006C72A2"/>
    <w:rsid w:val="006E3442"/>
    <w:rsid w:val="006E64D9"/>
    <w:rsid w:val="00711160"/>
    <w:rsid w:val="00736DA4"/>
    <w:rsid w:val="007457D8"/>
    <w:rsid w:val="007576DC"/>
    <w:rsid w:val="00770BE8"/>
    <w:rsid w:val="00771D93"/>
    <w:rsid w:val="00777C26"/>
    <w:rsid w:val="00791F1C"/>
    <w:rsid w:val="007C055A"/>
    <w:rsid w:val="007D1F87"/>
    <w:rsid w:val="008109EB"/>
    <w:rsid w:val="00846E91"/>
    <w:rsid w:val="00852F4C"/>
    <w:rsid w:val="00863BF2"/>
    <w:rsid w:val="008A7ED4"/>
    <w:rsid w:val="008E54C7"/>
    <w:rsid w:val="008E5CA6"/>
    <w:rsid w:val="008E7E50"/>
    <w:rsid w:val="009164E9"/>
    <w:rsid w:val="009226B5"/>
    <w:rsid w:val="0093159F"/>
    <w:rsid w:val="00965C2E"/>
    <w:rsid w:val="00982665"/>
    <w:rsid w:val="0098739B"/>
    <w:rsid w:val="00995816"/>
    <w:rsid w:val="009B15C6"/>
    <w:rsid w:val="00A21947"/>
    <w:rsid w:val="00A323C3"/>
    <w:rsid w:val="00A41931"/>
    <w:rsid w:val="00A4305E"/>
    <w:rsid w:val="00A61AB7"/>
    <w:rsid w:val="00A84E61"/>
    <w:rsid w:val="00A94599"/>
    <w:rsid w:val="00AB4FF4"/>
    <w:rsid w:val="00AB6A0A"/>
    <w:rsid w:val="00AF3B46"/>
    <w:rsid w:val="00AF7125"/>
    <w:rsid w:val="00B209D2"/>
    <w:rsid w:val="00B329B6"/>
    <w:rsid w:val="00B35DCF"/>
    <w:rsid w:val="00B55B3E"/>
    <w:rsid w:val="00B62201"/>
    <w:rsid w:val="00B65399"/>
    <w:rsid w:val="00B75313"/>
    <w:rsid w:val="00BD0C69"/>
    <w:rsid w:val="00C1021F"/>
    <w:rsid w:val="00C14C01"/>
    <w:rsid w:val="00C23D2F"/>
    <w:rsid w:val="00C302FA"/>
    <w:rsid w:val="00C871E8"/>
    <w:rsid w:val="00CA39B7"/>
    <w:rsid w:val="00CA700A"/>
    <w:rsid w:val="00CC0ED4"/>
    <w:rsid w:val="00CD36F9"/>
    <w:rsid w:val="00CE26F3"/>
    <w:rsid w:val="00D268AC"/>
    <w:rsid w:val="00D70C06"/>
    <w:rsid w:val="00D81720"/>
    <w:rsid w:val="00D84B9F"/>
    <w:rsid w:val="00DA67F5"/>
    <w:rsid w:val="00DD4A87"/>
    <w:rsid w:val="00E02015"/>
    <w:rsid w:val="00E153B9"/>
    <w:rsid w:val="00E22BE2"/>
    <w:rsid w:val="00E22C30"/>
    <w:rsid w:val="00E267C3"/>
    <w:rsid w:val="00E51D4C"/>
    <w:rsid w:val="00E533D5"/>
    <w:rsid w:val="00E76C3D"/>
    <w:rsid w:val="00E80389"/>
    <w:rsid w:val="00E9363E"/>
    <w:rsid w:val="00EC24A2"/>
    <w:rsid w:val="00ED3BA5"/>
    <w:rsid w:val="00F26E19"/>
    <w:rsid w:val="00F717DD"/>
    <w:rsid w:val="00F80D07"/>
    <w:rsid w:val="00F8426D"/>
    <w:rsid w:val="00F84864"/>
    <w:rsid w:val="00F97087"/>
    <w:rsid w:val="00FB71CC"/>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616341"/>
    <w:rPr>
      <w:color w:val="808080"/>
      <w:bdr w:space="0" w:sz="0" w:color="auto" w:val="none"/>
      <w:shd w:fill="auto" w:color="auto" w:val="clear"/>
    </w:rPr>
  </w:style>
  <w:style w:customStyle="true" w:styleId="eSPISCCParagraphDefaultFont" w:type="character">
    <w:name w:val="eSPIS_CC_Paragraph Default Font"/>
    <w:basedOn w:val="Zadanifontodlomka"/>
    <w:rsid w:val="0061634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6341"/>
    <w:rPr>
      <w:b/>
      <w:bdr w:space="0" w:sz="0" w:color="auto" w:val="none"/>
      <w:shd w:fill="FFFFCC" w:color="auto" w:val="clear"/>
      <w:lang w:val="hr-HR"/>
    </w:rPr>
  </w:style>
  <w:style w:customStyle="true" w:styleId="PozadinaSvijetloCrvena" w:type="character">
    <w:name w:val="Pozadina_SvijetloCrvena"/>
    <w:basedOn w:val="eSPISCCParagraphDefaultFont"/>
    <w:rsid w:val="0061634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634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616341"/>
    <w:rPr>
      <w:color w:val="808080"/>
      <w:bdr w:color="auto" w:space="0" w:sz="0" w:val="none"/>
      <w:shd w:color="auto" w:fill="auto" w:val="clear"/>
    </w:rPr>
  </w:style>
  <w:style w:customStyle="1" w:styleId="eSPISCCParagraphDefaultFont" w:type="character">
    <w:name w:val="eSPIS_CC_Paragraph Default Font"/>
    <w:basedOn w:val="Zadanifontodlomka"/>
    <w:rsid w:val="0061634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6341"/>
    <w:rPr>
      <w:b/>
      <w:bdr w:color="auto" w:space="0" w:sz="0" w:val="none"/>
      <w:shd w:color="auto" w:fill="FFFFCC" w:val="clear"/>
      <w:lang w:val="hr-HR"/>
    </w:rPr>
  </w:style>
  <w:style w:customStyle="1" w:styleId="PozadinaSvijetloCrvena" w:type="character">
    <w:name w:val="Pozadina_SvijetloCrvena"/>
    <w:basedOn w:val="eSPISCCParagraphDefaultFont"/>
    <w:rsid w:val="0061634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634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448D3A-BF66-4F3F-BE2E-051A062FF9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178</properties:Words>
  <properties:Characters>872</properties:Characters>
  <properties:Lines>38</properties:Lines>
  <properties:Paragraphs>14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2018-07-09T07:20:00Z</dcterms:created>
  <dc:creator>Ardena Bajlo</dc:creator>
  <cp:lastModifiedBy>Merlina Klišmanić</cp:lastModifiedBy>
  <cp:lastPrinted>2018-07-09T07:31:00Z</cp:lastPrinted>
  <dcterms:modified xmlns:xsi="http://www.w3.org/2001/XMLSchema-instance" xsi:type="dcterms:W3CDTF">2018-07-09T10:45:00Z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(St-794-16 -117 nalog st.upr. 9.7.2018.docx)</vt:lpwstr>
  </prop:property>
  <prop:property name="CC_coloring" pid="4" fmtid="{D5CDD505-2E9C-101B-9397-08002B2CF9AE}">
    <vt:bool>false</vt:bool>
  </prop:property>
  <prop:property name="BrojStranica" pid="5" fmtid="{D5CDD505-2E9C-101B-9397-08002B2CF9AE}">
    <vt:i4>1</vt:i4>
  </prop:property>
</prop:Properties>
</file>