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0123" w14:paraId="9500123" w:rsidRDefault="00C51371" w:rsidP="00C51371" w:rsidR="00C51371">
      <w:pPr>
        <w:spacing w:lineRule="auto" w:line="276"/>
        <w15:collapsed w:val="false"/>
        <w:rPr>
          <w:lang w:eastAsia="en-US"/>
        </w:rPr>
      </w:pPr>
      <w:r>
        <w:rPr>
          <w:lang w:eastAsia="en-US"/>
        </w:rPr>
        <w:t xml:space="preserve">  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371" w:rsidP="00C51371" w:rsidR="00C51371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C51371" w:rsidP="00C51371" w:rsidR="00C51371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C51371" w:rsidP="00C51371" w:rsidR="00C51371">
      <w:r>
        <w:rPr>
          <w:lang w:eastAsia="en-US"/>
        </w:rPr>
        <w:t xml:space="preserve">   Osijek, Zagrebačka 2</w:t>
      </w:r>
    </w:p>
    <w:p w:rsidRDefault="00C51371" w:rsidP="00C51371" w:rsidR="00C51371"/>
    <w:p w:rsidRDefault="00C51371" w:rsidP="00C51371" w:rsidR="00C51371"/>
    <w:p w:rsidRDefault="00C51371" w:rsidP="00C51371" w:rsidR="00C51371">
      <w:pPr>
        <w:jc w:val="center"/>
      </w:pPr>
      <w:r>
        <w:t>R E P U B L I K A   H R V A T S K A</w:t>
      </w:r>
    </w:p>
    <w:p w:rsidRDefault="00C51371" w:rsidP="00C51371" w:rsidR="00C51371">
      <w:pPr>
        <w:jc w:val="center"/>
      </w:pPr>
      <w:r>
        <w:t>R J E Š E N J E</w:t>
      </w:r>
    </w:p>
    <w:p w:rsidRDefault="00C51371" w:rsidP="00C51371" w:rsidR="00C51371">
      <w:pPr>
        <w:pStyle w:val="Tijeloteksta"/>
        <w:rPr>
          <w:sz w:val="24"/>
        </w:rPr>
      </w:pPr>
    </w:p>
    <w:p w:rsidRDefault="00C51371" w:rsidP="00C51371" w:rsidR="00C51371">
      <w:pPr>
        <w:pStyle w:val="Tijeloteksta"/>
        <w:rPr>
          <w:sz w:val="24"/>
        </w:rPr>
      </w:pPr>
    </w:p>
    <w:p w:rsidRDefault="00C51371" w:rsidP="00C51371" w:rsidR="00C5137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ATLANTIS j.d.o.o., Osijek, Dubrovačka 69, MBS: 030190693, OIB: 68691875824</w:t>
      </w:r>
      <w:r>
        <w:rPr>
          <w:color w:val="000000"/>
        </w:rPr>
        <w:t>, dana 5. prosinca 2018. godine</w:t>
      </w:r>
    </w:p>
    <w:p w:rsidRDefault="00C51371" w:rsidP="00C51371" w:rsidR="00C51371">
      <w:pPr>
        <w:jc w:val="both"/>
      </w:pPr>
    </w:p>
    <w:p w:rsidRDefault="00C51371" w:rsidP="00C51371" w:rsidR="00C51371">
      <w:pPr>
        <w:jc w:val="center"/>
      </w:pPr>
      <w:r>
        <w:t>r i j e š i o  j e</w:t>
      </w:r>
    </w:p>
    <w:p w:rsidRDefault="00C51371" w:rsidP="00C51371" w:rsidR="00C51371">
      <w:pPr>
        <w:jc w:val="center"/>
      </w:pPr>
    </w:p>
    <w:p w:rsidRDefault="00C51371" w:rsidP="00C51371" w:rsidR="00C51371">
      <w:pPr>
        <w:jc w:val="both"/>
      </w:pPr>
    </w:p>
    <w:p w:rsidRDefault="00C51371" w:rsidP="00C51371" w:rsidR="00C51371">
      <w:pPr>
        <w:jc w:val="both"/>
      </w:pPr>
      <w:r>
        <w:t>I.</w:t>
      </w:r>
      <w:r>
        <w:tab/>
        <w:t>Nalaže se osobi ovlaštenoj za zastupanje dužnika - direktoru Radomiru Pavičić, OIB: 07784739649, Osijek, Dubrovačka 69, da u roku od 8 (osam) dana od dana primitka ovog rješenja uplati:</w:t>
      </w:r>
    </w:p>
    <w:p w:rsidRDefault="00C51371" w:rsidP="00C51371" w:rsidR="00C51371">
      <w:pPr>
        <w:pStyle w:val="Tijeloteksta"/>
        <w:ind w:hanging="720" w:left="720"/>
        <w:rPr>
          <w:sz w:val="24"/>
        </w:rPr>
      </w:pPr>
    </w:p>
    <w:p w:rsidRDefault="00C51371" w:rsidP="00C51371" w:rsidR="00C51371">
      <w:pPr>
        <w:pStyle w:val="Tijeloteksta"/>
        <w:numPr>
          <w:ilvl w:val="0"/>
          <w:numId w:val="19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 xml:space="preserve">) u Fond za namirenje troškova stečajnog postupka na žiro račun Trgovačkog suda u Osijeku broj HR31 2390 0011 3000 0020 0 s pozivom na  broj HR05 8500-1220-18, te po izvršenoj uplati dostavi dokaz u spis. </w:t>
      </w:r>
    </w:p>
    <w:p w:rsidRDefault="00C51371" w:rsidP="00C51371" w:rsidR="00C51371">
      <w:pPr>
        <w:pStyle w:val="Tijeloteksta"/>
        <w:rPr>
          <w:sz w:val="24"/>
        </w:rPr>
      </w:pPr>
    </w:p>
    <w:p w:rsidRDefault="00C51371" w:rsidP="00C51371" w:rsidR="00C51371">
      <w:pPr>
        <w:jc w:val="both"/>
      </w:pPr>
      <w:r>
        <w:t xml:space="preserve">II. </w:t>
      </w:r>
      <w:r>
        <w:tab/>
        <w:t>Ukoliko osoba ovlaštena za zastupanje dužnika direktor Radomir Pavičić, OIB: 07784739649, Osijek, Dubrovačka 69,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C51371" w:rsidP="00C51371" w:rsidR="00C51371">
      <w:pPr>
        <w:jc w:val="both"/>
      </w:pPr>
    </w:p>
    <w:p w:rsidRDefault="00C51371" w:rsidP="00C51371" w:rsidR="00C51371">
      <w:pPr>
        <w:pStyle w:val="Odlomakpopisa"/>
        <w:numPr>
          <w:ilvl w:val="0"/>
          <w:numId w:val="20"/>
        </w:numPr>
        <w:jc w:val="both"/>
      </w:pPr>
      <w:r>
        <w:t>Poziva se FINA da izda nalog za izvršenje osnove za plaćanje sukladno članku 9. Zakona o provedbi ovrhe na novčanim sredstvima.</w:t>
      </w:r>
    </w:p>
    <w:p w:rsidRDefault="00C51371" w:rsidP="00C51371" w:rsidR="00C51371">
      <w:pPr>
        <w:pStyle w:val="Odlomakpopisa"/>
        <w:ind w:left="1680"/>
        <w:jc w:val="both"/>
      </w:pPr>
    </w:p>
    <w:p w:rsidRDefault="00C51371" w:rsidP="00C51371" w:rsidR="00C51371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C51371" w:rsidP="00C51371" w:rsidR="00C51371">
      <w:pPr>
        <w:ind w:left="1320"/>
        <w:jc w:val="both"/>
      </w:pPr>
      <w:r>
        <w:t xml:space="preserve">broj HR31 2390 0011 3000 0020 0 s pozivom na  broj HR05 8500-1220-18. </w:t>
      </w:r>
    </w:p>
    <w:p w:rsidRDefault="00C51371" w:rsidP="00C51371" w:rsidR="00C51371">
      <w:pPr>
        <w:jc w:val="both"/>
      </w:pPr>
    </w:p>
    <w:p w:rsidRDefault="00C51371" w:rsidP="00C51371" w:rsidR="00C51371">
      <w:pPr>
        <w:ind w:left="1320"/>
        <w:jc w:val="both"/>
      </w:pPr>
      <w:r>
        <w:t>c) Zabranjuje se FINI da navedenu tražbinu ispuni osobi ovlaštenoj za zastupanje dužnika direktoru Radomiru Pavičić, OIB: 07784739649, Osijek, Dubrovačka 69, te se istom zabranjuje da tu tražbinu naplati ili inače raspolaže njome.</w:t>
      </w:r>
    </w:p>
    <w:p w:rsidRDefault="00C51371" w:rsidP="00C51371" w:rsidR="00C51371">
      <w:pPr>
        <w:jc w:val="both"/>
      </w:pPr>
    </w:p>
    <w:p w:rsidRDefault="00C51371" w:rsidP="00C51371" w:rsidR="00C51371">
      <w:pPr>
        <w:jc w:val="both"/>
      </w:pPr>
      <w:r>
        <w:t>III.</w:t>
      </w:r>
      <w:r>
        <w:tab/>
        <w:t xml:space="preserve">Ukoliko osoba ovlaštena za zastupanje dužnika direktor Radomir Pavičić, OIB: 07784739649, Osijek, Dubrovačka 69, ne postupi po nalogu suda iz točke I., ovo rješenje će se po pravomoćnosti dostaviti FINI radi provedbe ovrhe iz točke II. izreke rješenja.  </w:t>
      </w:r>
    </w:p>
    <w:p w:rsidRDefault="00C51371" w:rsidP="00C51371" w:rsidR="00C51371">
      <w:pPr>
        <w:jc w:val="both"/>
      </w:pPr>
    </w:p>
    <w:p w:rsidRDefault="00C51371" w:rsidP="00C51371" w:rsidR="00C51371">
      <w:pPr>
        <w:jc w:val="center"/>
      </w:pPr>
      <w:r>
        <w:t>Obrazloženje</w:t>
      </w:r>
    </w:p>
    <w:p w:rsidRDefault="00C51371" w:rsidP="00C51371" w:rsidR="00C51371">
      <w:pPr>
        <w:pStyle w:val="Tijeloteksta"/>
        <w:rPr>
          <w:bCs/>
          <w:sz w:val="24"/>
        </w:rPr>
      </w:pPr>
    </w:p>
    <w:p w:rsidRDefault="00C51371" w:rsidP="00C51371" w:rsidR="00C51371">
      <w:pPr>
        <w:pStyle w:val="Tijeloteksta"/>
        <w:rPr>
          <w:bCs/>
          <w:sz w:val="24"/>
        </w:rPr>
      </w:pPr>
    </w:p>
    <w:p w:rsidRDefault="00C51371" w:rsidP="00C51371" w:rsidR="00C51371">
      <w:pPr>
        <w:ind w:firstLine="708"/>
        <w:jc w:val="both"/>
      </w:pPr>
      <w:r>
        <w:t xml:space="preserve">Dana 18. listopada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04-06-18-4727 od 16. listopada 2018. godine, za otvaranje stečajnog postupka nad dužnikom ATLANTIS j.d.o.o., Osijek, Dubrovačka 69, MBS: 030190693, OIB: 68691875824.   </w:t>
      </w:r>
    </w:p>
    <w:p w:rsidRDefault="00C51371" w:rsidP="00C51371" w:rsidR="00C51371">
      <w:pPr>
        <w:ind w:firstLine="708"/>
        <w:jc w:val="both"/>
      </w:pPr>
    </w:p>
    <w:p w:rsidRDefault="00C51371" w:rsidP="00C51371" w:rsidR="00C51371">
      <w:pPr>
        <w:ind w:firstLine="708"/>
        <w:jc w:val="both"/>
      </w:pPr>
      <w:r>
        <w:t xml:space="preserve">U zahtjevu je navela da na dan 15. listopada 2018. godine dužnik u Očevidniku redoslijeda osnova za plaćanje ima evidentirane neizvršene osnove za plaćanje u neprekinutom razdoblju od 120 dana, u ukupnom iznosu od 21.626,13 kn, u koji iznos je uračunata kamata i naknada FINE za provedbu ovrhe na novčanim sredstvima dužnika. Navodi da dužnik ima 1 zaposlenog radnika. </w:t>
      </w:r>
    </w:p>
    <w:p w:rsidRDefault="00C51371" w:rsidP="00C51371" w:rsidR="00C51371">
      <w:pPr>
        <w:ind w:firstLine="708"/>
        <w:jc w:val="both"/>
      </w:pPr>
    </w:p>
    <w:p w:rsidRDefault="00C51371" w:rsidP="00C51371" w:rsidR="00C51371">
      <w:pPr>
        <w:ind w:firstLine="708"/>
        <w:jc w:val="both"/>
      </w:pPr>
      <w:r>
        <w:t>FINA je dostavila popis računa i oročenih novčanih sredstava dužnika na dan 15. listopada 2018. godine te u svom podnesku od 16. listopada 2018. godine navodi da dužnik na dan 15. listopada 2018. godine u Jedinstvenom registru računa ima otvorene sljedeće račune i oročena novčana sredstva: HR4223400091110878393 Privredna banka Zagreb d.d.,</w:t>
      </w:r>
      <w:r>
        <w:rPr>
          <w:color w:val="000000"/>
        </w:rPr>
        <w:t xml:space="preserve"> </w:t>
      </w:r>
      <w:r>
        <w:t>te da na temelju čl.  112. st. 5. Stečajnog zakona dužnik na dan 15. listopada 2018. godine na ime predujma za namirenje troškova stečajnog postupka nema zaplijenjena novčana sredstva.</w:t>
      </w:r>
    </w:p>
    <w:p w:rsidRDefault="00C51371" w:rsidP="00C51371" w:rsidR="00C51371">
      <w:pPr>
        <w:jc w:val="both"/>
      </w:pPr>
      <w:r>
        <w:t xml:space="preserve">   </w:t>
      </w:r>
    </w:p>
    <w:p w:rsidRDefault="00C51371" w:rsidP="00C51371" w:rsidR="00C51371">
      <w:pPr>
        <w:ind w:firstLine="708"/>
        <w:jc w:val="both"/>
      </w:pPr>
      <w:r>
        <w:t>Sud je utvrdio da je predlagatelj ovlašten za podnošenje predmetnoga prijedloga temeljem odredbe čl. 110. st. 1. Stečajnog zakona (Narodne novine broj 71/15 i 104/17; u daljnjem tekstu SZ) , te je zakazao ročište radi očitovanja o prijedlogu za otvaranje stečajnoga postupka i rasprave o pretpostavkama za ispitivanje uvjeta za otvaranje stečajnog postupka nad  dužnikom ATLANTIS j.d.o.o., Osijek, Dubrovačka 69, MBS: 030190693, OIB: 68691875824 (čl. 123. i 128. st. 1. SZ-a).</w:t>
      </w:r>
    </w:p>
    <w:p w:rsidRDefault="00C51371" w:rsidP="00C51371" w:rsidR="00C51371">
      <w:pPr>
        <w:ind w:firstLine="720"/>
        <w:jc w:val="both"/>
      </w:pPr>
    </w:p>
    <w:p w:rsidRDefault="00C51371" w:rsidP="00C51371" w:rsidR="00C51371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C51371" w:rsidP="00C51371" w:rsidR="00C51371">
      <w:pPr>
        <w:jc w:val="both"/>
      </w:pPr>
    </w:p>
    <w:p w:rsidRDefault="00C51371" w:rsidP="00C51371" w:rsidR="00C51371">
      <w:pPr>
        <w:jc w:val="center"/>
      </w:pPr>
      <w:r>
        <w:t>U Osijeku 5. prosinca 2018.</w:t>
      </w:r>
    </w:p>
    <w:p w:rsidRDefault="00C51371" w:rsidP="00C51371" w:rsidR="00C51371">
      <w:pPr>
        <w:jc w:val="center"/>
      </w:pPr>
    </w:p>
    <w:p w:rsidRDefault="00C51371" w:rsidP="00C51371" w:rsidR="00C5137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51371" w:rsidP="00C51371" w:rsidR="00C51371">
      <w:pPr>
        <w:ind w:left="4956"/>
        <w:jc w:val="center"/>
      </w:pPr>
      <w:r>
        <w:t xml:space="preserve">              mr. sc. Boris Vuković</w:t>
      </w:r>
    </w:p>
    <w:p w:rsidRDefault="00C51371" w:rsidP="00C51371" w:rsidR="00C51371">
      <w:r>
        <w:t>Zapisničar: Danijela Špeletić</w:t>
      </w:r>
    </w:p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>
      <w:pPr>
        <w:jc w:val="both"/>
      </w:pPr>
      <w:r>
        <w:t xml:space="preserve">UPUTA  O PRAVNOM LIJEKU </w:t>
      </w:r>
    </w:p>
    <w:p w:rsidRDefault="00C51371" w:rsidP="00C51371" w:rsidR="00C51371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51371" w:rsidP="00C51371" w:rsidR="00C51371">
      <w:pPr>
        <w:jc w:val="both"/>
      </w:pPr>
    </w:p>
    <w:p w:rsidRDefault="00C51371" w:rsidP="00C51371" w:rsidR="00C51371">
      <w:pPr>
        <w:jc w:val="both"/>
      </w:pPr>
    </w:p>
    <w:p w:rsidRDefault="00C51371" w:rsidP="00C51371" w:rsidR="00C51371">
      <w:r>
        <w:t>DNA:</w:t>
      </w:r>
    </w:p>
    <w:p w:rsidRDefault="00C51371" w:rsidP="00C51371" w:rsidR="00C51371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>zakonski zastupnik dužnika</w:t>
      </w:r>
      <w:r>
        <w:t xml:space="preserve"> Radomir Pavičić, Osijek, Dubrovačka 69</w:t>
      </w:r>
    </w:p>
    <w:p w:rsidRDefault="00C51371" w:rsidP="00C51371" w:rsidR="00C5137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t xml:space="preserve">FINA - </w:t>
      </w:r>
      <w:r>
        <w:rPr>
          <w:b/>
        </w:rPr>
        <w:t>nakon pravomoćnosti</w:t>
      </w:r>
    </w:p>
    <w:p w:rsidRDefault="00C51371" w:rsidP="00C51371" w:rsidR="00C51371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1371" w:rsidP="00C51371" w:rsidR="00C5137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R 15.01.2019. u 9,15 sati</w:t>
      </w:r>
    </w:p>
    <w:p w:rsidRDefault="00C51371" w:rsidP="00C51371" w:rsidR="00C51371">
      <w:pPr>
        <w:ind w:left="360"/>
        <w:jc w:val="both"/>
      </w:pPr>
    </w:p>
    <w:p w:rsidRDefault="00C51371" w:rsidP="00C51371" w:rsidR="00C51371">
      <w:pPr>
        <w:jc w:val="both"/>
      </w:pPr>
    </w:p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>
      <w:pPr>
        <w:ind w:left="5580"/>
      </w:pPr>
    </w:p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C51371" w:rsidP="00C51371" w:rsidR="00C51371"/>
    <w:p w:rsidRDefault="00306F2E" w:rsidP="00C51371" w:rsidR="00306F2E" w:rsidRPr="00C51371">
      <w:bookmarkStart w:name="_GoBack" w:id="0"/>
      <w:bookmarkEnd w:id="0"/>
    </w:p>
    <w:sectPr w:rsidSect="00606835" w:rsidR="00306F2E" w:rsidRPr="00C5137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6D1" w:rsidR="009456D1">
      <w:r>
        <w:separator/>
      </w:r>
    </w:p>
  </w:endnote>
  <w:endnote w:id="0" w:type="continuationSeparator">
    <w:p w:rsidRDefault="009456D1" w:rsidR="00945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6D1" w:rsidR="009456D1">
      <w:r>
        <w:separator/>
      </w:r>
    </w:p>
  </w:footnote>
  <w:footnote w:id="0" w:type="continuationSeparator">
    <w:p w:rsidRDefault="009456D1" w:rsidR="00945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3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2F29A4" w:rsidR="002F29A4">
    <w:pPr>
      <w:jc w:val="right"/>
    </w:pPr>
    <w:r>
      <w:tab/>
    </w:r>
    <w:r>
      <w:tab/>
    </w:r>
    <w:r w:rsidR="002F29A4">
      <w:t>Poslovni broj: 7 St-1220/18-9</w:t>
    </w:r>
  </w:p>
  <w:p w:rsidRDefault="00536F64" w:rsidP="00536F64" w:rsidR="00536F64">
    <w:pPr>
      <w:pStyle w:val="Zaglavlje"/>
    </w:pPr>
  </w:p>
  <w:p w:rsidRDefault="005D0FC9" w:rsidP="005D0FC9" w:rsidR="005D0FC9">
    <w:pPr>
      <w:pStyle w:val="Zaglavlje"/>
    </w:pP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F29A4" w:rsidR="002F29A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F29A4">
      <w:t>Poslovni broj: 7 St-1220/18-9</w:t>
    </w:r>
  </w:p>
  <w:p w:rsidRDefault="00BF3E59" w:rsidP="002F29A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  <w:num w:numId="1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9A4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45C8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2ECE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2D36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56D1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371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1B36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29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29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57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57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13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9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32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26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26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St-1220/2018-9</izvorni_sadrzaj>
    <derivirana_varijabla naziv="DomainObject.Oznaka_1">St-1220/2018-9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St-1220/2018</izvorni_sadrzaj>
    <derivirana_varijabla naziv="DomainObject.Predmet.OznakaBroj_1">St-1220/2018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ATLANTIS j.d.o.o. za trgovinu i usluge zastupanog po punomoćniku Radomir Pavičić</izvorni_sadrzaj>
    <derivirana_varijabla naziv="DomainObject.Predmet.ProtustrankaFormated_1">  ATLANTIS j.d.o.o. za trgovinu i usluge zastupanog po punomoćniku Radomir Pavičić</derivirana_varijabla>
  </DomainObject.Predmet.ProtustrankaFormated>
  <DomainObject.Predmet.ProtustrankaFormatedOIB>
    <izvorni_sadrzaj>  ATLANTIS j.d.o.o. za trgovinu i usluge, OIB 68691875824 zastupanog po punomoćniku Radomir Pavičić</izvorni_sadrzaj>
    <derivirana_varijabla naziv="DomainObject.Predmet.ProtustrankaFormatedOIB_1">  ATLANTIS j.d.o.o. za trgovinu i usluge, OIB 68691875824 zastupanog po punomoćniku Radomir Pavičić</derivirana_varijabla>
  </DomainObject.Predmet.ProtustrankaFormatedOIB>
  <DomainObject.Predmet.ProtustrankaFormatedWithAdress>
    <izvorni_sadrzaj> ATLANTIS j.d.o.o. za trgovinu i usluge, Dubrovačka 69, 31000 Osijek zastupanog po punomoćniku Radomir Pavičić</izvorni_sadrzaj>
    <derivirana_varijabla naziv="DomainObject.Predmet.ProtustrankaFormatedWithAdress_1"> ATLANTIS j.d.o.o. za trgovinu i usluge, Dubrovačka 69, 31000 Osijek zastupanog po punomoćniku Radomir Pavičić</derivirana_varijabla>
  </DomainObject.Predmet.ProtustrankaFormatedWithAdress>
  <DomainObject.Predmet.ProtustrankaFormatedWithAdressOIB>
    <izvorni_sadrzaj> ATLANTIS j.d.o.o. za trgovinu i usluge, OIB 68691875824, Dubrovačka 69, 31000 Osijek zastupanog po punomoćniku Radomir Pavičić</izvorni_sadrzaj>
    <derivirana_varijabla naziv="DomainObject.Predmet.ProtustrankaFormatedWithAdressOIB_1"> ATLANTIS j.d.o.o. za trgovinu i usluge, OIB 68691875824, Dubrovačka 69, 31000 Osijek zastupanog po punomoćniku Radomir Pavičić</derivirana_varijabla>
  </DomainObject.Predmet.ProtustrankaFormatedWithAdressOIB>
  <DomainObject.Predmet.ProtustrankaWithAdress>
    <izvorni_sadrzaj>ATLANTIS j.d.o.o. za trgovinu i usluge Dubrovačka 69, 31000 Osijek</izvorni_sadrzaj>
    <derivirana_varijabla naziv="DomainObject.Predmet.ProtustrankaWithAdress_1">ATLANTIS j.d.o.o. za trgovinu i usluge Dubrovačka 69, 31000 Osijek</derivirana_varijabla>
  </DomainObject.Predmet.ProtustrankaWithAdress>
  <DomainObject.Predmet.ProtustrankaWithAdressOIB>
    <izvorni_sadrzaj>ATLANTIS j.d.o.o. za trgovinu i usluge, OIB 68691875824, Dubrovačka 69, 31000 Osijek</izvorni_sadrzaj>
    <derivirana_varijabla naziv="DomainObject.Predmet.ProtustrankaWithAdressOIB_1">ATLANTIS j.d.o.o. za trgovinu i usluge, OIB 68691875824, Dubrovačka 69, 31000 Osijek</derivirana_varijabla>
  </DomainObject.Predmet.ProtustrankaWithAdressOIB>
  <DomainObject.Predmet.ProtustrankaNazivFormated>
    <izvorni_sadrzaj>ATLANTIS j.d.o.o. za trgovinu i usluge</izvorni_sadrzaj>
    <derivirana_varijabla naziv="DomainObject.Predmet.ProtustrankaNazivFormated_1">ATLANTIS j.d.o.o. za trgovinu i usluge</derivirana_varijabla>
  </DomainObject.Predmet.ProtustrankaNazivFormated>
  <DomainObject.Predmet.ProtustrankaNazivFormatedOIB>
    <izvorni_sadrzaj>ATLANTIS j.d.o.o. za trgovinu i usluge, OIB 68691875824</izvorni_sadrzaj>
    <derivirana_varijabla naziv="DomainObject.Predmet.ProtustrankaNazivFormatedOIB_1">ATLANTIS j.d.o.o. za trgovinu i usluge, OIB 68691875824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ATLANTIS j.d.o.o. za trgovinu i usluge zastupanog po punomoćniku Radomir Pavičić</item>
    </izvorni_sadrzaj>
    <derivirana_varijabla naziv="DomainObject.Predmet.ProtuStrankaListFormated_1">
      <item>ATLANTIS j.d.o.o. za trgovinu i usluge zastupanog po punomoćniku Radomir Pavičić</item>
    </derivirana_varijabla>
  </DomainObject.Predmet.ProtuStrankaListFormated>
  <DomainObject.Predmet.ProtuStrankaListFormatedOIB>
    <izvorni_sadrzaj>
      <item>ATLANTIS j.d.o.o. za trgovinu i usluge, OIB 68691875824 zastupanog po punomoćniku Radomir Pavičić</item>
    </izvorni_sadrzaj>
    <derivirana_varijabla naziv="DomainObject.Predmet.ProtuStrankaListFormatedOIB_1">
      <item>ATLANTIS j.d.o.o. za trgovinu i usluge, OIB 68691875824 zastupanog po punomoćniku Radomir Pavičić</item>
    </derivirana_varijabla>
  </DomainObject.Predmet.ProtuStrankaListFormatedOIB>
  <DomainObject.Predmet.ProtuStrankaListFormatedWithAdress>
    <izvorni_sadrzaj>
      <item>ATLANTIS j.d.o.o. za trgovinu i usluge, Dubrovačka 69, 31000 Osijek zastupanog po punomoćniku Radomir Pavičić</item>
    </izvorni_sadrzaj>
    <derivirana_varijabla naziv="DomainObject.Predmet.ProtuStrankaListFormatedWithAdress_1">
      <item>ATLANTIS j.d.o.o. za trgovinu i usluge, Dubrovačka 69, 31000 Osijek zastupanog po punomoćniku Radomir Pavičić</item>
    </derivirana_varijabla>
  </DomainObject.Predmet.ProtuStrankaListFormatedWithAdress>
  <DomainObject.Predmet.ProtuStrankaListFormatedWithAdressOIB>
    <izvorni_sadrzaj>
      <item>ATLANTIS j.d.o.o. za trgovinu i usluge, OIB 68691875824, Dubrovačka 69, 31000 Osijek zastupanog po punomoćniku Radomir Pavičić</item>
    </izvorni_sadrzaj>
    <derivirana_varijabla naziv="DomainObject.Predmet.ProtuStrankaListFormatedWithAdressOIB_1">
      <item>ATLANTIS j.d.o.o. za trgovinu i usluge, OIB 68691875824, Dubrovačka 69, 31000 Osijek zastupanog po punomoćniku Radomir Pavičić</item>
    </derivirana_varijabla>
  </DomainObject.Predmet.ProtuStrankaListFormatedWithAdressOIB>
  <DomainObject.Predmet.ProtuStrankaListNazivFormated>
    <izvorni_sadrzaj>
      <item>ATLANTIS j.d.o.o. za trgovinu i usluge</item>
    </izvorni_sadrzaj>
    <derivirana_varijabla naziv="DomainObject.Predmet.ProtuStrankaListNazivFormated_1">
      <item>ATLANTIS j.d.o.o. za trgovinu i usluge</item>
    </derivirana_varijabla>
  </DomainObject.Predmet.ProtuStrankaListNazivFormated>
  <DomainObject.Predmet.ProtuStrankaListNazivFormatedOIB>
    <izvorni_sadrzaj>
      <item>ATLANTIS j.d.o.o. za trgovinu i usluge, OIB 68691875824</item>
    </izvorni_sadrzaj>
    <derivirana_varijabla naziv="DomainObject.Predmet.ProtuStrankaListNazivFormatedOIB_1">
      <item>ATLANTIS j.d.o.o. za trgovinu i usluge, OIB 68691875824</item>
    </derivirana_varijabla>
  </DomainObject.Predmet.ProtuStrankaListNazivFormatedOIB>
  <DomainObject.Predmet.OstaliListFormated>
    <izvorni_sadrzaj>
      <item>Radomir Pavičić punomoćnik sudionika u postupku ATLANTIS j.d.o.o. za trgovinu i usluge</item>
      <item>Županijsko državno odvjetništvo u Osijeku</item>
    </izvorni_sadrzaj>
    <derivirana_varijabla naziv="DomainObject.Predmet.OstaliListFormated_1">
      <item>Radomir Pavičić punomoćnik sudionika u postupku ATLANTIS j.d.o.o. za trgovinu i usluge</item>
      <item>Županijsko državno odvjetništvo u Osijeku</item>
    </derivirana_varijabla>
  </DomainObject.Predmet.OstaliListFormated>
  <DomainObject.Predmet.OstaliListFormatedOIB>
    <izvorni_sadrzaj>
      <item>Radomir Pavičić, OIB 07784739649 punomoćnik sudionika u postupku ATLANTIS j.d.o.o. za trgovinu i usluge</item>
      <item>Županijsko državno odvjetništvo u Osijeku, OIB 61379160880</item>
    </izvorni_sadrzaj>
    <derivirana_varijabla naziv="DomainObject.Predmet.OstaliListFormatedOIB_1">
      <item>Radomir Pavičić, OIB 07784739649 punomoćnik sudionika u postupku ATLANTIS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Radomir Pavičić, Dubrovačka 69, 31000 Osijek punomoćnik sudionika u postupku ATLANTIS j.d.o.o. za trgovinu i usluge</item>
      <item>Županijsko državno odvjetništvo u Osijeku, Kapucinska 21, 31000 Osijek</item>
    </izvorni_sadrzaj>
    <derivirana_varijabla naziv="DomainObject.Predmet.OstaliListFormatedWithAdress_1">
      <item>Radomir Pavičić, Dubrovačka 69, 31000 Osijek punomoćnik sudionika u postupku ATLANTIS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Radomir Pavičić, OIB 07784739649, Dubrovačka 69, 31000 Osijek punomoćnik sudionika u postupku ATLANTIS j.d.o.o. za trgovinu i usluge</item>
      <item>Županijsko državno odvjetništvo u Osijeku, OIB 61379160880, Kapucinska 21, 31000 Osijek</item>
    </izvorni_sadrzaj>
    <derivirana_varijabla naziv="DomainObject.Predmet.OstaliListFormatedWithAdressOIB_1">
      <item>Radomir Pavičić, OIB 07784739649, Dubrovačka 69, 31000 Osijek punomoćnik sudionika u postupku ATLANTIS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Radomir Pavičić</item>
      <item>Županijsko državno odvjetništvo u Osijeku</item>
    </izvorni_sadrzaj>
    <derivirana_varijabla naziv="DomainObject.Predmet.OstaliListNazivFormated_1">
      <item>Radomir Pavičić</item>
      <item>Županijsko državno odvjetništvo u Osijeku</item>
    </derivirana_varijabla>
  </DomainObject.Predmet.OstaliListNazivFormated>
  <DomainObject.Predmet.OstaliListNazivFormatedOIB>
    <izvorni_sadrzaj>
      <item>Radomir Pavičić, OIB 07784739649</item>
      <item>Županijsko državno odvjetništvo u Osijeku, OIB 61379160880</item>
    </izvorni_sadrzaj>
    <derivirana_varijabla naziv="DomainObject.Predmet.OstaliListNazivFormatedOIB_1">
      <item>Radomir Pavičić, OIB 07784739649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St-1220/2018-9</izvorni_sadrzaj>
    <derivirana_varijabla naziv="DomainObject.PoslovniBrojDokumenta_1">St-1220/2018-9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ATLANTIS j.d.o.o. za trgovinu i usluge</izvorni_sadrzaj>
    <derivirana_varijabla naziv="DomainObject.Predmet.ProtustrankaIDrugi_1">ATLANTIS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ATLANTIS j.d.o.o. za trgovinu i usluge, OIB 68691875824, Dubrovačka 69, 31000 Osijek</izvorni_sadrzaj>
    <derivirana_varijabla naziv="DomainObject.Predmet.ProtustrankaIDrugiAdressOIB_1">ATLANTIS j.d.o.o. za trgovinu i usluge, OIB 68691875824, Dubrovačka 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ATLANTIS j.d.o.o. za trgovinu i usluge</item>
      <item>Radomir Pavičić</item>
      <item>Županijsko državno odvjetništvo u Osijeku</item>
    </izvorni_sadrzaj>
    <derivirana_varijabla naziv="DomainObject.Predmet.SudioniciListNaziv_1">
      <item>FINA RC OSIJEK</item>
      <item>ATLANTIS j.d.o.o. za trgovinu i usluge</item>
      <item>Radomir Pavičić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ATLANTIS j.d.o.o. za trgovinu i usluge, OIB 68691875824, Dubrovačka 69,31000 Osijek</item>
      <item>Radomir Pavičić, OIB 07784739649, Dubrovačka 69,31000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ATLANTIS j.d.o.o. za trgovinu i usluge, OIB 68691875824, Dubrovačka 69,31000 Osijek</item>
      <item>Radomir Pavičić, OIB 07784739649, Dubrovačka 69,31000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68691875824</item>
      <item>, OIB 07784739649</item>
      <item>, OIB 61379160880</item>
    </izvorni_sadrzaj>
    <derivirana_varijabla naziv="DomainObject.Predmet.SudioniciListNazivOIB_1">
      <item>, OIB 85821130368</item>
      <item>, OIB 68691875824</item>
      <item>, OIB 07784739649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St-1220/2018-8</izvorni_sadrzaj>
    <derivirana_varijabla naziv="DomainObject.PredzadnjaOdlukaIzPredmeta.Oznaka_1">St-1220/2018-8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17E53-1B77-401B-B825-5F84C2C84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739</properties:Words>
  <properties:Characters>3972</properties:Characters>
  <properties:Lines>120</properties:Lines>
  <properties:Paragraphs>32</properties:Paragraphs>
  <properties:TotalTime>615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2018-12-05T11:19:00Z</dcterms:modified>
  <cp:revision>530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St-1220/2018-9 / Odluka - Rješenje (1220-18_RJ_(-9)_OVRŠNA_ISPRAVA.docx)</vt:lpwstr>
  </prop:property>
  <prop:property name="BrojStranica" pid="5" fmtid="{D5CDD505-2E9C-101B-9397-08002B2CF9AE}">
    <vt:i4>3</vt:i4>
  </prop:property>
</prop:Properties>
</file>