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183a" w14:paraId="365183a" w:rsidRDefault="00671A4A" w:rsidP="004121A6" w:rsidR="00671A4A" w:rsidRPr="00A75E8F">
      <w:pPr>
        <w15:collapsed w:val="false"/>
      </w:pPr>
      <w:r w:rsidRPr="00A75E8F">
        <w:t xml:space="preserve">    </w:t>
      </w:r>
    </w:p>
    <w:p w:rsidRDefault="00411B08" w:rsidP="00671A4A" w:rsidR="00671A4A" w:rsidRPr="00A75E8F">
      <w:r w:rsidRPr="00A75E8F">
        <w:rPr>
          <w:bCs/>
        </w:rPr>
        <w:t xml:space="preserve">             </w:t>
      </w:r>
      <w:r w:rsidR="00176C69" w:rsidRPr="00A75E8F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A75E8F">
      <w:pPr>
        <w:ind w:hanging="720" w:left="360"/>
      </w:pPr>
      <w:r w:rsidRPr="00A75E8F">
        <w:t xml:space="preserve">     </w:t>
      </w:r>
      <w:r w:rsidR="00F957D4" w:rsidRPr="00A75E8F">
        <w:t xml:space="preserve">    </w:t>
      </w:r>
      <w:r w:rsidRPr="00A75E8F">
        <w:t>REPUBLIKA HRVATSKA</w:t>
      </w:r>
    </w:p>
    <w:p w:rsidRDefault="00671A4A" w:rsidP="00184F3E" w:rsidR="00BF2838" w:rsidRPr="00A75E8F">
      <w:pPr>
        <w:ind w:hanging="720" w:left="360"/>
      </w:pPr>
      <w:r w:rsidRPr="00A75E8F">
        <w:t xml:space="preserve">     TRGOVAČKI SUD U OSIJEKU</w:t>
      </w:r>
    </w:p>
    <w:p w:rsidRDefault="005A1C18" w:rsidP="00971247" w:rsidR="005A1C18" w:rsidRPr="00A75E8F"/>
    <w:p w:rsidRDefault="0073549F" w:rsidP="0073549F" w:rsidR="0073549F" w:rsidRPr="00A75E8F">
      <w:pPr>
        <w:jc w:val="center"/>
        <w:rPr>
          <w:bCs/>
        </w:rPr>
      </w:pPr>
      <w:r w:rsidRPr="00A75E8F">
        <w:rPr>
          <w:bCs/>
        </w:rPr>
        <w:t>U  I M E  R E P U B L I K E  H R V A T S K E</w:t>
      </w:r>
    </w:p>
    <w:p w:rsidRDefault="0073549F" w:rsidP="0073549F" w:rsidR="0073549F">
      <w:pPr>
        <w:jc w:val="center"/>
        <w:rPr>
          <w:bCs/>
        </w:rPr>
      </w:pPr>
      <w:r w:rsidRPr="00A75E8F">
        <w:rPr>
          <w:bCs/>
        </w:rPr>
        <w:t>R J E Š E N J E</w:t>
      </w:r>
    </w:p>
    <w:p w:rsidRDefault="001D73F8" w:rsidP="0073549F" w:rsidR="001D73F8" w:rsidRPr="00A75E8F">
      <w:pPr>
        <w:jc w:val="center"/>
        <w:rPr>
          <w:bCs/>
        </w:rPr>
      </w:pPr>
    </w:p>
    <w:p w:rsidRDefault="004121A6" w:rsidP="00F957D4" w:rsidR="004121A6" w:rsidRPr="00A75E8F">
      <w:pPr>
        <w:jc w:val="both"/>
      </w:pPr>
    </w:p>
    <w:p w:rsidRDefault="00414836" w:rsidP="00414836" w:rsidR="0041483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607626">
        <w:rPr>
          <w:color w:val="000000"/>
        </w:rPr>
        <w:t xml:space="preserve">predlagatelja </w:t>
      </w:r>
      <w:r>
        <w:rPr>
          <w:color w:val="000000"/>
        </w:rPr>
        <w:t xml:space="preserve">REPUBLIKA HRVATSKA, </w:t>
      </w:r>
      <w:r>
        <w:t>Ministarstvo financija, Porezna uprava, Područni ured Osijek, OIB: 18683136487, koju zastupa Županijsko državno odvjetništvo u Osijeku, za otvaranje stečajnog postupka nad dužnikom RUPA j.d.o.o., Osijek, Bračka 56, MBS: 030151527, OIB: 97151670625</w:t>
      </w:r>
      <w:r>
        <w:rPr>
          <w:color w:val="000000"/>
        </w:rPr>
        <w:t xml:space="preserve">, dana 13. kolovoza 2018. godine </w:t>
      </w:r>
    </w:p>
    <w:p w:rsidRDefault="00376CDE" w:rsidP="00F957D4" w:rsidR="00376CDE" w:rsidRPr="00A75E8F">
      <w:pPr>
        <w:jc w:val="both"/>
      </w:pPr>
    </w:p>
    <w:p w:rsidRDefault="00627A15" w:rsidP="004759E6" w:rsidR="00627A15">
      <w:pPr>
        <w:jc w:val="both"/>
      </w:pPr>
    </w:p>
    <w:p w:rsidRDefault="005611B1" w:rsidP="005611B1" w:rsidR="005611B1">
      <w:pPr>
        <w:jc w:val="center"/>
      </w:pPr>
      <w:r>
        <w:t>r i j e š i o  j e</w:t>
      </w:r>
    </w:p>
    <w:p w:rsidRDefault="005611B1" w:rsidP="005611B1" w:rsidR="005611B1">
      <w:pPr>
        <w:jc w:val="center"/>
      </w:pPr>
    </w:p>
    <w:p w:rsidRDefault="005611B1" w:rsidP="005611B1" w:rsidR="005611B1">
      <w:pPr>
        <w:jc w:val="center"/>
      </w:pPr>
    </w:p>
    <w:p w:rsidRDefault="005611B1" w:rsidP="005611B1" w:rsidR="005611B1">
      <w:pPr>
        <w:jc w:val="center"/>
      </w:pPr>
    </w:p>
    <w:p w:rsidRDefault="004272CE" w:rsidP="004272CE" w:rsidR="004272CE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Pr="004272CE">
        <w:t xml:space="preserve"> </w:t>
      </w:r>
      <w:r>
        <w:t>RUPA j.d.o.o., Osijek, Bračka 56, MBS: 030151527, OIB: 97151670625.</w:t>
      </w:r>
    </w:p>
    <w:p w:rsidRDefault="004272CE" w:rsidP="004272CE" w:rsidR="004272CE">
      <w:pPr>
        <w:ind w:left="1065"/>
        <w:jc w:val="both"/>
        <w:rPr>
          <w:bCs/>
        </w:rPr>
      </w:pPr>
    </w:p>
    <w:p w:rsidRDefault="004272CE" w:rsidP="004272CE" w:rsidR="004272CE">
      <w:pPr>
        <w:numPr>
          <w:ilvl w:val="0"/>
          <w:numId w:val="15"/>
        </w:numPr>
        <w:jc w:val="both"/>
      </w:pPr>
      <w:r>
        <w:t xml:space="preserve">Za stečajnog upravitelja imenuje se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OIB: 18540805456 </w:t>
      </w:r>
      <w:r w:rsidR="00071E60">
        <w:t xml:space="preserve">iz </w:t>
      </w:r>
      <w:proofErr w:type="spellStart"/>
      <w:r>
        <w:t>Gunj</w:t>
      </w:r>
      <w:r w:rsidR="00071E60">
        <w:t>e</w:t>
      </w:r>
      <w:proofErr w:type="spellEnd"/>
      <w:r>
        <w:t>, Kolodvorska 4, automatskom dodjelom</w:t>
      </w:r>
      <w:r w:rsidRPr="004272CE">
        <w:t xml:space="preserve"> </w:t>
      </w:r>
      <w:r>
        <w:t>– promjenom uloge.</w:t>
      </w:r>
    </w:p>
    <w:p w:rsidRDefault="004272CE" w:rsidP="004272CE" w:rsidR="004272CE">
      <w:pPr>
        <w:ind w:left="705"/>
        <w:jc w:val="both"/>
      </w:pPr>
    </w:p>
    <w:p w:rsidRDefault="004272CE" w:rsidP="004272CE" w:rsidR="004272CE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071E60">
        <w:t>RUPA j.d.o.o., Osijek, Bračka 56, MBS: 030151527, OIB: 97151670625</w:t>
      </w:r>
      <w:r>
        <w:t>.</w:t>
      </w:r>
    </w:p>
    <w:p w:rsidRDefault="004272CE" w:rsidP="004272CE" w:rsidR="004272CE">
      <w:pPr>
        <w:pStyle w:val="Odlomakpopisa"/>
      </w:pPr>
    </w:p>
    <w:p w:rsidRDefault="004272CE" w:rsidP="004272CE" w:rsidR="004272CE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4272CE" w:rsidP="004272CE" w:rsidR="004272CE"/>
    <w:p w:rsidRDefault="004272CE" w:rsidP="004272CE" w:rsidR="004272CE"/>
    <w:p w:rsidRDefault="004272CE" w:rsidP="004272CE" w:rsidR="004272CE">
      <w:pPr>
        <w:jc w:val="center"/>
      </w:pPr>
      <w:r>
        <w:t>Obrazloženje</w:t>
      </w:r>
    </w:p>
    <w:p w:rsidRDefault="004272CE" w:rsidP="004272CE" w:rsidR="004272CE"/>
    <w:p w:rsidRDefault="004272CE" w:rsidP="004272CE" w:rsidR="004272CE"/>
    <w:p w:rsidRDefault="00071E60" w:rsidP="00071E60" w:rsidR="00071E60">
      <w:pPr>
        <w:ind w:firstLine="708"/>
        <w:jc w:val="both"/>
      </w:pPr>
      <w:r>
        <w:t xml:space="preserve">Dana 17. srpnja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04-06-17-3696 od 14. srpnja 2017. godine, za provedbu skraćenog stečajnog postupka nad dužnikom RUPA j.d.o.o., Osijek, Bračka 56, MBS: 030151527, OIB: 97151670625.</w:t>
      </w:r>
    </w:p>
    <w:p w:rsidRDefault="00071E60" w:rsidP="00071E60" w:rsidR="00071E60">
      <w:pPr>
        <w:ind w:firstLine="708"/>
        <w:jc w:val="both"/>
      </w:pPr>
    </w:p>
    <w:p w:rsidRDefault="00071E60" w:rsidP="00071E60" w:rsidR="00071E60">
      <w:pPr>
        <w:ind w:firstLine="708"/>
        <w:jc w:val="both"/>
      </w:pPr>
      <w:r>
        <w:t>U zahtjevu je navela da na dan 13. srpnja 2017. godine dužnik u Očevidniku redoslijeda osnova za plaćanje ima evidentirane neizvršene osnove za plaćanje u neprekinutom razdoblju od 120 dana, u ukupnom iznosu od 53.234,22 kn, u koji iznos je uračunata kamata i naknada FINE za provedbe ovrhe na novčanim sredstvima dužnika. Navodi da dužnik nema zaposlenih radnika.</w:t>
      </w:r>
    </w:p>
    <w:p w:rsidRDefault="00071E60" w:rsidP="00071E60" w:rsidR="00071E60">
      <w:pPr>
        <w:jc w:val="both"/>
      </w:pPr>
    </w:p>
    <w:p w:rsidRDefault="00071E60" w:rsidP="00071E60" w:rsidR="00071E60">
      <w:pPr>
        <w:ind w:firstLine="708"/>
        <w:jc w:val="both"/>
      </w:pPr>
      <w:r>
        <w:t xml:space="preserve">FINA je dostavila popis računa i oročenih novčanih sredstava dužnika na dan 13. srpnja 2017. godine te u svom podnesku od 14. srpnja 2017. godine navodi da dužnik na dan 13. srpnja 2017. godine u Jedinstvenom registru računa ima otvorene sljedeće račune i  oročena novčana sredstva HR3523400091110680930 Privredna banka, te da na temelju čl. 112. st. 5. SZ-a dužnik na ime predujma za namirenje troškova stečajnog postupka na dan 13. srpnja 2017. nema zaplijenjena novčana sredstva.  </w:t>
      </w:r>
    </w:p>
    <w:p w:rsidRDefault="00071E60" w:rsidP="00071E60" w:rsidR="00071E60">
      <w:pPr>
        <w:jc w:val="both"/>
      </w:pPr>
    </w:p>
    <w:p w:rsidRDefault="00071E60" w:rsidP="00071E60" w:rsidR="00071E60">
      <w:pPr>
        <w:ind w:firstLine="708"/>
        <w:jc w:val="both"/>
      </w:pPr>
      <w:r>
        <w:t>Trgovački sud u Osijeku je dana 15. rujna 2017. godine objavio oglas na mrežnoj stranici e-Oglasna ploča sudova pod poslovnim brojem 6 St-974/17-3 od 14. rujna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71E60" w:rsidP="00071E60" w:rsidR="00071E60">
      <w:pPr>
        <w:ind w:firstLine="708"/>
        <w:jc w:val="both"/>
      </w:pPr>
    </w:p>
    <w:p w:rsidRDefault="00071E60" w:rsidP="00071E60" w:rsidR="00071E60">
      <w:pPr>
        <w:ind w:firstLine="708"/>
        <w:jc w:val="both"/>
      </w:pPr>
      <w:r>
        <w:t xml:space="preserve">Podneskom zaprimljenim, kod ovog suda dana 26. rujna 2017. godine, vjerovnik </w:t>
      </w:r>
      <w:r>
        <w:rPr>
          <w:color w:val="000000"/>
        </w:rPr>
        <w:t xml:space="preserve">REPUBLIKA HRVATSKA, </w:t>
      </w:r>
      <w:r>
        <w:t xml:space="preserve">Ministarstvo financija, Porezna uprava, Područni ured Osijek, OIB: 18683136487, koju zastupa Županijsko državno odvjetništvo u Osijeku, podnijela je prijedlog za otvaranjem stečajnog postupka nad  dužnikom RUPA j.d.o.o., Osijek, Bračka 56, MBS: 030151527, OIB: 97151670625, uz koji prijedlog je dostavila dokaz o postojanju svoje tražbine i postojanju stečajnog razloga iz članka 6. stav 2. Stečajnog zakona: nesposobnosti za plaćanje.       </w:t>
      </w:r>
    </w:p>
    <w:p w:rsidRDefault="00071E60" w:rsidP="00071E60" w:rsidR="00071E60">
      <w:pPr>
        <w:ind w:firstLine="708"/>
        <w:jc w:val="both"/>
      </w:pPr>
    </w:p>
    <w:p w:rsidRDefault="00071E60" w:rsidP="00071E60" w:rsidR="00071E60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4272CE" w:rsidP="004272CE" w:rsidR="004272CE">
      <w:pPr>
        <w:ind w:firstLine="708"/>
        <w:jc w:val="both"/>
      </w:pPr>
    </w:p>
    <w:p w:rsidRDefault="00071E60" w:rsidP="00071E60" w:rsidR="00071E60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071E60" w:rsidP="004272CE" w:rsidR="00071E60">
      <w:pPr>
        <w:ind w:firstLine="708"/>
        <w:jc w:val="both"/>
      </w:pPr>
    </w:p>
    <w:p w:rsidRDefault="004272CE" w:rsidP="00071E60" w:rsidR="004272CE" w:rsidRPr="00071E60">
      <w:pPr>
        <w:pStyle w:val="Tijeloteksta"/>
        <w:ind w:firstLine="708"/>
        <w:rPr>
          <w:sz w:val="24"/>
        </w:rPr>
      </w:pPr>
      <w:r w:rsidRPr="00071E60">
        <w:rPr>
          <w:sz w:val="24"/>
        </w:rPr>
        <w:t xml:space="preserve">U smislu članka 5. </w:t>
      </w:r>
      <w:r w:rsidR="00071E60" w:rsidRPr="00071E60">
        <w:rPr>
          <w:sz w:val="24"/>
        </w:rPr>
        <w:t xml:space="preserve">Stečajnog zakona („Narodne novine“ broj 71/15 i 104/17; u daljnjem tekstu SZ) </w:t>
      </w:r>
      <w:r w:rsidRPr="00071E60">
        <w:rPr>
          <w:sz w:val="24"/>
        </w:rPr>
        <w:t xml:space="preserve">stečajni postupak se može otvoriti ako sud utvrdi postojanje stečajnog razloga. Stečajni razlozi su: nesposobnost za plaćanje i prezaduženost. </w:t>
      </w:r>
    </w:p>
    <w:p w:rsidRDefault="004272CE" w:rsidP="004272CE" w:rsidR="004272CE">
      <w:pPr>
        <w:ind w:firstLine="708"/>
        <w:jc w:val="both"/>
        <w:rPr>
          <w:lang w:eastAsia="x-none" w:val="x-none"/>
        </w:rPr>
      </w:pPr>
    </w:p>
    <w:p w:rsidRDefault="004272CE" w:rsidP="004272CE" w:rsidR="004272CE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proofErr w:type="spellStart"/>
      <w:r w:rsidR="00E0734E">
        <w:t>Mirsad</w:t>
      </w:r>
      <w:proofErr w:type="spellEnd"/>
      <w:r w:rsidR="00E0734E">
        <w:t xml:space="preserve"> </w:t>
      </w:r>
      <w:proofErr w:type="spellStart"/>
      <w:r w:rsidR="00E0734E">
        <w:t>Demirović</w:t>
      </w:r>
      <w:proofErr w:type="spellEnd"/>
      <w:r w:rsidR="00E0734E">
        <w:t xml:space="preserve"> OIB: 18540805456, iz </w:t>
      </w:r>
      <w:proofErr w:type="spellStart"/>
      <w:r w:rsidR="00E0734E">
        <w:t>Gunje</w:t>
      </w:r>
      <w:proofErr w:type="spellEnd"/>
      <w:r w:rsidR="00E0734E">
        <w:t xml:space="preserve">, Kolodvorska 4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4272CE" w:rsidP="004272CE" w:rsidR="004272CE">
      <w:pPr>
        <w:jc w:val="both"/>
        <w:rPr>
          <w:bCs/>
          <w:lang w:eastAsia="x-none" w:val="x-none"/>
        </w:rPr>
      </w:pPr>
    </w:p>
    <w:p w:rsidRDefault="004272CE" w:rsidP="004272CE" w:rsidR="004272CE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F41EE6">
        <w:rPr>
          <w:bCs/>
        </w:rPr>
        <w:t>29. ožujka 2018</w:t>
      </w:r>
      <w:r>
        <w:rPr>
          <w:bCs/>
        </w:rPr>
        <w:t>. godine.</w:t>
      </w:r>
    </w:p>
    <w:p w:rsidRDefault="004272CE" w:rsidP="004272CE" w:rsidR="004272CE">
      <w:pPr>
        <w:pStyle w:val="StandardWeb"/>
        <w:ind w:firstLine="708"/>
        <w:jc w:val="both"/>
        <w:rPr>
          <w:b/>
        </w:rPr>
      </w:pPr>
      <w:r>
        <w:lastRenderedPageBreak/>
        <w:t>Iz izvještaja privremenog stečajnog upravitelja i priloženoj potvrdi FINA-e o blokadi računa i novča</w:t>
      </w:r>
      <w:r w:rsidR="00F41EE6">
        <w:t xml:space="preserve">nih sredstava </w:t>
      </w:r>
      <w:proofErr w:type="spellStart"/>
      <w:r w:rsidR="00F41EE6">
        <w:t>ovršenika</w:t>
      </w:r>
      <w:proofErr w:type="spellEnd"/>
      <w:r w:rsidR="00F41EE6">
        <w:t xml:space="preserve"> od 15. veljače 2018. godine</w:t>
      </w:r>
      <w:r>
        <w:t xml:space="preserve"> računi i novčana sredstva dužnika u neprekidnoj su blokadi 336 dana na dan izdavanja potvrde, a nepodmirene obveze na dan izdavanja potvrde iznose 55.164,07 kn.</w:t>
      </w:r>
      <w:r>
        <w:rPr>
          <w:b/>
        </w:rPr>
        <w:t xml:space="preserve"> </w:t>
      </w:r>
    </w:p>
    <w:p w:rsidRDefault="004272CE" w:rsidP="004272CE" w:rsidR="004272CE">
      <w:pPr>
        <w:ind w:firstLine="708"/>
        <w:jc w:val="both"/>
      </w:pPr>
      <w:r w:rsidRPr="009E7C7E">
        <w:t xml:space="preserve">Sud je također izvršio i na dan </w:t>
      </w:r>
      <w:r w:rsidR="00F41EE6" w:rsidRPr="009E7C7E">
        <w:t>13. kolovoza</w:t>
      </w:r>
      <w:r w:rsidRPr="009E7C7E">
        <w:t xml:space="preserve"> 2018. uvid u Očevidnik neizvršenih</w:t>
      </w:r>
      <w:r>
        <w:t xml:space="preserve"> osnova za plaćanje  iz elektroničkog sustava </w:t>
      </w:r>
      <w:proofErr w:type="spellStart"/>
      <w:r>
        <w:t>eBlokade</w:t>
      </w:r>
      <w:proofErr w:type="spellEnd"/>
      <w:r>
        <w:t xml:space="preserve"> i utvrdio da je dužnik i nadalje blokiran za ukupan iznos od </w:t>
      </w:r>
      <w:r w:rsidR="009E7C7E">
        <w:t>56.868,90</w:t>
      </w:r>
      <w:r>
        <w:t xml:space="preserve"> kn.  </w:t>
      </w:r>
    </w:p>
    <w:p w:rsidRDefault="00A71D2E" w:rsidP="004272CE" w:rsidR="00A71D2E">
      <w:pPr>
        <w:ind w:firstLine="708"/>
        <w:jc w:val="both"/>
      </w:pPr>
    </w:p>
    <w:p w:rsidRDefault="004272CE" w:rsidP="004272CE" w:rsidR="004272C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Osijeku, Zemljišnoknjižni odjel Osijek od 15. veljače 2018. godine dužnik nije upisan kao vlasnik nekretnina na području nadležnosti ovoga zemljišnoknjižnog odjela.</w:t>
      </w:r>
    </w:p>
    <w:p w:rsidRDefault="00616216" w:rsidP="004272CE" w:rsidR="0061621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72CE" w:rsidP="004272CE" w:rsidR="004272CE">
      <w:pPr>
        <w:ind w:firstLine="708"/>
        <w:jc w:val="both"/>
      </w:pPr>
      <w:r>
        <w:t>Prema Uvjerenju  Centra za vozil</w:t>
      </w:r>
      <w:r w:rsidR="00616216">
        <w:t xml:space="preserve">a CVH STP „EUROOSIJEK“ od 15. veljače </w:t>
      </w:r>
      <w:r>
        <w:t xml:space="preserve">2018. dužnik nije evidentiran kao vlasnik  vozila. </w:t>
      </w:r>
    </w:p>
    <w:p w:rsidRDefault="00616216" w:rsidP="004272CE" w:rsidR="00616216">
      <w:pPr>
        <w:ind w:firstLine="708"/>
        <w:jc w:val="both"/>
      </w:pPr>
    </w:p>
    <w:p w:rsidRDefault="004272CE" w:rsidP="004272CE" w:rsidR="004272CE">
      <w:pPr>
        <w:ind w:firstLine="708"/>
        <w:jc w:val="both"/>
      </w:pPr>
      <w:r>
        <w:t>Privremeni stečajni upravitelj u svom izvješću i na ročištu navodi da je knjigovodstvena evidencija dužni</w:t>
      </w:r>
      <w:r w:rsidR="00616216">
        <w:t xml:space="preserve">ka uredno vođena, ali za 2017. </w:t>
      </w:r>
      <w:r>
        <w:t xml:space="preserve">godinu još uvijek nije urađen završni račun, nego su proknjižene sve poslovne promjene i prikazane u priloženoj bruto bilanci. Prema iskazu zakonskog zastupnika dužnika Dine </w:t>
      </w:r>
      <w:proofErr w:type="spellStart"/>
      <w:r>
        <w:t>Kekeza</w:t>
      </w:r>
      <w:proofErr w:type="spellEnd"/>
      <w:r>
        <w:t>, poslovnih promjena nakon obustave poslovanja u ožujku 2017. godini nije ni bilo.</w:t>
      </w:r>
    </w:p>
    <w:p w:rsidRDefault="00616216" w:rsidP="004272CE" w:rsidR="00616216">
      <w:pPr>
        <w:ind w:firstLine="708"/>
        <w:jc w:val="both"/>
      </w:pPr>
    </w:p>
    <w:p w:rsidRDefault="004272CE" w:rsidP="00616216" w:rsidR="004272CE">
      <w:pPr>
        <w:ind w:firstLine="708"/>
        <w:jc w:val="both"/>
      </w:pPr>
      <w:r>
        <w:t xml:space="preserve">Privremeni stečajni upravitelj navodi da prema podacima iz posljednje urađene Bruto bilance sa 31.12.2017. godine, koja iskazuje sadašnje stanje imovine i obveza i Bilance stanja s 31.12.2016. godine dužnik nema nikakve imovine te budući da je ukupna dužnikova imovina u visini knjigovodstvene vrijednosti od 0,00 kuna, a ukupne dužnikove obveze su 32.125,38 kuna, kod dužnika postoji i drugi stečajni razlog prezaduženosti. </w:t>
      </w:r>
    </w:p>
    <w:p w:rsidRDefault="00616216" w:rsidP="00616216" w:rsidR="00616216">
      <w:pPr>
        <w:ind w:firstLine="708"/>
        <w:jc w:val="both"/>
      </w:pPr>
    </w:p>
    <w:p w:rsidRDefault="004272CE" w:rsidP="00616216" w:rsidR="004272CE">
      <w:pPr>
        <w:ind w:firstLine="708"/>
        <w:jc w:val="both"/>
      </w:pPr>
      <w:r>
        <w:t xml:space="preserve">Zakonski zastupnik </w:t>
      </w:r>
      <w:r w:rsidR="00616216">
        <w:t>dužnika</w:t>
      </w:r>
      <w:r>
        <w:t xml:space="preserve"> dostavio je sudu i </w:t>
      </w:r>
      <w:proofErr w:type="spellStart"/>
      <w:r>
        <w:t>prokazni</w:t>
      </w:r>
      <w:proofErr w:type="spellEnd"/>
      <w:r>
        <w:t xml:space="preserve"> popis imovine ovjeren od javnog bilježnika iz kojega je vidljivo da dužnik nema nikakve imovine. </w:t>
      </w:r>
    </w:p>
    <w:p w:rsidRDefault="00616216" w:rsidP="00616216" w:rsidR="00616216">
      <w:pPr>
        <w:ind w:firstLine="708"/>
        <w:jc w:val="both"/>
      </w:pPr>
    </w:p>
    <w:p w:rsidRDefault="004272CE" w:rsidP="004272CE" w:rsidR="004272CE">
      <w:pPr>
        <w:ind w:firstLine="708"/>
        <w:jc w:val="both"/>
      </w:pPr>
      <w:r>
        <w:t>Na temelju podataka navedenih u izvješću privremeni stečajni upravitelj je mišljenja da je stečajni dužnik nespo</w:t>
      </w:r>
      <w:r w:rsidR="00616216">
        <w:t xml:space="preserve">soban za plaćanje i prezadužen </w:t>
      </w:r>
      <w:r>
        <w:t>te</w:t>
      </w:r>
      <w:r w:rsidR="00616216">
        <w:t xml:space="preserve"> budući </w:t>
      </w:r>
      <w:r>
        <w:t xml:space="preserve">da su kod dužnika ispunjeni stečajni razlozi iz članka 6. i članka 7. </w:t>
      </w:r>
      <w:r w:rsidR="00616216">
        <w:t>SZ-a</w:t>
      </w:r>
      <w:r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4272CE" w:rsidP="004272CE" w:rsidR="004272CE">
      <w:pPr>
        <w:ind w:firstLine="708"/>
        <w:jc w:val="both"/>
      </w:pPr>
    </w:p>
    <w:p w:rsidRDefault="004272CE" w:rsidP="00A93CB5" w:rsidR="004272CE" w:rsidRPr="00A93CB5">
      <w:pPr>
        <w:ind w:firstLine="708"/>
        <w:jc w:val="both"/>
        <w:rPr>
          <w:bCs/>
        </w:rPr>
      </w:pPr>
      <w:r w:rsidRPr="00C04604">
        <w:rPr>
          <w:bCs/>
        </w:rPr>
        <w:t xml:space="preserve">Sud je izvršio uvid u spis i dokumente u spisu i to: </w:t>
      </w:r>
      <w:r w:rsidR="00C04604">
        <w:rPr>
          <w:bCs/>
        </w:rPr>
        <w:t xml:space="preserve">Zahtjev za provedbu skraćenoga </w:t>
      </w:r>
      <w:r w:rsidRPr="00C04604">
        <w:t xml:space="preserve">stečajnoga postupka predlagatelja FINA RC Osijek Podružnica Osijek, L. </w:t>
      </w:r>
      <w:proofErr w:type="spellStart"/>
      <w:r w:rsidRPr="00C04604">
        <w:t>Jägera</w:t>
      </w:r>
      <w:proofErr w:type="spellEnd"/>
      <w:r w:rsidRPr="00C04604">
        <w:t xml:space="preserve"> 3, Osijek, od </w:t>
      </w:r>
      <w:r w:rsidR="00C04604">
        <w:t>14.07.2017.</w:t>
      </w:r>
      <w:r w:rsidRPr="00C04604">
        <w:t xml:space="preserve">, </w:t>
      </w:r>
      <w:r w:rsidR="00C04604">
        <w:rPr>
          <w:bCs/>
        </w:rPr>
        <w:t xml:space="preserve">Izvadak iz sudskog registra od 08.09.2017., dopis ŽDO u Osijeku od 25.09.2017., Prijedlog vjerovnika za otvaranje stečajnoga postupka od 25.09.2017. s prilozima, Izvadak iz sudskog registra od 12.01.2018., </w:t>
      </w:r>
      <w:proofErr w:type="spellStart"/>
      <w:r w:rsidR="00C04604">
        <w:rPr>
          <w:bCs/>
        </w:rPr>
        <w:t>eBlokade</w:t>
      </w:r>
      <w:proofErr w:type="spellEnd"/>
      <w:r w:rsidR="00C04604">
        <w:rPr>
          <w:bCs/>
        </w:rPr>
        <w:t xml:space="preserve"> od 12.01.2018., Podnesak zakonskog zastupnika dužnika od 14.02.2018., </w:t>
      </w:r>
      <w:proofErr w:type="spellStart"/>
      <w:r w:rsidR="00C04604">
        <w:rPr>
          <w:bCs/>
        </w:rPr>
        <w:t>Prokazni</w:t>
      </w:r>
      <w:proofErr w:type="spellEnd"/>
      <w:r w:rsidR="00C04604">
        <w:rPr>
          <w:bCs/>
        </w:rPr>
        <w:t xml:space="preserve"> popis imovine od 13.02.2018., </w:t>
      </w:r>
      <w:r w:rsidR="00F4676B">
        <w:rPr>
          <w:bCs/>
        </w:rPr>
        <w:t xml:space="preserve">Bruto bilancu od 01.01.2017. do 31.12.2017., </w:t>
      </w:r>
      <w:r w:rsidR="00C04604">
        <w:rPr>
          <w:bCs/>
        </w:rPr>
        <w:t>Izvješće privremenog stečajnog upravitelja od 2</w:t>
      </w:r>
      <w:r w:rsidR="00F4676B">
        <w:rPr>
          <w:bCs/>
        </w:rPr>
        <w:t>6</w:t>
      </w:r>
      <w:r w:rsidR="00C04604">
        <w:rPr>
          <w:bCs/>
        </w:rPr>
        <w:t xml:space="preserve">.02.2018., </w:t>
      </w:r>
      <w:r w:rsidR="00F4676B">
        <w:rPr>
          <w:bCs/>
        </w:rPr>
        <w:t xml:space="preserve">Potvrdu FINE o blokadi računa i novčanih sredstava </w:t>
      </w:r>
      <w:proofErr w:type="spellStart"/>
      <w:r w:rsidR="00F4676B">
        <w:rPr>
          <w:bCs/>
        </w:rPr>
        <w:t>ovršenika</w:t>
      </w:r>
      <w:proofErr w:type="spellEnd"/>
      <w:r w:rsidR="00F4676B">
        <w:rPr>
          <w:bCs/>
        </w:rPr>
        <w:t xml:space="preserve"> od 15.02.2018., Uvjerenje CVH STP „EUROOSIJEK“ od 15.02.2018.,</w:t>
      </w:r>
      <w:r w:rsidR="00EF2678" w:rsidRPr="00EF2678">
        <w:rPr>
          <w:bCs/>
        </w:rPr>
        <w:t xml:space="preserve"> </w:t>
      </w:r>
      <w:r w:rsidR="00EF2678">
        <w:rPr>
          <w:bCs/>
        </w:rPr>
        <w:t xml:space="preserve">Potvrdu Općinskog suda u Osijeku </w:t>
      </w:r>
      <w:proofErr w:type="spellStart"/>
      <w:r w:rsidR="00EF2678">
        <w:rPr>
          <w:bCs/>
        </w:rPr>
        <w:t>Zk</w:t>
      </w:r>
      <w:proofErr w:type="spellEnd"/>
      <w:r w:rsidR="00EF2678">
        <w:rPr>
          <w:bCs/>
        </w:rPr>
        <w:t xml:space="preserve"> odjel Osijek od 15.02.2018.,</w:t>
      </w:r>
      <w:r w:rsidR="00341C9E">
        <w:rPr>
          <w:bCs/>
        </w:rPr>
        <w:t xml:space="preserve"> Potvrdu HZMO od 15.02.2018., Bruto bilancu do 31.12.2017., Financijski izvještaj za 2016. godinu, Dopunu Izvješća stečajnog upravitelja od 28.03.2018., Izvadak iz sudskog registra od 09.08.2018., </w:t>
      </w:r>
      <w:proofErr w:type="spellStart"/>
      <w:r w:rsidR="00341C9E">
        <w:rPr>
          <w:bCs/>
        </w:rPr>
        <w:t>eBlokade</w:t>
      </w:r>
      <w:proofErr w:type="spellEnd"/>
      <w:r w:rsidR="00341C9E">
        <w:rPr>
          <w:bCs/>
        </w:rPr>
        <w:t xml:space="preserve"> na dan 13.08.2018.</w:t>
      </w:r>
    </w:p>
    <w:p w:rsidRDefault="004272CE" w:rsidP="004272CE" w:rsidR="004272CE">
      <w:pPr>
        <w:spacing w:after="240"/>
        <w:ind w:firstLine="708"/>
        <w:jc w:val="both"/>
        <w:rPr>
          <w:bCs/>
        </w:rPr>
      </w:pPr>
      <w:r>
        <w:rPr>
          <w:bCs/>
        </w:rPr>
        <w:lastRenderedPageBreak/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616216">
        <w:rPr>
          <w:bCs/>
        </w:rPr>
        <w:t xml:space="preserve"> 7 St-1592/17-</w:t>
      </w:r>
      <w:proofErr w:type="spellStart"/>
      <w:r w:rsidR="00616216">
        <w:rPr>
          <w:bCs/>
        </w:rPr>
        <w:t>17</w:t>
      </w:r>
      <w:proofErr w:type="spellEnd"/>
      <w:r w:rsidR="00616216">
        <w:rPr>
          <w:bCs/>
        </w:rPr>
        <w:t xml:space="preserve"> od 8. svibnja 2018. godine</w:t>
      </w:r>
      <w:r>
        <w:rPr>
          <w:bCs/>
        </w:rPr>
        <w:t xml:space="preserve">, koje rješenje je objavljeno na e-oglasnoj ploči suda </w:t>
      </w:r>
      <w:r w:rsidR="00616216">
        <w:rPr>
          <w:bCs/>
        </w:rPr>
        <w:t>8. svibnja 2018</w:t>
      </w:r>
      <w:r>
        <w:rPr>
          <w:bCs/>
        </w:rPr>
        <w:t xml:space="preserve">.  pozvao osobe koje imaju pravni interes da se provede stečajni postupak nad dužnikom da u roku od 15 dana uplate na sudski depozit kod ovoga suda ukupan iznos od </w:t>
      </w:r>
      <w:r w:rsidR="00616216" w:rsidRPr="00616216">
        <w:rPr>
          <w:bCs/>
        </w:rPr>
        <w:t xml:space="preserve">15.000,00 </w:t>
      </w:r>
      <w:r>
        <w:rPr>
          <w:bCs/>
        </w:rPr>
        <w:t xml:space="preserve">kn predujma za namirenje troškova prethodnoga i otvorenoga stečajnog postupka, a koje troškove čini: </w:t>
      </w:r>
    </w:p>
    <w:p w:rsidRDefault="00616216" w:rsidP="00616216" w:rsidR="00616216" w:rsidRPr="00616216">
      <w:pPr>
        <w:jc w:val="both"/>
        <w:rPr>
          <w:bCs/>
        </w:rPr>
      </w:pPr>
      <w:r w:rsidRPr="00616216">
        <w:rPr>
          <w:bCs/>
        </w:rPr>
        <w:t>- trošak izrade pečata u iznosu od 120,00 kn u skladu s prosječnom važećom cijenom takvih usluga na tržištu</w:t>
      </w:r>
    </w:p>
    <w:p w:rsidRDefault="00616216" w:rsidP="00616216" w:rsidR="00616216" w:rsidRPr="00616216">
      <w:pPr>
        <w:jc w:val="both"/>
        <w:rPr>
          <w:bCs/>
        </w:rPr>
      </w:pPr>
      <w:r w:rsidRPr="00616216">
        <w:rPr>
          <w:bCs/>
        </w:rPr>
        <w:t>- troškovi unovčenja (procjena vrijednosti 550,00 kn, troškovi oglašavanja (3x350,00 kn)  ukupno 1.050,00 kn, trošak javnog bilježnika (3x450,00 kn) ukupno 1.350,00 kn; sveukupno 2.950,00 kn</w:t>
      </w:r>
    </w:p>
    <w:p w:rsidRDefault="00616216" w:rsidP="00616216" w:rsidR="00616216" w:rsidRPr="00616216">
      <w:pPr>
        <w:jc w:val="both"/>
        <w:rPr>
          <w:bCs/>
        </w:rPr>
      </w:pPr>
      <w:r w:rsidRPr="00616216">
        <w:rPr>
          <w:bCs/>
        </w:rPr>
        <w:t>- trošak knjigovodstvenih usluga – mjesečno 250 kn x 6 mjeseci u iznosu od 1.500,00 kn u skladu s prosječnom cijenom takvih usluga na tržištu</w:t>
      </w:r>
    </w:p>
    <w:p w:rsidRDefault="00616216" w:rsidP="00616216" w:rsidR="00616216" w:rsidRPr="00616216">
      <w:pPr>
        <w:jc w:val="both"/>
        <w:rPr>
          <w:bCs/>
        </w:rPr>
      </w:pPr>
      <w:r w:rsidRPr="00616216">
        <w:rPr>
          <w:bCs/>
        </w:rPr>
        <w:t>- naknada banke za vođenje računa –u iznosu od 150,00 kn u skladu s prosječnom naknadom prema Cjeniku financijskih institucija za usluge platnog prometa na tržištu</w:t>
      </w:r>
    </w:p>
    <w:p w:rsidRDefault="00616216" w:rsidP="00616216" w:rsidR="00616216" w:rsidRPr="00616216">
      <w:pPr>
        <w:jc w:val="both"/>
        <w:rPr>
          <w:bCs/>
        </w:rPr>
      </w:pPr>
      <w:r w:rsidRPr="00616216">
        <w:rPr>
          <w:bCs/>
        </w:rPr>
        <w:t>- troškovi uredskog materijala 50,00 kn</w:t>
      </w:r>
    </w:p>
    <w:p w:rsidRDefault="00616216" w:rsidP="00616216" w:rsidR="00616216" w:rsidRPr="00616216">
      <w:pPr>
        <w:jc w:val="both"/>
        <w:rPr>
          <w:bCs/>
        </w:rPr>
      </w:pPr>
    </w:p>
    <w:p w:rsidRDefault="00616216" w:rsidP="00616216" w:rsidR="00616216" w:rsidRPr="00616216">
      <w:pPr>
        <w:jc w:val="both"/>
        <w:rPr>
          <w:bCs/>
        </w:rPr>
      </w:pPr>
      <w:r w:rsidRPr="00616216">
        <w:rPr>
          <w:bCs/>
        </w:rPr>
        <w:t>- naknada FINA-i za objavu GFI – 1 objava 230,00 kn u skladu s Cjenikom FINE propisanim Pravilnikom o vrstama i visini naknada za uslugu javne objave dokumentacije iz Registra godišnjih financijskih izvještaja (Narodne novine br. 1/16)</w:t>
      </w:r>
    </w:p>
    <w:p w:rsidRDefault="00616216" w:rsidP="00616216" w:rsidR="00616216" w:rsidRPr="00616216">
      <w:pPr>
        <w:jc w:val="both"/>
        <w:rPr>
          <w:bCs/>
        </w:rPr>
      </w:pPr>
      <w:r w:rsidRPr="00616216">
        <w:rPr>
          <w:bCs/>
        </w:rPr>
        <w:t>- jednokratna nagrada privremenom stečajnom upravitelju za obavljene poslove u prethodnom stečajnom postupku, čl. 4. Uredba o kriterijima i načinu obračuna i plaćanja nagrade stečajnim upraviteljima (Narodne novine 105/15) u iznosu od 3.500,00 kn bruto</w:t>
      </w:r>
    </w:p>
    <w:p w:rsidRDefault="00616216" w:rsidP="00616216" w:rsidR="00616216" w:rsidRPr="00616216">
      <w:pPr>
        <w:jc w:val="both"/>
        <w:rPr>
          <w:bCs/>
        </w:rPr>
      </w:pPr>
      <w:r w:rsidRPr="00616216">
        <w:rPr>
          <w:bCs/>
        </w:rPr>
        <w:t xml:space="preserve">- nagrada stečajnom upravitelju – 16% od očekivanog unovčenja stečajne mase do 100.000,00 kn, čl. 7. Uredbe u iznosu od 5.000,00 kn u bruto iznosu </w:t>
      </w:r>
    </w:p>
    <w:p w:rsidRDefault="00616216" w:rsidP="00616216" w:rsidR="00616216">
      <w:pPr>
        <w:jc w:val="both"/>
        <w:rPr>
          <w:bCs/>
        </w:rPr>
      </w:pPr>
      <w:r w:rsidRPr="00616216">
        <w:rPr>
          <w:bCs/>
        </w:rPr>
        <w:t xml:space="preserve">- naknada stvarnih troškova stečajnog upravitelja u iznosu od 1.500,00 kn (putni troškovi stečajnog upravitelja, predvidivo  u bruto iznosu i to na relaciji: Gunja-Vinkovci-Gunja 2 x 220 km x 2,00 kn/km neto, uvećano za poreze i doprinose). </w:t>
      </w:r>
    </w:p>
    <w:p w:rsidRDefault="004272CE" w:rsidP="00616216" w:rsidR="004272CE">
      <w:pPr>
        <w:jc w:val="both"/>
      </w:pPr>
      <w:r>
        <w:t xml:space="preserve"> </w:t>
      </w:r>
    </w:p>
    <w:p w:rsidRDefault="004272CE" w:rsidP="004272CE" w:rsidR="004272CE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4272CE" w:rsidP="004272CE" w:rsidR="004272CE">
      <w:pPr>
        <w:spacing w:after="240"/>
        <w:ind w:firstLine="708"/>
        <w:jc w:val="both"/>
        <w:rPr>
          <w:bCs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4272CE" w:rsidP="004272CE" w:rsidR="004272CE">
      <w:pPr>
        <w:ind w:firstLine="708"/>
        <w:jc w:val="both"/>
      </w:pPr>
      <w:r>
        <w:t>Za stečajnog upravitelja, automatskim oda</w:t>
      </w:r>
      <w:r w:rsidR="00616216">
        <w:t>birom promjenom uloge, imenovan</w:t>
      </w:r>
      <w:r>
        <w:t xml:space="preserve"> je </w:t>
      </w:r>
      <w:proofErr w:type="spellStart"/>
      <w:r w:rsidR="00616216" w:rsidRPr="00616216">
        <w:t>Mi</w:t>
      </w:r>
      <w:r w:rsidR="00616216">
        <w:t>rsad</w:t>
      </w:r>
      <w:proofErr w:type="spellEnd"/>
      <w:r w:rsidR="00616216">
        <w:t xml:space="preserve"> </w:t>
      </w:r>
      <w:proofErr w:type="spellStart"/>
      <w:r w:rsidR="00616216">
        <w:t>Demirović</w:t>
      </w:r>
      <w:proofErr w:type="spellEnd"/>
      <w:r w:rsidR="00616216">
        <w:t xml:space="preserve"> OIB: 18540805456 </w:t>
      </w:r>
      <w:r w:rsidR="00616216" w:rsidRPr="00616216">
        <w:t xml:space="preserve"> iz </w:t>
      </w:r>
      <w:proofErr w:type="spellStart"/>
      <w:r w:rsidR="00616216" w:rsidRPr="00616216">
        <w:t>Gunje</w:t>
      </w:r>
      <w:proofErr w:type="spellEnd"/>
      <w:r w:rsidR="00616216" w:rsidRPr="00616216">
        <w:t>, Kolodvorska 4</w:t>
      </w:r>
      <w:r w:rsidR="00616216">
        <w:t xml:space="preserve"> </w:t>
      </w:r>
      <w:r>
        <w:t xml:space="preserve">s liste A stečajnih upravitelja </w:t>
      </w:r>
      <w:r>
        <w:lastRenderedPageBreak/>
        <w:t xml:space="preserve">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1D73F8" w:rsidP="00DB33EE" w:rsidR="001D73F8" w:rsidRPr="00A75E8F">
      <w:pPr>
        <w:jc w:val="both"/>
      </w:pPr>
    </w:p>
    <w:p w:rsidRDefault="009E1015" w:rsidP="009E1015" w:rsidR="009E1015">
      <w:pPr>
        <w:pStyle w:val="Tijeloteksta"/>
        <w:jc w:val="center"/>
        <w:rPr>
          <w:sz w:val="24"/>
        </w:rPr>
      </w:pPr>
      <w:r w:rsidRPr="00A75E8F">
        <w:rPr>
          <w:sz w:val="24"/>
        </w:rPr>
        <w:t xml:space="preserve">U Osijeku </w:t>
      </w:r>
      <w:r w:rsidR="00616216">
        <w:rPr>
          <w:sz w:val="24"/>
        </w:rPr>
        <w:t>13. kolovoza</w:t>
      </w:r>
      <w:r w:rsidR="00D4437F" w:rsidRPr="00A75E8F">
        <w:rPr>
          <w:sz w:val="24"/>
        </w:rPr>
        <w:t xml:space="preserve"> 2018.</w:t>
      </w:r>
      <w:r w:rsidRPr="00A75E8F">
        <w:rPr>
          <w:sz w:val="24"/>
        </w:rPr>
        <w:t xml:space="preserve"> </w:t>
      </w:r>
    </w:p>
    <w:p w:rsidRDefault="0048463B" w:rsidP="009E1015" w:rsidR="0048463B">
      <w:pPr>
        <w:jc w:val="center"/>
      </w:pPr>
    </w:p>
    <w:p w:rsidRDefault="009E1015" w:rsidP="009E1015" w:rsidR="009E1015" w:rsidRPr="00A75E8F">
      <w:pPr>
        <w:jc w:val="center"/>
      </w:pPr>
      <w:r w:rsidRPr="00A75E8F">
        <w:t xml:space="preserve">                                                                                    </w:t>
      </w:r>
      <w:r w:rsidR="00FF797E" w:rsidRPr="00A75E8F">
        <w:t xml:space="preserve">  </w:t>
      </w:r>
      <w:r w:rsidRPr="00A75E8F">
        <w:t>STEČAJNI SUDAC</w:t>
      </w:r>
    </w:p>
    <w:p w:rsidRDefault="009E1015" w:rsidP="009E1015" w:rsidR="009E1015">
      <w:pPr>
        <w:ind w:left="4956"/>
        <w:jc w:val="center"/>
      </w:pPr>
      <w:r w:rsidRPr="00A75E8F">
        <w:t xml:space="preserve">       mr. sc. Boris Vuković</w:t>
      </w:r>
      <w:bookmarkStart w:name="_GoBack" w:id="0"/>
      <w:bookmarkEnd w:id="0"/>
    </w:p>
    <w:p w:rsidRDefault="00A93CB5" w:rsidP="009E1015" w:rsidR="00A93CB5">
      <w:pPr>
        <w:ind w:left="4956"/>
        <w:jc w:val="center"/>
      </w:pPr>
    </w:p>
    <w:p w:rsidRDefault="00A93CB5" w:rsidP="009E1015" w:rsidR="00A93CB5" w:rsidRPr="00A75E8F">
      <w:pPr>
        <w:ind w:left="4956"/>
        <w:jc w:val="center"/>
      </w:pPr>
    </w:p>
    <w:p w:rsidRDefault="00E32BC5" w:rsidP="009E1015" w:rsidR="00E32BC5" w:rsidRPr="00A75E8F">
      <w:pPr>
        <w:jc w:val="both"/>
      </w:pPr>
    </w:p>
    <w:p w:rsidRDefault="009E1015" w:rsidP="009E1015" w:rsidR="009E1015" w:rsidRPr="00A75E8F">
      <w:pPr>
        <w:jc w:val="both"/>
      </w:pPr>
      <w:r w:rsidRPr="00A75E8F">
        <w:t xml:space="preserve">Zapisničar: Danijela Špeletić                                          </w:t>
      </w:r>
    </w:p>
    <w:p w:rsidRDefault="009E1015" w:rsidP="009E1015" w:rsidR="0048463B">
      <w:pPr>
        <w:jc w:val="both"/>
        <w:rPr>
          <w:color w:val="000000"/>
        </w:rPr>
      </w:pPr>
      <w:r w:rsidRPr="00A75E8F">
        <w:rPr>
          <w:color w:val="000000"/>
        </w:rPr>
        <w:t xml:space="preserve">   </w:t>
      </w:r>
    </w:p>
    <w:p w:rsidRDefault="00EB2B0F" w:rsidP="009E1015" w:rsidR="00EB2B0F" w:rsidRPr="00A75E8F">
      <w:pPr>
        <w:jc w:val="both"/>
        <w:rPr>
          <w:color w:val="000000"/>
        </w:rPr>
      </w:pPr>
    </w:p>
    <w:p w:rsidRDefault="009E1015" w:rsidP="009E1015" w:rsidR="009E1015" w:rsidRPr="00A75E8F">
      <w:pPr>
        <w:rPr>
          <w:lang w:eastAsia="x-none" w:val="x-none"/>
        </w:rPr>
      </w:pPr>
      <w:r w:rsidRPr="00A75E8F">
        <w:rPr>
          <w:lang w:eastAsia="x-none" w:val="x-none"/>
        </w:rPr>
        <w:t>UPUTA O PRAVNOM LIJEKU:</w:t>
      </w:r>
    </w:p>
    <w:p w:rsidRDefault="009E1015" w:rsidP="009E1015" w:rsidR="009E1015" w:rsidRPr="00E26722">
      <w:pPr>
        <w:jc w:val="both"/>
        <w:rPr>
          <w:lang w:eastAsia="x-none"/>
        </w:rPr>
      </w:pPr>
      <w:r w:rsidRPr="00A75E8F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5611B1" w:rsidP="009E1015" w:rsidR="005611B1" w:rsidRPr="00A75E8F">
      <w:pPr>
        <w:rPr>
          <w:lang w:eastAsia="x-none"/>
        </w:rPr>
      </w:pPr>
    </w:p>
    <w:p w:rsidRDefault="00E0734E" w:rsidP="00E0734E" w:rsidR="00E0734E">
      <w:pPr>
        <w:jc w:val="both"/>
      </w:pPr>
      <w:r>
        <w:t>DNA:</w:t>
      </w:r>
    </w:p>
    <w:p w:rsidRDefault="00A93CB5" w:rsidP="00461A1F" w:rsidR="00461A1F">
      <w:pPr>
        <w:jc w:val="both"/>
      </w:pPr>
      <w:r>
        <w:t xml:space="preserve">- </w:t>
      </w:r>
      <w:r>
        <w:tab/>
      </w:r>
      <w:r w:rsidR="00461A1F">
        <w:t xml:space="preserve">Fina </w:t>
      </w:r>
    </w:p>
    <w:p w:rsidRDefault="00461A1F" w:rsidP="00461A1F" w:rsidR="00461A1F">
      <w:pPr>
        <w:jc w:val="both"/>
      </w:pPr>
      <w:r>
        <w:t xml:space="preserve">-          Stečajni upravitelj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>, Gunja, Kolodvorska 4</w:t>
      </w:r>
    </w:p>
    <w:p w:rsidRDefault="00461A1F" w:rsidP="00461A1F" w:rsidR="00461A1F">
      <w:pPr>
        <w:jc w:val="both"/>
      </w:pPr>
      <w:r>
        <w:t>-</w:t>
      </w:r>
      <w:r>
        <w:tab/>
        <w:t>Dužnik RUPA j.d.o.o., Osijek, Bračka 56</w:t>
      </w:r>
    </w:p>
    <w:p w:rsidRDefault="00461A1F" w:rsidP="00461A1F" w:rsidR="00461A1F">
      <w:pPr>
        <w:jc w:val="both"/>
      </w:pPr>
      <w:r>
        <w:t>-</w:t>
      </w:r>
      <w:r>
        <w:tab/>
        <w:t xml:space="preserve">Zakonski zastupnik dužnika Dino </w:t>
      </w:r>
      <w:proofErr w:type="spellStart"/>
      <w:r>
        <w:t>Kekez</w:t>
      </w:r>
      <w:proofErr w:type="spellEnd"/>
      <w:r>
        <w:t>, Osijek, Bračka 60</w:t>
      </w:r>
    </w:p>
    <w:p w:rsidRDefault="00461A1F" w:rsidP="00461A1F" w:rsidR="00461A1F">
      <w:pPr>
        <w:jc w:val="both"/>
      </w:pPr>
      <w:r>
        <w:t>-</w:t>
      </w:r>
      <w:r>
        <w:tab/>
        <w:t>e-oglasna ploča</w:t>
      </w:r>
    </w:p>
    <w:p w:rsidRDefault="00461A1F" w:rsidP="00461A1F" w:rsidR="00461A1F">
      <w:pPr>
        <w:jc w:val="both"/>
      </w:pPr>
      <w:r>
        <w:t>-</w:t>
      </w:r>
      <w:r>
        <w:tab/>
        <w:t xml:space="preserve">Registru – elektroničkim putem </w:t>
      </w:r>
      <w:r w:rsidRPr="00461A1F">
        <w:rPr>
          <w:b/>
        </w:rPr>
        <w:t>odmah i nakon pravomoćnosti</w:t>
      </w:r>
    </w:p>
    <w:p w:rsidRDefault="00461A1F" w:rsidP="00461A1F" w:rsidR="00461A1F">
      <w:pPr>
        <w:jc w:val="both"/>
      </w:pPr>
      <w:r>
        <w:t>-</w:t>
      </w:r>
      <w:r>
        <w:tab/>
        <w:t>ŽDO GUO Osijek</w:t>
      </w:r>
    </w:p>
    <w:p w:rsidRDefault="00461A1F" w:rsidP="00461A1F" w:rsidR="00461A1F">
      <w:pPr>
        <w:jc w:val="both"/>
      </w:pPr>
      <w:r>
        <w:t>-</w:t>
      </w:r>
      <w:r>
        <w:tab/>
        <w:t>Porezna uprava Osijek</w:t>
      </w:r>
    </w:p>
    <w:p w:rsidRDefault="00461A1F" w:rsidP="00461A1F" w:rsidR="00461A1F">
      <w:pPr>
        <w:jc w:val="both"/>
      </w:pPr>
      <w:r>
        <w:t>-</w:t>
      </w:r>
      <w:r>
        <w:tab/>
        <w:t xml:space="preserve">RH Ministarstvo pravosuđa </w:t>
      </w:r>
      <w:proofErr w:type="spellStart"/>
      <w:r w:rsidRPr="00461A1F">
        <w:rPr>
          <w:b/>
        </w:rPr>
        <w:t>elek</w:t>
      </w:r>
      <w:proofErr w:type="spellEnd"/>
      <w:r w:rsidRPr="00461A1F">
        <w:rPr>
          <w:b/>
        </w:rPr>
        <w:t>. poštom</w:t>
      </w:r>
    </w:p>
    <w:p w:rsidRDefault="00461A1F" w:rsidP="00461A1F" w:rsidR="00461A1F">
      <w:pPr>
        <w:jc w:val="both"/>
      </w:pPr>
      <w:r>
        <w:t>-</w:t>
      </w:r>
      <w:r>
        <w:tab/>
        <w:t>Riješeno otvaranjem i zaključenjem</w:t>
      </w:r>
    </w:p>
    <w:p w:rsidRDefault="00461A1F" w:rsidP="00461A1F" w:rsidR="00671A4A" w:rsidRPr="00A75E8F">
      <w:pPr>
        <w:jc w:val="both"/>
      </w:pPr>
      <w:r>
        <w:t>-</w:t>
      </w:r>
      <w:r>
        <w:tab/>
        <w:t>kal. 31.10.2018.</w:t>
      </w:r>
    </w:p>
    <w:sectPr w:rsidSect="00606835" w:rsidR="00671A4A" w:rsidRPr="00A75E8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E8E" w:rsidR="00770E8E">
      <w:r>
        <w:separator/>
      </w:r>
    </w:p>
  </w:endnote>
  <w:endnote w:id="0" w:type="continuationSeparator">
    <w:p w:rsidRDefault="00770E8E" w:rsidR="00770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E8E" w:rsidR="00770E8E">
      <w:r>
        <w:separator/>
      </w:r>
    </w:p>
  </w:footnote>
  <w:footnote w:id="0" w:type="continuationSeparator">
    <w:p w:rsidRDefault="00770E8E" w:rsidR="00770E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72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E04EBC" w:rsidR="00E04EB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3A5820">
      <w:t>7 St-1592/17-20</w:t>
    </w:r>
  </w:p>
  <w:p w:rsidRDefault="00A75E8F" w:rsidP="00AD19CF" w:rsidR="00A75E8F">
    <w:pPr>
      <w:jc w:val="right"/>
    </w:pPr>
  </w:p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3A5820">
      <w:t>1592</w:t>
    </w:r>
    <w:r w:rsidR="00634DB9">
      <w:t>/1</w:t>
    </w:r>
    <w:r w:rsidR="006D0CA8">
      <w:t>7</w:t>
    </w:r>
    <w:r w:rsidR="00634DB9">
      <w:t>-</w:t>
    </w:r>
    <w:r w:rsidR="003A5820">
      <w:t>20</w:t>
    </w:r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C26044"/>
    <w:multiLevelType w:val="hybridMultilevel"/>
    <w:tmpl w:val="765E6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5E897A18"/>
    <w:multiLevelType w:val="hybridMultilevel"/>
    <w:tmpl w:val="24BEDE16"/>
    <w:lvl w:tplc="377AD4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9"/>
  </w:num>
  <w:num w:numId="11">
    <w:abstractNumId w:val="6"/>
  </w:num>
  <w:num w:numId="12">
    <w:abstractNumId w:val="17"/>
  </w:num>
  <w:num w:numId="13">
    <w:abstractNumId w:val="10"/>
  </w:num>
  <w:num w:numId="14">
    <w:abstractNumId w:val="1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21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1"/>
  </w:num>
  <w:num w:numId="26">
    <w:abstractNumId w:val="16"/>
  </w:num>
  <w:num w:numId="27">
    <w:abstractNumId w:val="12"/>
  </w:num>
  <w:num w:numId="28">
    <w:abstractNumId w:val="16"/>
  </w:num>
  <w:num w:numId="29">
    <w:abstractNumId w:val="16"/>
  </w:num>
  <w:num w:numId="30">
    <w:abstractNumId w:val="12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 w:numId="39">
    <w:abstractNumId w:val="16"/>
  </w:num>
  <w:num w:numId="40">
    <w:abstractNumId w:val="15"/>
  </w:num>
  <w:num w:numId="41">
    <w:abstractNumId w:val="5"/>
  </w:num>
  <w:num w:numId="42">
    <w:abstractNumId w:val="16"/>
  </w:num>
  <w:num w:numId="43">
    <w:abstractNumId w:val="16"/>
  </w:num>
  <w:num w:numId="4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732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4B6B"/>
    <w:rsid w:val="000350A4"/>
    <w:rsid w:val="00035129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14F4"/>
    <w:rsid w:val="00071E60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62"/>
    <w:rsid w:val="000917D2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A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4BD1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317F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6C9D"/>
    <w:rsid w:val="0017746A"/>
    <w:rsid w:val="00180456"/>
    <w:rsid w:val="0018135D"/>
    <w:rsid w:val="00181463"/>
    <w:rsid w:val="001816D6"/>
    <w:rsid w:val="0018193E"/>
    <w:rsid w:val="00181C61"/>
    <w:rsid w:val="00183590"/>
    <w:rsid w:val="00184AB1"/>
    <w:rsid w:val="00184D56"/>
    <w:rsid w:val="00184F3E"/>
    <w:rsid w:val="00186D18"/>
    <w:rsid w:val="001879BB"/>
    <w:rsid w:val="00187ABA"/>
    <w:rsid w:val="00190025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45BA"/>
    <w:rsid w:val="001A619E"/>
    <w:rsid w:val="001A6DE1"/>
    <w:rsid w:val="001A7299"/>
    <w:rsid w:val="001A7D53"/>
    <w:rsid w:val="001B1AAC"/>
    <w:rsid w:val="001B1BBC"/>
    <w:rsid w:val="001B22AA"/>
    <w:rsid w:val="001B2C62"/>
    <w:rsid w:val="001B33F4"/>
    <w:rsid w:val="001B45FD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59CE"/>
    <w:rsid w:val="001D65A9"/>
    <w:rsid w:val="001D73F8"/>
    <w:rsid w:val="001D7981"/>
    <w:rsid w:val="001D7983"/>
    <w:rsid w:val="001E12BE"/>
    <w:rsid w:val="001E2409"/>
    <w:rsid w:val="001E51F4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1AE2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1F3F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4C36"/>
    <w:rsid w:val="00235283"/>
    <w:rsid w:val="002367AD"/>
    <w:rsid w:val="002370B4"/>
    <w:rsid w:val="002374B2"/>
    <w:rsid w:val="00237AB3"/>
    <w:rsid w:val="002400AA"/>
    <w:rsid w:val="00241AA9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5588"/>
    <w:rsid w:val="00266697"/>
    <w:rsid w:val="00267D06"/>
    <w:rsid w:val="002711F2"/>
    <w:rsid w:val="00272227"/>
    <w:rsid w:val="00272A75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C683E"/>
    <w:rsid w:val="002D1633"/>
    <w:rsid w:val="002D270B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2156"/>
    <w:rsid w:val="002F2C53"/>
    <w:rsid w:val="002F2EA0"/>
    <w:rsid w:val="002F2F7F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3FC5"/>
    <w:rsid w:val="00334DA1"/>
    <w:rsid w:val="00336845"/>
    <w:rsid w:val="00337B8C"/>
    <w:rsid w:val="00341C9E"/>
    <w:rsid w:val="00342017"/>
    <w:rsid w:val="00342279"/>
    <w:rsid w:val="00342932"/>
    <w:rsid w:val="003445E1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2564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77507"/>
    <w:rsid w:val="003807C3"/>
    <w:rsid w:val="003818D8"/>
    <w:rsid w:val="003825F0"/>
    <w:rsid w:val="0038262D"/>
    <w:rsid w:val="00382E90"/>
    <w:rsid w:val="00384393"/>
    <w:rsid w:val="00386A08"/>
    <w:rsid w:val="00390A0E"/>
    <w:rsid w:val="00390A3D"/>
    <w:rsid w:val="00391418"/>
    <w:rsid w:val="00392066"/>
    <w:rsid w:val="00394C6C"/>
    <w:rsid w:val="00397F89"/>
    <w:rsid w:val="003A0584"/>
    <w:rsid w:val="003A19EE"/>
    <w:rsid w:val="003A1B4C"/>
    <w:rsid w:val="003A248A"/>
    <w:rsid w:val="003A2A8A"/>
    <w:rsid w:val="003A5820"/>
    <w:rsid w:val="003A59E5"/>
    <w:rsid w:val="003A7A75"/>
    <w:rsid w:val="003B0694"/>
    <w:rsid w:val="003B0B10"/>
    <w:rsid w:val="003B1229"/>
    <w:rsid w:val="003B12D7"/>
    <w:rsid w:val="003B1C9C"/>
    <w:rsid w:val="003B3410"/>
    <w:rsid w:val="003B41FE"/>
    <w:rsid w:val="003B42DF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6E0B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366D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4836"/>
    <w:rsid w:val="00414BF8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272CE"/>
    <w:rsid w:val="00433C94"/>
    <w:rsid w:val="00434B3E"/>
    <w:rsid w:val="00434BDC"/>
    <w:rsid w:val="00435DE7"/>
    <w:rsid w:val="004378B5"/>
    <w:rsid w:val="00437A7F"/>
    <w:rsid w:val="00442D99"/>
    <w:rsid w:val="004458F1"/>
    <w:rsid w:val="0044655B"/>
    <w:rsid w:val="00446619"/>
    <w:rsid w:val="00446B97"/>
    <w:rsid w:val="00446CAF"/>
    <w:rsid w:val="00446E1B"/>
    <w:rsid w:val="00450039"/>
    <w:rsid w:val="004505D5"/>
    <w:rsid w:val="0045066D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1A1F"/>
    <w:rsid w:val="00463831"/>
    <w:rsid w:val="004650A2"/>
    <w:rsid w:val="00465C43"/>
    <w:rsid w:val="0046678C"/>
    <w:rsid w:val="004669F1"/>
    <w:rsid w:val="004673E8"/>
    <w:rsid w:val="004675A8"/>
    <w:rsid w:val="0047050E"/>
    <w:rsid w:val="00470949"/>
    <w:rsid w:val="004717FF"/>
    <w:rsid w:val="00471861"/>
    <w:rsid w:val="0047259C"/>
    <w:rsid w:val="004728FD"/>
    <w:rsid w:val="0047338B"/>
    <w:rsid w:val="00475155"/>
    <w:rsid w:val="0047589D"/>
    <w:rsid w:val="004759E6"/>
    <w:rsid w:val="004766DB"/>
    <w:rsid w:val="0047698A"/>
    <w:rsid w:val="0047790E"/>
    <w:rsid w:val="004779CF"/>
    <w:rsid w:val="00477EE9"/>
    <w:rsid w:val="00481614"/>
    <w:rsid w:val="004819D3"/>
    <w:rsid w:val="00483F8D"/>
    <w:rsid w:val="00484032"/>
    <w:rsid w:val="0048463B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4F02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171"/>
    <w:rsid w:val="004E5BB3"/>
    <w:rsid w:val="004E7D28"/>
    <w:rsid w:val="004F0B03"/>
    <w:rsid w:val="004F2AA7"/>
    <w:rsid w:val="004F3C29"/>
    <w:rsid w:val="004F422A"/>
    <w:rsid w:val="004F4826"/>
    <w:rsid w:val="004F5315"/>
    <w:rsid w:val="004F5AF1"/>
    <w:rsid w:val="004F7D7E"/>
    <w:rsid w:val="005013B9"/>
    <w:rsid w:val="00501F54"/>
    <w:rsid w:val="00503088"/>
    <w:rsid w:val="005037E9"/>
    <w:rsid w:val="00504C4B"/>
    <w:rsid w:val="0050594E"/>
    <w:rsid w:val="00506801"/>
    <w:rsid w:val="00507902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094A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3B0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1B1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576"/>
    <w:rsid w:val="00575E93"/>
    <w:rsid w:val="00576A3C"/>
    <w:rsid w:val="0058014D"/>
    <w:rsid w:val="00580354"/>
    <w:rsid w:val="00584046"/>
    <w:rsid w:val="0058469D"/>
    <w:rsid w:val="005848FB"/>
    <w:rsid w:val="0058525E"/>
    <w:rsid w:val="0059116A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C18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B7FED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6C57"/>
    <w:rsid w:val="005D7190"/>
    <w:rsid w:val="005D754F"/>
    <w:rsid w:val="005E3194"/>
    <w:rsid w:val="005E415E"/>
    <w:rsid w:val="005E5BF8"/>
    <w:rsid w:val="005E6406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006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07626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621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27A15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BB"/>
    <w:rsid w:val="006457EA"/>
    <w:rsid w:val="0064699F"/>
    <w:rsid w:val="00647EBA"/>
    <w:rsid w:val="006507F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3C37"/>
    <w:rsid w:val="006B4B44"/>
    <w:rsid w:val="006B648C"/>
    <w:rsid w:val="006B64FD"/>
    <w:rsid w:val="006B65CE"/>
    <w:rsid w:val="006B72EF"/>
    <w:rsid w:val="006B7989"/>
    <w:rsid w:val="006B7F34"/>
    <w:rsid w:val="006C01E9"/>
    <w:rsid w:val="006C0370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0CA8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5C23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0E8E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7B5D"/>
    <w:rsid w:val="007B1AD5"/>
    <w:rsid w:val="007B1CCF"/>
    <w:rsid w:val="007B28D3"/>
    <w:rsid w:val="007B3B7D"/>
    <w:rsid w:val="007B5510"/>
    <w:rsid w:val="007B5995"/>
    <w:rsid w:val="007B68A9"/>
    <w:rsid w:val="007B784C"/>
    <w:rsid w:val="007C05EF"/>
    <w:rsid w:val="007C0B2F"/>
    <w:rsid w:val="007C1DC5"/>
    <w:rsid w:val="007C2138"/>
    <w:rsid w:val="007C2C1E"/>
    <w:rsid w:val="007C486F"/>
    <w:rsid w:val="007C70C0"/>
    <w:rsid w:val="007C71A8"/>
    <w:rsid w:val="007D0AF9"/>
    <w:rsid w:val="007D1059"/>
    <w:rsid w:val="007D107A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98E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7DB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43AF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F6"/>
    <w:rsid w:val="00855618"/>
    <w:rsid w:val="00855E0B"/>
    <w:rsid w:val="00856E0B"/>
    <w:rsid w:val="0085711C"/>
    <w:rsid w:val="0086164D"/>
    <w:rsid w:val="00862405"/>
    <w:rsid w:val="00862BE1"/>
    <w:rsid w:val="00862CDD"/>
    <w:rsid w:val="0086350F"/>
    <w:rsid w:val="0086546C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0918"/>
    <w:rsid w:val="00893631"/>
    <w:rsid w:val="00894825"/>
    <w:rsid w:val="00897126"/>
    <w:rsid w:val="008A067A"/>
    <w:rsid w:val="008A07A5"/>
    <w:rsid w:val="008A0AA8"/>
    <w:rsid w:val="008A309F"/>
    <w:rsid w:val="008A342E"/>
    <w:rsid w:val="008A3AB9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1A28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2B0E"/>
    <w:rsid w:val="008D3378"/>
    <w:rsid w:val="008D505F"/>
    <w:rsid w:val="008D5288"/>
    <w:rsid w:val="008D5C45"/>
    <w:rsid w:val="008D5F88"/>
    <w:rsid w:val="008D6062"/>
    <w:rsid w:val="008D7D1E"/>
    <w:rsid w:val="008E086F"/>
    <w:rsid w:val="008E1290"/>
    <w:rsid w:val="008E175A"/>
    <w:rsid w:val="008E1EB9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0FB0"/>
    <w:rsid w:val="00921ABC"/>
    <w:rsid w:val="00921BE1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428"/>
    <w:rsid w:val="00941FFA"/>
    <w:rsid w:val="00943607"/>
    <w:rsid w:val="0094493C"/>
    <w:rsid w:val="00944CA0"/>
    <w:rsid w:val="009451CC"/>
    <w:rsid w:val="009474D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59E3"/>
    <w:rsid w:val="00986DE6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42DB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3D28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E7C7E"/>
    <w:rsid w:val="009F01A0"/>
    <w:rsid w:val="009F0447"/>
    <w:rsid w:val="009F081C"/>
    <w:rsid w:val="009F0BE9"/>
    <w:rsid w:val="009F266E"/>
    <w:rsid w:val="009F2CF9"/>
    <w:rsid w:val="009F2DE0"/>
    <w:rsid w:val="009F30B3"/>
    <w:rsid w:val="009F4210"/>
    <w:rsid w:val="009F4E9E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288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0BA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2E5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1D2E"/>
    <w:rsid w:val="00A72521"/>
    <w:rsid w:val="00A73C9F"/>
    <w:rsid w:val="00A74939"/>
    <w:rsid w:val="00A74984"/>
    <w:rsid w:val="00A75E8F"/>
    <w:rsid w:val="00A778C5"/>
    <w:rsid w:val="00A8049E"/>
    <w:rsid w:val="00A82042"/>
    <w:rsid w:val="00A820F9"/>
    <w:rsid w:val="00A8350A"/>
    <w:rsid w:val="00A84A3E"/>
    <w:rsid w:val="00A84C26"/>
    <w:rsid w:val="00A850A0"/>
    <w:rsid w:val="00A853A2"/>
    <w:rsid w:val="00A8567B"/>
    <w:rsid w:val="00A86B8B"/>
    <w:rsid w:val="00A872F1"/>
    <w:rsid w:val="00A87F95"/>
    <w:rsid w:val="00A901DC"/>
    <w:rsid w:val="00A914EE"/>
    <w:rsid w:val="00A9309E"/>
    <w:rsid w:val="00A93CB5"/>
    <w:rsid w:val="00A93E91"/>
    <w:rsid w:val="00A93F0F"/>
    <w:rsid w:val="00A94749"/>
    <w:rsid w:val="00A94AB5"/>
    <w:rsid w:val="00A95008"/>
    <w:rsid w:val="00A965E6"/>
    <w:rsid w:val="00AA1BC8"/>
    <w:rsid w:val="00AA1EA2"/>
    <w:rsid w:val="00AA2175"/>
    <w:rsid w:val="00AA2C22"/>
    <w:rsid w:val="00AA3A3B"/>
    <w:rsid w:val="00AA40A5"/>
    <w:rsid w:val="00AA4D94"/>
    <w:rsid w:val="00AA541A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5511"/>
    <w:rsid w:val="00AC6C46"/>
    <w:rsid w:val="00AC7216"/>
    <w:rsid w:val="00AC771F"/>
    <w:rsid w:val="00AC772B"/>
    <w:rsid w:val="00AC79D3"/>
    <w:rsid w:val="00AD0139"/>
    <w:rsid w:val="00AD11D4"/>
    <w:rsid w:val="00AD1960"/>
    <w:rsid w:val="00AD19CF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6D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5F6D"/>
    <w:rsid w:val="00B162DF"/>
    <w:rsid w:val="00B20B46"/>
    <w:rsid w:val="00B20ED1"/>
    <w:rsid w:val="00B21366"/>
    <w:rsid w:val="00B22F69"/>
    <w:rsid w:val="00B23F77"/>
    <w:rsid w:val="00B2408D"/>
    <w:rsid w:val="00B24D8D"/>
    <w:rsid w:val="00B26835"/>
    <w:rsid w:val="00B26F71"/>
    <w:rsid w:val="00B303AF"/>
    <w:rsid w:val="00B325AA"/>
    <w:rsid w:val="00B3537E"/>
    <w:rsid w:val="00B36410"/>
    <w:rsid w:val="00B36972"/>
    <w:rsid w:val="00B36B82"/>
    <w:rsid w:val="00B3765C"/>
    <w:rsid w:val="00B40EB0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6DFA"/>
    <w:rsid w:val="00B4744B"/>
    <w:rsid w:val="00B50E0B"/>
    <w:rsid w:val="00B514DF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4AD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4AA4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64E3"/>
    <w:rsid w:val="00BC6DCA"/>
    <w:rsid w:val="00BC77A9"/>
    <w:rsid w:val="00BC7B05"/>
    <w:rsid w:val="00BD0A07"/>
    <w:rsid w:val="00BD0B4D"/>
    <w:rsid w:val="00BD128B"/>
    <w:rsid w:val="00BD15ED"/>
    <w:rsid w:val="00BD1A0A"/>
    <w:rsid w:val="00BD1AA6"/>
    <w:rsid w:val="00BD567F"/>
    <w:rsid w:val="00BD5693"/>
    <w:rsid w:val="00BD6E08"/>
    <w:rsid w:val="00BD7F81"/>
    <w:rsid w:val="00BE018E"/>
    <w:rsid w:val="00BE0835"/>
    <w:rsid w:val="00BE0FA0"/>
    <w:rsid w:val="00BE1684"/>
    <w:rsid w:val="00BE267B"/>
    <w:rsid w:val="00BE550E"/>
    <w:rsid w:val="00BE559E"/>
    <w:rsid w:val="00BE5CC6"/>
    <w:rsid w:val="00BE750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8AE"/>
    <w:rsid w:val="00BF7BE5"/>
    <w:rsid w:val="00BF7E1D"/>
    <w:rsid w:val="00C00292"/>
    <w:rsid w:val="00C04604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9D0"/>
    <w:rsid w:val="00C37CBC"/>
    <w:rsid w:val="00C40AB9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0F0F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13F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291E"/>
    <w:rsid w:val="00CA39D0"/>
    <w:rsid w:val="00CA3C15"/>
    <w:rsid w:val="00CA43FD"/>
    <w:rsid w:val="00CA5FB2"/>
    <w:rsid w:val="00CA605B"/>
    <w:rsid w:val="00CA6F05"/>
    <w:rsid w:val="00CA752E"/>
    <w:rsid w:val="00CA75DA"/>
    <w:rsid w:val="00CA7C47"/>
    <w:rsid w:val="00CB0120"/>
    <w:rsid w:val="00CB0D53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602B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68F1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1F5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1C54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33EE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EA3"/>
    <w:rsid w:val="00DD1593"/>
    <w:rsid w:val="00DD1749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3699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4EBC"/>
    <w:rsid w:val="00E053C9"/>
    <w:rsid w:val="00E069FB"/>
    <w:rsid w:val="00E0734E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02B6"/>
    <w:rsid w:val="00E222E3"/>
    <w:rsid w:val="00E24FDE"/>
    <w:rsid w:val="00E25567"/>
    <w:rsid w:val="00E263A1"/>
    <w:rsid w:val="00E26722"/>
    <w:rsid w:val="00E26E32"/>
    <w:rsid w:val="00E275EE"/>
    <w:rsid w:val="00E277EC"/>
    <w:rsid w:val="00E277EE"/>
    <w:rsid w:val="00E301C3"/>
    <w:rsid w:val="00E31315"/>
    <w:rsid w:val="00E313D4"/>
    <w:rsid w:val="00E32BC5"/>
    <w:rsid w:val="00E330EE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3AD9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930"/>
    <w:rsid w:val="00E66DED"/>
    <w:rsid w:val="00E67058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318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B0F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E47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06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02EC"/>
    <w:rsid w:val="00EF1E45"/>
    <w:rsid w:val="00EF2678"/>
    <w:rsid w:val="00EF5551"/>
    <w:rsid w:val="00EF6340"/>
    <w:rsid w:val="00EF6A98"/>
    <w:rsid w:val="00EF7A6A"/>
    <w:rsid w:val="00F02969"/>
    <w:rsid w:val="00F02D9D"/>
    <w:rsid w:val="00F03036"/>
    <w:rsid w:val="00F0421A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28E3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3B19"/>
    <w:rsid w:val="00F34071"/>
    <w:rsid w:val="00F34984"/>
    <w:rsid w:val="00F35AB1"/>
    <w:rsid w:val="00F369C0"/>
    <w:rsid w:val="00F373FB"/>
    <w:rsid w:val="00F40741"/>
    <w:rsid w:val="00F408E8"/>
    <w:rsid w:val="00F41A7D"/>
    <w:rsid w:val="00F41EE6"/>
    <w:rsid w:val="00F424A2"/>
    <w:rsid w:val="00F43B74"/>
    <w:rsid w:val="00F43EE5"/>
    <w:rsid w:val="00F44E0B"/>
    <w:rsid w:val="00F4676B"/>
    <w:rsid w:val="00F47C5B"/>
    <w:rsid w:val="00F52396"/>
    <w:rsid w:val="00F56316"/>
    <w:rsid w:val="00F572A6"/>
    <w:rsid w:val="00F57626"/>
    <w:rsid w:val="00F57E80"/>
    <w:rsid w:val="00F57F23"/>
    <w:rsid w:val="00F60CD5"/>
    <w:rsid w:val="00F60E9F"/>
    <w:rsid w:val="00F60F01"/>
    <w:rsid w:val="00F610A5"/>
    <w:rsid w:val="00F6150F"/>
    <w:rsid w:val="00F61924"/>
    <w:rsid w:val="00F62236"/>
    <w:rsid w:val="00F6258A"/>
    <w:rsid w:val="00F62C84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6E2E"/>
    <w:rsid w:val="00F77693"/>
    <w:rsid w:val="00F80146"/>
    <w:rsid w:val="00F80ED7"/>
    <w:rsid w:val="00F816F4"/>
    <w:rsid w:val="00F81E21"/>
    <w:rsid w:val="00F82E5F"/>
    <w:rsid w:val="00F83813"/>
    <w:rsid w:val="00F83D49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1BF9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4E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BezproredaChar" w:type="character">
    <w:name w:val="Bez proreda Char"/>
    <w:basedOn w:val="Zadanifontodlomka"/>
    <w:link w:val="Bezproreda"/>
    <w:uiPriority w:val="1"/>
    <w:locked/>
    <w:rsid w:val="005D6C57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D841F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4E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BezproredaChar" w:type="character">
    <w:name w:val="Bez proreda Char"/>
    <w:basedOn w:val="Zadanifontodlomka"/>
    <w:link w:val="Bezproreda"/>
    <w:uiPriority w:val="1"/>
    <w:locked/>
    <w:rsid w:val="005D6C57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D841F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3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22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7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9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09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2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2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70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14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8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1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45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78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0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30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8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3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86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69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242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01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4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90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8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57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7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9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40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03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097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St-1592/2017-20</izvorni_sadrzaj>
    <derivirana_varijabla naziv="DomainObject.Oznaka_1">St-1592/2017-20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1592</izvorni_sadrzaj>
    <derivirana_varijabla naziv="DomainObject.Predmet.Broj_1">1592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kolovoza 2018.</izvorni_sadrzaj>
    <derivirana_varijabla naziv="DomainObject.Predmet.DatumRjesavanja_1">13.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St-1592/2017</izvorni_sadrzaj>
    <derivirana_varijabla naziv="DomainObject.Predmet.OznakaBroj_1">St-1592/2017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RUPA j.d.o.o. za ugostiteljstvo i usluge zastupanog po punomoćniku Dino Kekez</izvorni_sadrzaj>
    <derivirana_varijabla naziv="DomainObject.Predmet.ProtustrankaFormated_1">  RUPA j.d.o.o. za ugostiteljstvo i usluge zastupanog po punomoćniku Dino Kekez</derivirana_varijabla>
  </DomainObject.Predmet.ProtustrankaFormated>
  <DomainObject.Predmet.ProtustrankaFormatedOIB>
    <izvorni_sadrzaj>  RUPA j.d.o.o. za ugostiteljstvo i usluge, OIB 97151670625 zastupanog po punomoćniku Dino Kekez</izvorni_sadrzaj>
    <derivirana_varijabla naziv="DomainObject.Predmet.ProtustrankaFormatedOIB_1">  RUPA j.d.o.o. za ugostiteljstvo i usluge, OIB 97151670625 zastupanog po punomoćniku Dino Kekez</derivirana_varijabla>
  </DomainObject.Predmet.ProtustrankaFormatedOIB>
  <DomainObject.Predmet.ProtustrankaFormatedWithAdress>
    <izvorni_sadrzaj> RUPA j.d.o.o. za ugostiteljstvo i usluge, Bračka 56, 31000 Osijek zastupanog po punomoćniku Dino Kekez</izvorni_sadrzaj>
    <derivirana_varijabla naziv="DomainObject.Predmet.ProtustrankaFormatedWithAdress_1"> RUPA j.d.o.o. za ugostiteljstvo i usluge, Bračka 56, 31000 Osijek zastupanog po punomoćniku Dino Kekez</derivirana_varijabla>
  </DomainObject.Predmet.ProtustrankaFormatedWithAdress>
  <DomainObject.Predmet.ProtustrankaFormatedWithAdressOIB>
    <izvorni_sadrzaj> RUPA j.d.o.o. za ugostiteljstvo i usluge, OIB 97151670625, Bračka 56, 31000 Osijek zastupanog po punomoćniku Dino Kekez</izvorni_sadrzaj>
    <derivirana_varijabla naziv="DomainObject.Predmet.ProtustrankaFormatedWithAdressOIB_1"> RUPA j.d.o.o. za ugostiteljstvo i usluge, OIB 97151670625, Bračka 56, 31000 Osijek zastupanog po punomoćniku Dino Kekez</derivirana_varijabla>
  </DomainObject.Predmet.ProtustrankaFormatedWithAdressOIB>
  <DomainObject.Predmet.ProtustrankaWithAdress>
    <izvorni_sadrzaj>RUPA j.d.o.o. za ugostiteljstvo i usluge Bračka 56, 31000 Osijek</izvorni_sadrzaj>
    <derivirana_varijabla naziv="DomainObject.Predmet.ProtustrankaWithAdress_1">RUPA j.d.o.o. za ugostiteljstvo i usluge Bračka 56, 31000 Osijek</derivirana_varijabla>
  </DomainObject.Predmet.ProtustrankaWithAdress>
  <DomainObject.Predmet.ProtustrankaWithAdressOIB>
    <izvorni_sadrzaj>RUPA j.d.o.o. za ugostiteljstvo i usluge, OIB 97151670625, Bračka 56, 31000 Osijek</izvorni_sadrzaj>
    <derivirana_varijabla naziv="DomainObject.Predmet.ProtustrankaWithAdressOIB_1">RUPA j.d.o.o. za ugostiteljstvo i usluge, OIB 97151670625, Bračka 56, 31000 Osijek</derivirana_varijabla>
  </DomainObject.Predmet.ProtustrankaWithAdressOIB>
  <DomainObject.Predmet.ProtustrankaNazivFormated>
    <izvorni_sadrzaj>RUPA j.d.o.o. za ugostiteljstvo i usluge</izvorni_sadrzaj>
    <derivirana_varijabla naziv="DomainObject.Predmet.ProtustrankaNazivFormated_1">RUPA j.d.o.o. za ugostiteljstvo i usluge</derivirana_varijabla>
  </DomainObject.Predmet.ProtustrankaNazivFormated>
  <DomainObject.Predmet.ProtustrankaNazivFormatedOIB>
    <izvorni_sadrzaj>RUPA j.d.o.o. za ugostiteljstvo i usluge, OIB 97151670625</izvorni_sadrzaj>
    <derivirana_varijabla naziv="DomainObject.Predmet.ProtustrankaNazivFormatedOIB_1">RUPA j.d.o.o. za ugostiteljstvo i usluge, OIB 97151670625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FINNCIJA POREZNA UPRAVA zastupanog po punomoćniku Županijsko državno odvjetništvo u Osijeku</izvorni_sadrzaj>
    <derivirana_varijabla naziv="DomainObject.Predmet.StrankaFormated_1">  RH MINISTARSTVO FINNCIJA POREZNA UPRAVA zastupanog po punomoćniku Županijsko državno odvjetništvo u Osijeku</derivirana_varijabla>
  </DomainObject.Predmet.StrankaFormated>
  <DomainObject.Predmet.StrankaFormatedOIB>
    <izvorni_sadrzaj>  RH MINISTARSTVO FINNCIJA POREZNA UPRAVA, OIB 18683136487 zastupanog po punomoćniku Županijsko državno odvjetništvo u Osijeku</izvorni_sadrzaj>
    <derivirana_varijabla naziv="DomainObject.Predmet.StrankaFormatedOIB_1">  RH MINISTARSTVO FINNCIJA POREZNA UPRAVA, OIB 18683136487 zastupanog po punomoćniku Županijsko državno odvjetništvo u Osijeku</derivirana_varijabla>
  </DomainObject.Predmet.StrankaFormatedOIB>
  <DomainObject.Predmet.StrankaFormatedWithAdress>
    <izvorni_sadrzaj> RH MINISTARSTVO FINNCIJA POREZNA UPRAVA zastupanog po punomoćniku Županijsko državno odvjetništvo u Osijeku</izvorni_sadrzaj>
    <derivirana_varijabla naziv="DomainObject.Predmet.StrankaFormatedWithAdress_1"> RH MINISTARSTVO FINNCIJA POREZNA UPRAVA zastupanog po punomoćniku Županijsko državno odvjetništvo u Osijeku</derivirana_varijabla>
  </DomainObject.Predmet.StrankaFormatedWithAdress>
  <DomainObject.Predmet.StrankaFormatedWithAdressOIB>
    <izvorni_sadrzaj> RH MINISTARSTVO FINNCIJA POREZNA UPRAVA, OIB 18683136487 zastupanog po punomoćniku Županijsko državno odvjetništvo u Osijeku</izvorni_sadrzaj>
    <derivirana_varijabla naziv="DomainObject.Predmet.StrankaFormatedWithAdressOIB_1"> RH MINISTARSTVO FINNCIJA POREZNA UPRAVA, OIB 18683136487 zastupanog po punomoćniku Županijsko državno odvjetništvo u Osijeku</derivirana_varijabla>
  </DomainObject.Predmet.StrankaFormatedWithAdressOIB>
  <DomainObject.Predmet.StrankaWithAdress>
    <izvorni_sadrzaj>RH MINISTARSTVO FINNCIJA POREZNA UPRAVA </izvorni_sadrzaj>
    <derivirana_varijabla naziv="DomainObject.Predmet.StrankaWithAdress_1">RH MINISTARSTVO FINNCIJA POREZNA UPRAVA </derivirana_varijabla>
  </DomainObject.Predmet.StrankaWithAdress>
  <DomainObject.Predmet.StrankaWithAdressOIB>
    <izvorni_sadrzaj>RH MINISTARSTVO FINNCIJA POREZNA UPRAVA, OIB 18683136487</izvorni_sadrzaj>
    <derivirana_varijabla naziv="DomainObject.Predmet.StrankaWithAdressOIB_1">RH MINISTARSTVO FINNCIJA POREZNA UPRAVA, OIB 18683136487</derivirana_varijabla>
  </DomainObject.Predmet.StrankaWithAdressOIB>
  <DomainObject.Predmet.StrankaNazivFormated>
    <izvorni_sadrzaj>RH MINISTARSTVO FINNCIJA POREZNA UPRAVA</izvorni_sadrzaj>
    <derivirana_varijabla naziv="DomainObject.Predmet.StrankaNazivFormated_1">RH MINISTARSTVO FINNCIJA POREZNA UPRAVA</derivirana_varijabla>
  </DomainObject.Predmet.StrankaNazivFormated>
  <DomainObject.Predmet.StrankaNazivFormatedOIB>
    <izvorni_sadrzaj>RH MINISTARSTVO FINNCIJA POREZNA UPRAVA, OIB 18683136487</izvorni_sadrzaj>
    <derivirana_varijabla naziv="DomainObject.Predmet.StrankaNazivFormatedOIB_1">RH MINISTARSTVO FINNCIJA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FINNCIJA POREZNA UPRAVA zastupanog po punomoćniku Županijsko državno odvjetništvo u Osijeku</item>
    </izvorni_sadrzaj>
    <derivirana_varijabla naziv="DomainObject.Predmet.StrankaListFormated_1">
      <item>RH MINISTARSTVO FINNCIJA POREZNA UPRAVA zastupanog po punomoćniku Županijsko državno odvjetništvo u Osijeku</item>
    </derivirana_varijabla>
  </DomainObject.Predmet.StrankaListFormated>
  <DomainObject.Predmet.StrankaListFormatedOIB>
    <izvorni_sadrzaj>
      <item>RH MINISTARSTVO FINNCIJA POREZNA UPRAVA, OIB 18683136487 zastupanog po punomoćniku Županijsko državno odvjetništvo u Osijeku</item>
    </izvorni_sadrzaj>
    <derivirana_varijabla naziv="DomainObject.Predmet.StrankaListFormatedOIB_1">
      <item>RH MINISTARSTVO FINNCIJA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FINNCIJA POREZNA UPRAVA zastupanog po punomoćniku Županijsko državno odvjetništvo u Osijeku</item>
    </izvorni_sadrzaj>
    <derivirana_varijabla naziv="DomainObject.Predmet.StrankaListFormatedWithAdress_1">
      <item>RH MINISTARSTVO FINNCIJA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FINNCIJA POREZNA UPRAVA, OIB 18683136487 zastupanog po punomoćniku Županijsko državno odvjetništvo u Osijeku</item>
    </izvorni_sadrzaj>
    <derivirana_varijabla naziv="DomainObject.Predmet.StrankaListFormatedWithAdressOIB_1">
      <item>RH MINISTARSTVO FINNCIJA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FINNCIJA POREZNA UPRAVA</item>
    </izvorni_sadrzaj>
    <derivirana_varijabla naziv="DomainObject.Predmet.StrankaListNazivFormated_1">
      <item>RH MINISTARSTVO FINNCIJA POREZNA UPRAVA</item>
    </derivirana_varijabla>
  </DomainObject.Predmet.StrankaListNazivFormated>
  <DomainObject.Predmet.StrankaListNazivFormatedOIB>
    <izvorni_sadrzaj>
      <item>RH MINISTARSTVO FINNCIJA POREZNA UPRAVA, OIB 18683136487</item>
    </izvorni_sadrzaj>
    <derivirana_varijabla naziv="DomainObject.Predmet.StrankaListNazivFormatedOIB_1">
      <item>RH MINISTARSTVO FINNCIJA POREZNA UPRAVA, OIB 18683136487</item>
    </derivirana_varijabla>
  </DomainObject.Predmet.StrankaListNazivFormatedOIB>
  <DomainObject.Predmet.ProtuStrankaListFormated>
    <izvorni_sadrzaj>
      <item>RUPA j.d.o.o. za ugostiteljstvo i usluge zastupanog po punomoćniku Dino Kekez</item>
    </izvorni_sadrzaj>
    <derivirana_varijabla naziv="DomainObject.Predmet.ProtuStrankaListFormated_1">
      <item>RUPA j.d.o.o. za ugostiteljstvo i usluge zastupanog po punomoćniku Dino Kekez</item>
    </derivirana_varijabla>
  </DomainObject.Predmet.ProtuStrankaListFormated>
  <DomainObject.Predmet.ProtuStrankaListFormatedOIB>
    <izvorni_sadrzaj>
      <item>RUPA j.d.o.o. za ugostiteljstvo i usluge, OIB 97151670625 zastupanog po punomoćniku Dino Kekez</item>
    </izvorni_sadrzaj>
    <derivirana_varijabla naziv="DomainObject.Predmet.ProtuStrankaListFormatedOIB_1">
      <item>RUPA j.d.o.o. za ugostiteljstvo i usluge, OIB 97151670625 zastupanog po punomoćniku Dino Kekez</item>
    </derivirana_varijabla>
  </DomainObject.Predmet.ProtuStrankaListFormatedOIB>
  <DomainObject.Predmet.ProtuStrankaListFormatedWithAdress>
    <izvorni_sadrzaj>
      <item>RUPA j.d.o.o. za ugostiteljstvo i usluge, Bračka 56, 31000 Osijek zastupanog po punomoćniku Dino Kekez</item>
    </izvorni_sadrzaj>
    <derivirana_varijabla naziv="DomainObject.Predmet.ProtuStrankaListFormatedWithAdress_1">
      <item>RUPA j.d.o.o. za ugostiteljstvo i usluge, Bračka 56, 31000 Osijek zastupanog po punomoćniku Dino Kekez</item>
    </derivirana_varijabla>
  </DomainObject.Predmet.ProtuStrankaListFormatedWithAdress>
  <DomainObject.Predmet.ProtuStrankaListFormatedWithAdressOIB>
    <izvorni_sadrzaj>
      <item>RUPA j.d.o.o. za ugostiteljstvo i usluge, OIB 97151670625, Bračka 56, 31000 Osijek zastupanog po punomoćniku Dino Kekez</item>
    </izvorni_sadrzaj>
    <derivirana_varijabla naziv="DomainObject.Predmet.ProtuStrankaListFormatedWithAdressOIB_1">
      <item>RUPA j.d.o.o. za ugostiteljstvo i usluge, OIB 97151670625, Bračka 56, 31000 Osijek zastupanog po punomoćniku Dino Kekez</item>
    </derivirana_varijabla>
  </DomainObject.Predmet.ProtuStrankaListFormatedWithAdressOIB>
  <DomainObject.Predmet.ProtuStrankaListNazivFormated>
    <izvorni_sadrzaj>
      <item>RUPA j.d.o.o. za ugostiteljstvo i usluge</item>
    </izvorni_sadrzaj>
    <derivirana_varijabla naziv="DomainObject.Predmet.ProtuStrankaListNazivFormated_1">
      <item>RUPA j.d.o.o. za ugostiteljstvo i usluge</item>
    </derivirana_varijabla>
  </DomainObject.Predmet.ProtuStrankaListNazivFormated>
  <DomainObject.Predmet.ProtuStrankaListNazivFormatedOIB>
    <izvorni_sadrzaj>
      <item>RUPA j.d.o.o. za ugostiteljstvo i usluge, OIB 97151670625</item>
    </izvorni_sadrzaj>
    <derivirana_varijabla naziv="DomainObject.Predmet.ProtuStrankaListNazivFormatedOIB_1">
      <item>RUPA j.d.o.o. za ugostiteljstvo i usluge, OIB 97151670625</item>
    </derivirana_varijabla>
  </DomainObject.Predmet.ProtuStrankaListNazivFormatedOIB>
  <DomainObject.Predmet.OstaliListFormated>
    <izvorni_sadrzaj>
      <item>Županijsko državno odvjetništvo u Osijeku punomoćnik sudionika u postupku RH MINISTARSTVO FINNCIJA POREZNA UPRAVA</item>
      <item>Dino Kekez punomoćnik sudionika u postupku RUPA j.d.o.o. za ugostiteljstvo i usluge</item>
    </izvorni_sadrzaj>
    <derivirana_varijabla naziv="DomainObject.Predmet.OstaliListFormated_1">
      <item>Županijsko državno odvjetništvo u Osijeku punomoćnik sudionika u postupku RH MINISTARSTVO FINNCIJA POREZNA UPRAVA</item>
      <item>Dino Kekez punomoćnik sudionika u postupku RUPA j.d.o.o. za ugostiteljstvo i usluge</item>
    </derivirana_varijabla>
  </DomainObject.Predmet.OstaliListFormated>
  <DomainObject.Predmet.OstaliListFormatedOIB>
    <izvorni_sadrzaj>
      <item>Županijsko državno odvjetništvo u Osijeku, OIB 61379160880 punomoćnik sudionika u postupku RH MINISTARSTVO FINNCIJA POREZNA UPRAVA</item>
      <item>Dino Kekez, OIB 83054082184 punomoćnik sudionika u postupku RUPA j.d.o.o. za ugostiteljstvo i usluge</item>
    </izvorni_sadrzaj>
    <derivirana_varijabla naziv="DomainObject.Predmet.OstaliListFormatedOIB_1">
      <item>Županijsko državno odvjetništvo u Osijeku, OIB 61379160880 punomoćnik sudionika u postupku RH MINISTARSTVO FINNCIJA POREZNA UPRAVA</item>
      <item>Dino Kekez, OIB 83054082184 punomoćnik sudionika u postupku RUPA j.d.o.o. za ugostiteljstvo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FINNCIJA POREZNA UPRAVA</item>
      <item>Dino Kekez, Bračka 60, 31000 Osijek punomoćnik sudionika u postupku RUPA j.d.o.o. za ugostiteljstvo i usluge</item>
    </izvorni_sadrzaj>
    <derivirana_varijabla naziv="DomainObject.Predmet.OstaliListFormatedWithAdress_1">
      <item>Županijsko državno odvjetništvo u Osijeku, Kapucinska 21, 31000 Osijek punomoćnik sudionika u postupku RH MINISTARSTVO FINNCIJA POREZNA UPRAVA</item>
      <item>Dino Kekez, Bračka 60, 31000 Osijek punomoćnik sudionika u postupku RUPA j.d.o.o. za ugostiteljstvo i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FINNCIJA POREZNA UPRAVA</item>
      <item>Dino Kekez, OIB 83054082184, Bračka 60, 31000 Osijek punomoćnik sudionika u postupku RUPA j.d.o.o. za ugostiteljstvo i usluge</item>
    </izvorni_sadrzaj>
    <derivirana_varijabla naziv="DomainObject.Predmet.OstaliListFormatedWithAdressOIB_1">
      <item>Županijsko državno odvjetništvo u Osijeku, OIB 61379160880, Kapucinska 21, 31000 Osijek punomoćnik sudionika u postupku RH MINISTARSTVO FINNCIJA POREZNA UPRAVA</item>
      <item>Dino Kekez, OIB 83054082184, Bračka 60, 31000 Osijek punomoćnik sudionika u postupku RUPA j.d.o.o. za ugostiteljstvo i usluge</item>
    </derivirana_varijabla>
  </DomainObject.Predmet.OstaliListFormatedWithAdressOIB>
  <DomainObject.Predmet.OstaliListNazivFormated>
    <izvorni_sadrzaj>
      <item>Županijsko državno odvjetništvo u Osijeku</item>
      <item>Dino Kekez</item>
    </izvorni_sadrzaj>
    <derivirana_varijabla naziv="DomainObject.Predmet.OstaliListNazivFormated_1">
      <item>Županijsko državno odvjetništvo u Osijeku</item>
      <item>Dino Kekez</item>
    </derivirana_varijabla>
  </DomainObject.Predmet.OstaliListNazivFormated>
  <DomainObject.Predmet.OstaliListNazivFormatedOIB>
    <izvorni_sadrzaj>
      <item>Županijsko državno odvjetništvo u Osijeku, OIB 61379160880</item>
      <item>Dino Kekez, OIB 83054082184</item>
    </izvorni_sadrzaj>
    <derivirana_varijabla naziv="DomainObject.Predmet.OstaliListNazivFormatedOIB_1">
      <item>Županijsko državno odvjetništvo u Osijeku, OIB 61379160880</item>
      <item>Dino Kekez, OIB 83054082184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>St-1592/2017-20</izvorni_sadrzaj>
    <derivirana_varijabla naziv="DomainObject.PoslovniBrojDokumenta_1">St-1592/2017-20</derivirana_varijabla>
  </DomainObject.PoslovniBrojDokumenta>
  <DomainObject.Predmet.StrankaIDrugi>
    <izvorni_sadrzaj>RH MINISTARSTVO FINNCIJA POREZNA UPRAVA</izvorni_sadrzaj>
    <derivirana_varijabla naziv="DomainObject.Predmet.StrankaIDrugi_1">RH MINISTARSTVO FINNCIJA POREZNA UPRAVA</derivirana_varijabla>
  </DomainObject.Predmet.StrankaIDrugi>
  <DomainObject.Predmet.ProtustrankaIDrugi>
    <izvorni_sadrzaj>RUPA j.d.o.o. za ugostiteljstvo i usluge</izvorni_sadrzaj>
    <derivirana_varijabla naziv="DomainObject.Predmet.ProtustrankaIDrugi_1">RUPA j.d.o.o. za ugostiteljstvo i usluge</derivirana_varijabla>
  </DomainObject.Predmet.ProtustrankaIDrugi>
  <DomainObject.Predmet.StrankaIDrugiAdressOIB>
    <izvorni_sadrzaj>RH MINISTARSTVO FINNCIJA POREZNA UPRAVA, OIB 18683136487</izvorni_sadrzaj>
    <derivirana_varijabla naziv="DomainObject.Predmet.StrankaIDrugiAdressOIB_1">RH MINISTARSTVO FINNCIJA POREZNA UPRAVA, OIB 18683136487</derivirana_varijabla>
  </DomainObject.Predmet.StrankaIDrugiAdressOIB>
  <DomainObject.Predmet.ProtustrankaIDrugiAdressOIB>
    <izvorni_sadrzaj>RUPA j.d.o.o. za ugostiteljstvo i usluge, OIB 97151670625, Bračka 56, 31000 Osijek</izvorni_sadrzaj>
    <derivirana_varijabla naziv="DomainObject.Predmet.ProtustrankaIDrugiAdressOIB_1">RUPA j.d.o.o. za ugostiteljstvo i usluge, OIB 97151670625, Bračka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kolovoza 2018.</izvorni_sadrzaj>
    <derivirana_varijabla naziv="DomainObject.Predmet.OdlukaRjesenje.DatumDonosenjaOdluke_1">13.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St-1592/2017-20</izvorni_sadrzaj>
    <derivirana_varijabla naziv="DomainObject.Predmet.OdlukaRjesenje.Oznaka_1">St-1592/2017-20</derivirana_varijabla>
  </DomainObject.Predmet.OdlukaRjesenje.Oznaka>
  <DomainObject.Predmet.SudioniciListNaziv>
    <izvorni_sadrzaj>
      <item>RUPA j.d.o.o. za ugostiteljstvo i usluge</item>
      <item>RH MINISTARSTVO FINNCIJA POREZNA UPRAVA</item>
      <item>Županijsko državno odvjetništvo u Osijeku</item>
      <item>Dino Kekez</item>
    </izvorni_sadrzaj>
    <derivirana_varijabla naziv="DomainObject.Predmet.SudioniciListNaziv_1">
      <item>RUPA j.d.o.o. za ugostiteljstvo i usluge</item>
      <item>RH MINISTARSTVO FINNCIJA POREZNA UPRAVA</item>
      <item>Županijsko državno odvjetništvo u Osijeku</item>
      <item>Dino Kekez</item>
    </derivirana_varijabla>
  </DomainObject.Predmet.SudioniciListNaziv>
  <DomainObject.Predmet.SudioniciListAdressOIB>
    <izvorni_sadrzaj>
      <item>RUPA j.d.o.o. za ugostiteljstvo i usluge, OIB 97151670625, Bračka 56,31000 Osijek</item>
      <item>RH MINISTARSTVO FINNCIJA POREZNA UPRAVA, OIB 18683136487</item>
      <item>Županijsko državno odvjetništvo u Osijeku, OIB 61379160880, Kapucinska 21,31000 Osijek</item>
      <item>Dino Kekez, OIB 83054082184, Bračka 60,31000 Osijek</item>
    </izvorni_sadrzaj>
    <derivirana_varijabla naziv="DomainObject.Predmet.SudioniciListAdressOIB_1">
      <item>RUPA j.d.o.o. za ugostiteljstvo i usluge, OIB 97151670625, Bračka 56,31000 Osijek</item>
      <item>RH MINISTARSTVO FINNCIJA POREZNA UPRAVA, OIB 18683136487</item>
      <item>Županijsko državno odvjetništvo u Osijeku, OIB 61379160880, Kapucinska 21,31000 Osijek</item>
      <item>Dino Kekez, OIB 83054082184, Bračka 60,31000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97151670625</item>
      <item>, OIB 18683136487</item>
      <item>, OIB 61379160880</item>
      <item>, OIB 83054082184</item>
    </izvorni_sadrzaj>
    <derivirana_varijabla naziv="DomainObject.Predmet.SudioniciListNazivOIB_1">
      <item>, OIB 97151670625</item>
      <item>, OIB 18683136487</item>
      <item>, OIB 61379160880</item>
      <item>, OIB 83054082184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5B76C-E6CF-4244-B629-A080CD4E9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1888</properties:Words>
  <properties:Characters>10710</properties:Characters>
  <properties:Lines>222</properties:Lines>
  <properties:Paragraphs>61</properties:Paragraphs>
  <properties:TotalTime>1195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2018-08-13T10:48:00Z</cp:lastPrinted>
  <dcterms:modified xmlns:xsi="http://www.w3.org/2001/XMLSchema-instance" xsi:type="dcterms:W3CDTF">2018-08-13T10:48:00Z</dcterms:modified>
  <cp:revision>685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St-1592/2017-20 / Odluka - Rješenje - otvaranje i zaključenje stečajnog postupka (čl. 132) (1592-17_(-20)_RJ_RUPA_j.d.o.o..docx)</vt:lpwstr>
  </prop:property>
</prop:Properties>
</file>